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EF34FE">
        <w:rPr>
          <w:rFonts w:ascii="Arial" w:hAnsi="Arial" w:cs="Arial"/>
          <w:b/>
          <w:sz w:val="24"/>
          <w:szCs w:val="24"/>
          <w:lang w:eastAsia="ja-JP"/>
        </w:rPr>
        <w:t>1317</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023F19"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F34FE" w:rsidRPr="00023F19">
        <w:rPr>
          <w:rFonts w:ascii="Arial" w:hAnsi="Arial" w:cs="Arial"/>
          <w:lang w:eastAsia="ja-JP"/>
        </w:rPr>
        <w:t>9</w:t>
      </w:r>
      <w:r w:rsidR="00C21339" w:rsidRPr="00023F19">
        <w:rPr>
          <w:rFonts w:ascii="Arial" w:hAnsi="Arial" w:cs="Arial" w:hint="eastAsia"/>
          <w:lang w:eastAsia="ja-JP"/>
        </w:rPr>
        <w:t>.</w:t>
      </w:r>
      <w:r w:rsidR="00EF34FE" w:rsidRPr="00023F19">
        <w:rPr>
          <w:rFonts w:ascii="Arial" w:hAnsi="Arial" w:cs="Arial"/>
          <w:lang w:eastAsia="ja-JP"/>
        </w:rPr>
        <w:t>5</w:t>
      </w:r>
      <w:r w:rsidR="00C21339" w:rsidRPr="00023F19">
        <w:rPr>
          <w:rFonts w:ascii="Arial" w:hAnsi="Arial" w:cs="Arial" w:hint="eastAsia"/>
          <w:lang w:eastAsia="ja-JP"/>
        </w:rPr>
        <w:t>.</w:t>
      </w:r>
      <w:r w:rsidR="00EF34FE" w:rsidRPr="00023F19">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23F19" w:rsidRPr="00023F19" w:rsidTr="00871653">
        <w:tc>
          <w:tcPr>
            <w:tcW w:w="2436" w:type="dxa"/>
            <w:shd w:val="clear" w:color="auto" w:fill="auto"/>
          </w:tcPr>
          <w:p w:rsidR="00593315" w:rsidRPr="00023F19" w:rsidRDefault="00C21339" w:rsidP="001A248F">
            <w:pPr>
              <w:tabs>
                <w:tab w:val="left" w:pos="567"/>
              </w:tabs>
              <w:spacing w:after="0"/>
              <w:rPr>
                <w:rFonts w:ascii="Arial" w:hAnsi="Arial" w:cs="Arial"/>
                <w:b/>
              </w:rPr>
            </w:pPr>
            <w:r w:rsidRPr="00023F19">
              <w:rPr>
                <w:rFonts w:ascii="Arial" w:hAnsi="Arial" w:cs="Arial"/>
                <w:b/>
              </w:rPr>
              <w:t xml:space="preserve">WI / SI </w:t>
            </w:r>
            <w:r w:rsidR="00593315" w:rsidRPr="00023F19">
              <w:rPr>
                <w:rFonts w:ascii="Arial" w:hAnsi="Arial" w:cs="Arial"/>
                <w:b/>
              </w:rPr>
              <w:t>Name</w:t>
            </w:r>
          </w:p>
        </w:tc>
        <w:tc>
          <w:tcPr>
            <w:tcW w:w="7650" w:type="dxa"/>
            <w:gridSpan w:val="5"/>
          </w:tcPr>
          <w:p w:rsidR="00593315" w:rsidRPr="00023F19" w:rsidRDefault="00593315" w:rsidP="001A248F">
            <w:pPr>
              <w:tabs>
                <w:tab w:val="left" w:pos="567"/>
              </w:tabs>
              <w:spacing w:after="0"/>
              <w:rPr>
                <w:rFonts w:ascii="Arial" w:hAnsi="Arial" w:cs="Arial"/>
              </w:rPr>
            </w:pPr>
          </w:p>
        </w:tc>
      </w:tr>
      <w:tr w:rsidR="00023F19" w:rsidRPr="00023F19" w:rsidTr="00871653">
        <w:tc>
          <w:tcPr>
            <w:tcW w:w="2436" w:type="dxa"/>
            <w:shd w:val="clear" w:color="auto" w:fill="auto"/>
          </w:tcPr>
          <w:p w:rsidR="00871653" w:rsidRPr="00023F19" w:rsidRDefault="00871653" w:rsidP="001A248F">
            <w:pPr>
              <w:tabs>
                <w:tab w:val="left" w:pos="567"/>
              </w:tabs>
              <w:spacing w:after="0"/>
              <w:rPr>
                <w:rFonts w:ascii="Arial" w:hAnsi="Arial" w:cs="Arial"/>
                <w:bCs/>
              </w:rPr>
            </w:pPr>
            <w:r w:rsidRPr="00023F19">
              <w:rPr>
                <w:rFonts w:ascii="Arial" w:hAnsi="Arial" w:cs="Arial"/>
                <w:bCs/>
              </w:rPr>
              <w:t>included in this status report</w:t>
            </w:r>
          </w:p>
        </w:tc>
        <w:tc>
          <w:tcPr>
            <w:tcW w:w="1846" w:type="dxa"/>
          </w:tcPr>
          <w:p w:rsidR="00871653" w:rsidRPr="00023F19" w:rsidRDefault="00871653" w:rsidP="001A248F">
            <w:pPr>
              <w:tabs>
                <w:tab w:val="left" w:pos="567"/>
              </w:tabs>
              <w:spacing w:after="0"/>
              <w:rPr>
                <w:rFonts w:ascii="Arial" w:hAnsi="Arial" w:cs="Arial"/>
                <w:lang w:eastAsia="ja-JP"/>
              </w:rPr>
            </w:pPr>
            <w:r w:rsidRPr="00023F19">
              <w:rPr>
                <w:rFonts w:ascii="Arial" w:hAnsi="Arial" w:cs="Arial"/>
              </w:rPr>
              <w:t>Study Item:</w:t>
            </w:r>
            <w:r w:rsidRPr="00023F19">
              <w:rPr>
                <w:rFonts w:ascii="Arial" w:hAnsi="Arial" w:cs="Arial" w:hint="eastAsia"/>
                <w:lang w:eastAsia="ja-JP"/>
              </w:rPr>
              <w:t xml:space="preserve"> </w:t>
            </w:r>
          </w:p>
          <w:p w:rsidR="00871653" w:rsidRPr="00023F19" w:rsidRDefault="00871653" w:rsidP="001A248F">
            <w:pPr>
              <w:tabs>
                <w:tab w:val="left" w:pos="567"/>
              </w:tabs>
              <w:spacing w:after="0"/>
              <w:rPr>
                <w:rFonts w:ascii="Arial" w:hAnsi="Arial" w:cs="Arial"/>
              </w:rPr>
            </w:pPr>
            <w:r w:rsidRPr="00023F19">
              <w:rPr>
                <w:rFonts w:ascii="Arial" w:hAnsi="Arial" w:cs="Arial"/>
                <w:lang w:eastAsia="ja-JP"/>
              </w:rPr>
              <w:t>No</w:t>
            </w:r>
          </w:p>
        </w:tc>
        <w:tc>
          <w:tcPr>
            <w:tcW w:w="1842" w:type="dxa"/>
          </w:tcPr>
          <w:p w:rsidR="00871653" w:rsidRPr="00023F19" w:rsidRDefault="00871653" w:rsidP="001A248F">
            <w:pPr>
              <w:tabs>
                <w:tab w:val="left" w:pos="567"/>
              </w:tabs>
              <w:spacing w:after="0"/>
              <w:rPr>
                <w:rFonts w:ascii="Arial" w:hAnsi="Arial" w:cs="Arial"/>
                <w:lang w:eastAsia="ja-JP"/>
              </w:rPr>
            </w:pPr>
            <w:r w:rsidRPr="00023F19">
              <w:rPr>
                <w:rFonts w:ascii="Arial" w:hAnsi="Arial" w:cs="Arial"/>
              </w:rPr>
              <w:t>Core part:</w:t>
            </w:r>
            <w:r w:rsidRPr="00023F19">
              <w:rPr>
                <w:rFonts w:ascii="Arial" w:hAnsi="Arial" w:cs="Arial"/>
                <w:lang w:eastAsia="ja-JP"/>
              </w:rPr>
              <w:t xml:space="preserve"> </w:t>
            </w:r>
          </w:p>
          <w:p w:rsidR="00871653" w:rsidRPr="00023F19" w:rsidRDefault="00871653" w:rsidP="001A248F">
            <w:pPr>
              <w:tabs>
                <w:tab w:val="left" w:pos="567"/>
              </w:tabs>
              <w:spacing w:after="0"/>
              <w:rPr>
                <w:rFonts w:ascii="Arial" w:hAnsi="Arial" w:cs="Arial"/>
                <w:lang w:eastAsia="ja-JP"/>
              </w:rPr>
            </w:pPr>
            <w:r w:rsidRPr="00023F19">
              <w:rPr>
                <w:rFonts w:ascii="Arial" w:hAnsi="Arial" w:cs="Arial" w:hint="eastAsia"/>
                <w:lang w:eastAsia="ja-JP"/>
              </w:rPr>
              <w:t>Yes</w:t>
            </w:r>
          </w:p>
        </w:tc>
        <w:tc>
          <w:tcPr>
            <w:tcW w:w="2309" w:type="dxa"/>
            <w:gridSpan w:val="2"/>
          </w:tcPr>
          <w:p w:rsidR="00871653" w:rsidRPr="00023F19" w:rsidRDefault="00871653" w:rsidP="001A248F">
            <w:pPr>
              <w:tabs>
                <w:tab w:val="left" w:pos="567"/>
              </w:tabs>
              <w:spacing w:after="0"/>
              <w:rPr>
                <w:rFonts w:ascii="Arial" w:hAnsi="Arial" w:cs="Arial"/>
              </w:rPr>
            </w:pPr>
            <w:r w:rsidRPr="00023F19">
              <w:rPr>
                <w:rFonts w:ascii="Arial" w:hAnsi="Arial" w:cs="Arial"/>
              </w:rPr>
              <w:t>Performance part:</w:t>
            </w:r>
          </w:p>
          <w:p w:rsidR="00871653" w:rsidRPr="00023F19" w:rsidRDefault="00871653" w:rsidP="0036248C">
            <w:pPr>
              <w:tabs>
                <w:tab w:val="left" w:pos="567"/>
              </w:tabs>
              <w:spacing w:after="0"/>
              <w:rPr>
                <w:rFonts w:ascii="Arial" w:hAnsi="Arial" w:cs="Arial"/>
                <w:lang w:eastAsia="ja-JP"/>
              </w:rPr>
            </w:pPr>
            <w:r w:rsidRPr="00023F19">
              <w:rPr>
                <w:rFonts w:ascii="Arial" w:hAnsi="Arial" w:cs="Arial" w:hint="eastAsia"/>
                <w:lang w:eastAsia="ja-JP"/>
              </w:rPr>
              <w:t>Yes</w:t>
            </w:r>
          </w:p>
        </w:tc>
        <w:tc>
          <w:tcPr>
            <w:tcW w:w="1653" w:type="dxa"/>
          </w:tcPr>
          <w:p w:rsidR="00871653" w:rsidRPr="00023F19" w:rsidRDefault="00871653" w:rsidP="001A248F">
            <w:pPr>
              <w:tabs>
                <w:tab w:val="left" w:pos="567"/>
              </w:tabs>
              <w:spacing w:after="0"/>
              <w:rPr>
                <w:rFonts w:ascii="Arial" w:hAnsi="Arial" w:cs="Arial"/>
              </w:rPr>
            </w:pPr>
            <w:r w:rsidRPr="00023F19">
              <w:rPr>
                <w:rFonts w:ascii="Arial" w:hAnsi="Arial" w:cs="Arial"/>
              </w:rPr>
              <w:t>Testing part:</w:t>
            </w:r>
          </w:p>
          <w:p w:rsidR="00871653" w:rsidRPr="00023F19" w:rsidRDefault="00871653" w:rsidP="0036248C">
            <w:pPr>
              <w:tabs>
                <w:tab w:val="left" w:pos="567"/>
              </w:tabs>
              <w:spacing w:after="0"/>
              <w:rPr>
                <w:rFonts w:ascii="Arial" w:hAnsi="Arial" w:cs="Arial"/>
                <w:lang w:eastAsia="ja-JP"/>
              </w:rPr>
            </w:pPr>
            <w:r w:rsidRPr="00023F19">
              <w:rPr>
                <w:rFonts w:ascii="Arial" w:hAnsi="Arial" w:cs="Arial" w:hint="eastAsia"/>
                <w:lang w:eastAsia="ja-JP"/>
              </w:rPr>
              <w:t>No</w:t>
            </w:r>
          </w:p>
        </w:tc>
      </w:tr>
      <w:tr w:rsidR="00023F19" w:rsidRPr="00023F19" w:rsidTr="00871653">
        <w:tc>
          <w:tcPr>
            <w:tcW w:w="2436" w:type="dxa"/>
          </w:tcPr>
          <w:p w:rsidR="008E1680" w:rsidRPr="00023F19" w:rsidRDefault="008E1680" w:rsidP="008E1680">
            <w:pPr>
              <w:tabs>
                <w:tab w:val="left" w:pos="567"/>
              </w:tabs>
              <w:spacing w:after="0"/>
              <w:rPr>
                <w:rFonts w:ascii="Arial" w:hAnsi="Arial" w:cs="Arial"/>
                <w:b/>
              </w:rPr>
            </w:pPr>
            <w:r w:rsidRPr="00023F19">
              <w:rPr>
                <w:rFonts w:ascii="Arial" w:hAnsi="Arial" w:cs="Arial"/>
                <w:b/>
              </w:rPr>
              <w:t>Acronym</w:t>
            </w:r>
          </w:p>
        </w:tc>
        <w:tc>
          <w:tcPr>
            <w:tcW w:w="7650" w:type="dxa"/>
            <w:gridSpan w:val="5"/>
          </w:tcPr>
          <w:p w:rsidR="008E1680" w:rsidRPr="00023F19" w:rsidRDefault="008E1680" w:rsidP="008E1680">
            <w:pPr>
              <w:tabs>
                <w:tab w:val="left" w:pos="567"/>
              </w:tabs>
              <w:spacing w:after="0"/>
              <w:rPr>
                <w:rFonts w:ascii="Arial" w:hAnsi="Arial" w:cs="Arial"/>
              </w:rPr>
            </w:pPr>
            <w:r w:rsidRPr="00023F19">
              <w:rPr>
                <w:rFonts w:ascii="Arial" w:hAnsi="Arial" w:cs="Arial"/>
              </w:rPr>
              <w:t>DC_R16_1BLTE_1BNR_2DL2UL</w:t>
            </w:r>
          </w:p>
        </w:tc>
      </w:tr>
      <w:tr w:rsidR="00023F19" w:rsidRPr="00023F19" w:rsidTr="00871653">
        <w:tc>
          <w:tcPr>
            <w:tcW w:w="2436" w:type="dxa"/>
          </w:tcPr>
          <w:p w:rsidR="008E1680" w:rsidRPr="00023F19" w:rsidRDefault="008E1680" w:rsidP="008E1680">
            <w:pPr>
              <w:tabs>
                <w:tab w:val="left" w:pos="567"/>
              </w:tabs>
              <w:spacing w:after="0"/>
              <w:rPr>
                <w:rFonts w:ascii="Arial" w:hAnsi="Arial" w:cs="Arial"/>
                <w:b/>
              </w:rPr>
            </w:pPr>
            <w:r w:rsidRPr="00023F19">
              <w:rPr>
                <w:rFonts w:ascii="Arial" w:hAnsi="Arial" w:cs="Arial"/>
                <w:b/>
              </w:rPr>
              <w:t>Unique ID</w:t>
            </w:r>
          </w:p>
        </w:tc>
        <w:tc>
          <w:tcPr>
            <w:tcW w:w="7650" w:type="dxa"/>
            <w:gridSpan w:val="5"/>
          </w:tcPr>
          <w:p w:rsidR="008E1680" w:rsidRPr="00023F19" w:rsidRDefault="008E1680" w:rsidP="008E1680">
            <w:pPr>
              <w:tabs>
                <w:tab w:val="left" w:pos="567"/>
              </w:tabs>
              <w:spacing w:after="0"/>
              <w:rPr>
                <w:rFonts w:ascii="Arial" w:hAnsi="Arial" w:cs="Arial"/>
                <w:lang w:eastAsia="ja-JP"/>
              </w:rPr>
            </w:pPr>
            <w:r w:rsidRPr="00023F19">
              <w:rPr>
                <w:rFonts w:ascii="Arial" w:hAnsi="Arial" w:cs="Arial"/>
                <w:lang w:eastAsia="ja-JP"/>
              </w:rPr>
              <w:t>800066</w:t>
            </w:r>
          </w:p>
        </w:tc>
      </w:tr>
      <w:tr w:rsidR="00023F19" w:rsidRPr="00023F19" w:rsidTr="00871653">
        <w:tc>
          <w:tcPr>
            <w:tcW w:w="2436" w:type="dxa"/>
          </w:tcPr>
          <w:p w:rsidR="008E1680" w:rsidRPr="00023F19" w:rsidRDefault="008E1680" w:rsidP="008E1680">
            <w:pPr>
              <w:tabs>
                <w:tab w:val="left" w:pos="567"/>
              </w:tabs>
              <w:spacing w:after="0"/>
              <w:rPr>
                <w:rFonts w:ascii="Arial" w:hAnsi="Arial" w:cs="Arial"/>
                <w:b/>
              </w:rPr>
            </w:pPr>
            <w:r w:rsidRPr="00023F19">
              <w:rPr>
                <w:rFonts w:ascii="Arial" w:hAnsi="Arial" w:cs="Arial"/>
                <w:b/>
              </w:rPr>
              <w:t>TSG Tdoc of latest approved WI/SI description (if any)</w:t>
            </w:r>
          </w:p>
        </w:tc>
        <w:tc>
          <w:tcPr>
            <w:tcW w:w="7650" w:type="dxa"/>
            <w:gridSpan w:val="5"/>
          </w:tcPr>
          <w:p w:rsidR="008E1680" w:rsidRPr="00023F19" w:rsidRDefault="008E1680" w:rsidP="008E1680">
            <w:pPr>
              <w:tabs>
                <w:tab w:val="left" w:pos="567"/>
              </w:tabs>
              <w:spacing w:after="0"/>
              <w:rPr>
                <w:rFonts w:ascii="Arial" w:hAnsi="Arial" w:cs="Arial"/>
                <w:lang w:eastAsia="ja-JP"/>
              </w:rPr>
            </w:pPr>
            <w:r w:rsidRPr="00023F19">
              <w:rPr>
                <w:rFonts w:ascii="Arial" w:hAnsi="Arial" w:cs="Arial"/>
                <w:lang w:eastAsia="ja-JP"/>
              </w:rPr>
              <w:t>RP-190705</w:t>
            </w:r>
            <w:r w:rsidRPr="00023F19">
              <w:rPr>
                <w:rFonts w:ascii="Arial" w:hAnsi="Arial" w:cs="Arial"/>
                <w:lang w:eastAsia="ja-JP"/>
              </w:rPr>
              <w:tab/>
              <w:t>Revised WID: Dual Connectivity (EN-DC) of 1 LTE band (1UL/1DL) and 1 NR band (1DL/1UL)</w:t>
            </w:r>
          </w:p>
        </w:tc>
      </w:tr>
      <w:tr w:rsidR="00023F19" w:rsidRPr="00023F19" w:rsidTr="00871653">
        <w:tc>
          <w:tcPr>
            <w:tcW w:w="2436" w:type="dxa"/>
          </w:tcPr>
          <w:p w:rsidR="008E1680" w:rsidRPr="00023F19" w:rsidRDefault="008E1680" w:rsidP="008E1680">
            <w:pPr>
              <w:tabs>
                <w:tab w:val="left" w:pos="567"/>
              </w:tabs>
              <w:spacing w:after="0"/>
              <w:rPr>
                <w:rFonts w:ascii="Arial" w:hAnsi="Arial" w:cs="Arial"/>
                <w:b/>
              </w:rPr>
            </w:pPr>
            <w:r w:rsidRPr="00023F19">
              <w:rPr>
                <w:rFonts w:ascii="Arial" w:hAnsi="Arial" w:cs="Arial"/>
                <w:b/>
              </w:rPr>
              <w:t>Target Completion Date</w:t>
            </w:r>
          </w:p>
          <w:p w:rsidR="008E1680" w:rsidRPr="00023F19" w:rsidRDefault="008E1680" w:rsidP="008E1680">
            <w:pPr>
              <w:tabs>
                <w:tab w:val="left" w:pos="567"/>
              </w:tabs>
              <w:spacing w:after="0"/>
              <w:rPr>
                <w:rFonts w:ascii="Arial" w:hAnsi="Arial" w:cs="Arial"/>
                <w:b/>
              </w:rPr>
            </w:pPr>
            <w:r w:rsidRPr="00023F19">
              <w:rPr>
                <w:rFonts w:ascii="Arial" w:hAnsi="Arial" w:cs="Arial"/>
                <w:b/>
              </w:rPr>
              <w:t>(indicate if changed)</w:t>
            </w:r>
          </w:p>
        </w:tc>
        <w:tc>
          <w:tcPr>
            <w:tcW w:w="1846" w:type="dxa"/>
          </w:tcPr>
          <w:p w:rsidR="008E1680" w:rsidRPr="00023F19" w:rsidRDefault="008E1680" w:rsidP="008E1680">
            <w:pPr>
              <w:tabs>
                <w:tab w:val="left" w:pos="567"/>
              </w:tabs>
              <w:spacing w:after="0"/>
              <w:rPr>
                <w:rFonts w:ascii="Arial" w:hAnsi="Arial" w:cs="Arial"/>
                <w:lang w:eastAsia="ja-JP"/>
              </w:rPr>
            </w:pPr>
            <w:r w:rsidRPr="00023F19">
              <w:rPr>
                <w:rFonts w:ascii="Arial" w:hAnsi="Arial" w:cs="Arial"/>
                <w:lang w:eastAsia="ja-JP"/>
              </w:rPr>
              <w:t xml:space="preserve">Study Item: </w:t>
            </w:r>
          </w:p>
          <w:p w:rsidR="008E1680" w:rsidRPr="00023F19" w:rsidRDefault="00F85723" w:rsidP="008E1680">
            <w:pPr>
              <w:tabs>
                <w:tab w:val="left" w:pos="567"/>
              </w:tabs>
              <w:spacing w:after="0"/>
              <w:rPr>
                <w:rFonts w:ascii="Arial" w:hAnsi="Arial" w:cs="Arial"/>
                <w:lang w:eastAsia="ja-JP"/>
              </w:rPr>
            </w:pPr>
            <w:r w:rsidRPr="00023F19">
              <w:rPr>
                <w:rFonts w:ascii="Arial" w:hAnsi="Arial" w:cs="Arial"/>
                <w:lang w:eastAsia="ja-JP"/>
              </w:rPr>
              <w:t>N/A</w:t>
            </w:r>
          </w:p>
        </w:tc>
        <w:tc>
          <w:tcPr>
            <w:tcW w:w="1842" w:type="dxa"/>
          </w:tcPr>
          <w:p w:rsidR="008E1680" w:rsidRPr="00023F19" w:rsidRDefault="008E1680" w:rsidP="008E1680">
            <w:pPr>
              <w:tabs>
                <w:tab w:val="left" w:pos="567"/>
              </w:tabs>
              <w:spacing w:after="0"/>
              <w:rPr>
                <w:rFonts w:ascii="Arial" w:hAnsi="Arial" w:cs="Arial"/>
                <w:lang w:eastAsia="ja-JP"/>
              </w:rPr>
            </w:pPr>
            <w:r w:rsidRPr="00023F19">
              <w:rPr>
                <w:rFonts w:ascii="Arial" w:hAnsi="Arial" w:cs="Arial"/>
                <w:lang w:eastAsia="ja-JP"/>
              </w:rPr>
              <w:t xml:space="preserve">Core part: </w:t>
            </w:r>
            <w:r w:rsidR="00F85723" w:rsidRPr="00023F19">
              <w:rPr>
                <w:rFonts w:ascii="Arial" w:hAnsi="Arial" w:cs="Arial"/>
                <w:lang w:eastAsia="ja-JP"/>
              </w:rPr>
              <w:t>12</w:t>
            </w:r>
            <w:r w:rsidRPr="00023F19">
              <w:rPr>
                <w:rFonts w:ascii="Arial" w:hAnsi="Arial" w:cs="Arial"/>
                <w:lang w:eastAsia="ja-JP"/>
              </w:rPr>
              <w:t>/</w:t>
            </w:r>
            <w:r w:rsidR="00F85723" w:rsidRPr="00023F19">
              <w:rPr>
                <w:rFonts w:ascii="Arial" w:hAnsi="Arial" w:cs="Arial"/>
                <w:lang w:eastAsia="ja-JP"/>
              </w:rPr>
              <w:t>2019</w:t>
            </w:r>
          </w:p>
        </w:tc>
        <w:tc>
          <w:tcPr>
            <w:tcW w:w="2268" w:type="dxa"/>
          </w:tcPr>
          <w:p w:rsidR="008E1680" w:rsidRPr="00023F19" w:rsidRDefault="008E1680" w:rsidP="008E1680">
            <w:pPr>
              <w:tabs>
                <w:tab w:val="left" w:pos="567"/>
              </w:tabs>
              <w:spacing w:after="0"/>
              <w:rPr>
                <w:rFonts w:ascii="Arial" w:hAnsi="Arial" w:cs="Arial"/>
                <w:lang w:eastAsia="ja-JP"/>
              </w:rPr>
            </w:pPr>
            <w:r w:rsidRPr="00023F19">
              <w:rPr>
                <w:rFonts w:ascii="Arial" w:hAnsi="Arial" w:cs="Arial"/>
                <w:lang w:eastAsia="ja-JP"/>
              </w:rPr>
              <w:t xml:space="preserve">Performance part: </w:t>
            </w:r>
            <w:r w:rsidR="00F85723" w:rsidRPr="00023F19">
              <w:rPr>
                <w:rFonts w:ascii="Arial" w:hAnsi="Arial" w:cs="Arial"/>
                <w:lang w:eastAsia="ja-JP"/>
              </w:rPr>
              <w:t>12</w:t>
            </w:r>
            <w:r w:rsidRPr="00023F19">
              <w:rPr>
                <w:rFonts w:ascii="Arial" w:hAnsi="Arial" w:cs="Arial"/>
                <w:lang w:eastAsia="ja-JP"/>
              </w:rPr>
              <w:t>/</w:t>
            </w:r>
            <w:r w:rsidR="00F85723" w:rsidRPr="00023F19">
              <w:rPr>
                <w:rFonts w:ascii="Arial" w:hAnsi="Arial" w:cs="Arial"/>
                <w:lang w:eastAsia="ja-JP"/>
              </w:rPr>
              <w:t>2019</w:t>
            </w:r>
          </w:p>
        </w:tc>
        <w:tc>
          <w:tcPr>
            <w:tcW w:w="1694" w:type="dxa"/>
            <w:gridSpan w:val="2"/>
          </w:tcPr>
          <w:p w:rsidR="008E1680" w:rsidRPr="00023F19" w:rsidRDefault="008E1680" w:rsidP="008E1680">
            <w:pPr>
              <w:tabs>
                <w:tab w:val="left" w:pos="567"/>
              </w:tabs>
              <w:spacing w:after="0"/>
              <w:rPr>
                <w:rFonts w:ascii="Arial" w:hAnsi="Arial" w:cs="Arial"/>
                <w:highlight w:val="yellow"/>
                <w:lang w:eastAsia="ja-JP"/>
              </w:rPr>
            </w:pPr>
            <w:r w:rsidRPr="00023F19">
              <w:rPr>
                <w:rFonts w:ascii="Arial" w:hAnsi="Arial" w:cs="Arial"/>
                <w:lang w:eastAsia="ja-JP"/>
              </w:rPr>
              <w:t xml:space="preserve">Testing part: </w:t>
            </w:r>
            <w:r w:rsidR="00F85723" w:rsidRPr="00023F19">
              <w:rPr>
                <w:rFonts w:ascii="Arial" w:hAnsi="Arial" w:cs="Arial"/>
                <w:lang w:eastAsia="ja-JP"/>
              </w:rPr>
              <w:t>N/A</w:t>
            </w:r>
          </w:p>
        </w:tc>
      </w:tr>
      <w:tr w:rsidR="00023F19" w:rsidRPr="00023F19" w:rsidTr="00871653">
        <w:tc>
          <w:tcPr>
            <w:tcW w:w="2436" w:type="dxa"/>
          </w:tcPr>
          <w:p w:rsidR="008E1680" w:rsidRPr="00023F19" w:rsidRDefault="008E1680" w:rsidP="008E1680">
            <w:pPr>
              <w:tabs>
                <w:tab w:val="left" w:pos="567"/>
              </w:tabs>
              <w:spacing w:after="0"/>
              <w:rPr>
                <w:rFonts w:ascii="Arial" w:hAnsi="Arial" w:cs="Arial"/>
                <w:b/>
              </w:rPr>
            </w:pPr>
            <w:r w:rsidRPr="00023F19">
              <w:rPr>
                <w:rFonts w:ascii="Arial" w:hAnsi="Arial" w:cs="Arial"/>
                <w:b/>
              </w:rPr>
              <w:t>Overall Completion level</w:t>
            </w:r>
          </w:p>
        </w:tc>
        <w:tc>
          <w:tcPr>
            <w:tcW w:w="1846" w:type="dxa"/>
          </w:tcPr>
          <w:p w:rsidR="008E1680" w:rsidRPr="00023F19" w:rsidRDefault="008E1680" w:rsidP="008E1680">
            <w:pPr>
              <w:tabs>
                <w:tab w:val="left" w:pos="567"/>
              </w:tabs>
              <w:spacing w:after="0"/>
              <w:rPr>
                <w:rFonts w:ascii="Arial" w:hAnsi="Arial" w:cs="Arial"/>
                <w:lang w:eastAsia="ja-JP"/>
              </w:rPr>
            </w:pPr>
            <w:r w:rsidRPr="00023F19">
              <w:rPr>
                <w:rFonts w:ascii="Arial" w:hAnsi="Arial" w:cs="Arial"/>
                <w:lang w:eastAsia="ja-JP"/>
              </w:rPr>
              <w:t xml:space="preserve">Study Item: </w:t>
            </w:r>
          </w:p>
          <w:p w:rsidR="008E1680" w:rsidRPr="00023F19" w:rsidRDefault="00F85723" w:rsidP="008E1680">
            <w:pPr>
              <w:tabs>
                <w:tab w:val="left" w:pos="567"/>
              </w:tabs>
              <w:spacing w:after="0"/>
              <w:rPr>
                <w:rFonts w:ascii="Arial" w:hAnsi="Arial" w:cs="Arial"/>
                <w:lang w:eastAsia="ja-JP"/>
              </w:rPr>
            </w:pPr>
            <w:r w:rsidRPr="00023F19">
              <w:rPr>
                <w:rFonts w:ascii="Arial" w:hAnsi="Arial" w:cs="Arial"/>
                <w:lang w:eastAsia="ja-JP"/>
              </w:rPr>
              <w:t>N/A</w:t>
            </w:r>
          </w:p>
        </w:tc>
        <w:tc>
          <w:tcPr>
            <w:tcW w:w="1842" w:type="dxa"/>
          </w:tcPr>
          <w:p w:rsidR="008E1680" w:rsidRPr="00023F19" w:rsidRDefault="008E1680" w:rsidP="008E1680">
            <w:pPr>
              <w:tabs>
                <w:tab w:val="left" w:pos="567"/>
              </w:tabs>
              <w:spacing w:after="0"/>
              <w:rPr>
                <w:rFonts w:ascii="Arial" w:hAnsi="Arial" w:cs="Arial"/>
                <w:lang w:eastAsia="ja-JP"/>
              </w:rPr>
            </w:pPr>
            <w:r w:rsidRPr="00023F19">
              <w:rPr>
                <w:rFonts w:ascii="Arial" w:hAnsi="Arial" w:cs="Arial"/>
                <w:lang w:eastAsia="ja-JP"/>
              </w:rPr>
              <w:t xml:space="preserve">Core part: </w:t>
            </w:r>
          </w:p>
          <w:p w:rsidR="008E1680" w:rsidRPr="00023F19" w:rsidRDefault="00023F19" w:rsidP="008E1680">
            <w:pPr>
              <w:tabs>
                <w:tab w:val="left" w:pos="567"/>
              </w:tabs>
              <w:spacing w:after="0"/>
              <w:rPr>
                <w:rFonts w:ascii="Arial" w:hAnsi="Arial" w:cs="Arial"/>
                <w:lang w:eastAsia="ja-JP"/>
              </w:rPr>
            </w:pPr>
            <w:r w:rsidRPr="00BA76C7">
              <w:rPr>
                <w:rFonts w:ascii="Arial" w:hAnsi="Arial" w:cs="Arial"/>
                <w:color w:val="00B050"/>
                <w:lang w:eastAsia="ja-JP"/>
              </w:rPr>
              <w:t>66</w:t>
            </w:r>
            <w:r w:rsidR="008E1680" w:rsidRPr="00BA76C7">
              <w:rPr>
                <w:rFonts w:ascii="Arial" w:hAnsi="Arial" w:cs="Arial"/>
                <w:color w:val="00B050"/>
                <w:lang w:eastAsia="ja-JP"/>
              </w:rPr>
              <w:t>%</w:t>
            </w:r>
          </w:p>
        </w:tc>
        <w:tc>
          <w:tcPr>
            <w:tcW w:w="2268" w:type="dxa"/>
          </w:tcPr>
          <w:p w:rsidR="008E1680" w:rsidRPr="00023F19" w:rsidRDefault="008E1680" w:rsidP="008E1680">
            <w:pPr>
              <w:tabs>
                <w:tab w:val="left" w:pos="567"/>
              </w:tabs>
              <w:spacing w:after="0"/>
              <w:rPr>
                <w:rFonts w:ascii="Arial" w:hAnsi="Arial" w:cs="Arial"/>
                <w:lang w:eastAsia="ja-JP"/>
              </w:rPr>
            </w:pPr>
            <w:r w:rsidRPr="00023F19">
              <w:rPr>
                <w:rFonts w:ascii="Arial" w:hAnsi="Arial" w:cs="Arial"/>
                <w:lang w:eastAsia="ja-JP"/>
              </w:rPr>
              <w:t xml:space="preserve">Performance Part: </w:t>
            </w:r>
            <w:r w:rsidR="00023F19" w:rsidRPr="00BA76C7">
              <w:rPr>
                <w:rFonts w:ascii="Arial" w:hAnsi="Arial" w:cs="Arial"/>
                <w:color w:val="00B050"/>
                <w:lang w:eastAsia="ja-JP"/>
              </w:rPr>
              <w:t>66</w:t>
            </w:r>
            <w:r w:rsidRPr="00BA76C7">
              <w:rPr>
                <w:rFonts w:ascii="Arial" w:hAnsi="Arial" w:cs="Arial"/>
                <w:color w:val="00B050"/>
                <w:lang w:eastAsia="ja-JP"/>
              </w:rPr>
              <w:t>%</w:t>
            </w:r>
          </w:p>
        </w:tc>
        <w:tc>
          <w:tcPr>
            <w:tcW w:w="1694" w:type="dxa"/>
            <w:gridSpan w:val="2"/>
          </w:tcPr>
          <w:p w:rsidR="008E1680" w:rsidRPr="00023F19" w:rsidRDefault="008E1680" w:rsidP="008E1680">
            <w:pPr>
              <w:tabs>
                <w:tab w:val="left" w:pos="567"/>
              </w:tabs>
              <w:spacing w:after="0"/>
              <w:rPr>
                <w:rFonts w:ascii="Arial" w:hAnsi="Arial" w:cs="Arial"/>
                <w:highlight w:val="yellow"/>
                <w:lang w:eastAsia="ja-JP"/>
              </w:rPr>
            </w:pPr>
            <w:r w:rsidRPr="00023F19">
              <w:rPr>
                <w:rFonts w:ascii="Arial" w:hAnsi="Arial" w:cs="Arial"/>
                <w:lang w:eastAsia="ja-JP"/>
              </w:rPr>
              <w:t xml:space="preserve">Testing part: </w:t>
            </w:r>
            <w:r w:rsidR="00F85723" w:rsidRPr="00023F19">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9"/>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9"/>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9"/>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9"/>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BA76C7">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BA76C7" w:rsidRDefault="00BA76C7" w:rsidP="001A248F">
            <w:pPr>
              <w:tabs>
                <w:tab w:val="left" w:pos="567"/>
              </w:tabs>
              <w:spacing w:after="0"/>
              <w:rPr>
                <w:rFonts w:ascii="Arial" w:hAnsi="Arial" w:cs="Arial"/>
              </w:rPr>
            </w:pPr>
            <w:r w:rsidRPr="00BA76C7">
              <w:rPr>
                <w:rFonts w:ascii="Arial" w:hAnsi="Arial" w:cs="Arial"/>
              </w:rPr>
              <w:t>RAN4</w:t>
            </w:r>
          </w:p>
        </w:tc>
      </w:tr>
      <w:tr w:rsidR="00BA76C7" w:rsidRPr="008836AC" w:rsidTr="00BA76C7">
        <w:tc>
          <w:tcPr>
            <w:tcW w:w="1415" w:type="dxa"/>
            <w:vMerge w:val="restart"/>
            <w:vAlign w:val="center"/>
          </w:tcPr>
          <w:p w:rsidR="00BA76C7" w:rsidRPr="008836AC" w:rsidRDefault="00BA76C7" w:rsidP="00BA76C7">
            <w:pPr>
              <w:tabs>
                <w:tab w:val="left" w:pos="567"/>
              </w:tabs>
              <w:rPr>
                <w:rFonts w:ascii="Arial" w:hAnsi="Arial" w:cs="Arial"/>
                <w:b/>
              </w:rPr>
            </w:pPr>
            <w:r w:rsidRPr="008836AC">
              <w:rPr>
                <w:rFonts w:ascii="Arial" w:hAnsi="Arial" w:cs="Arial"/>
                <w:b/>
              </w:rPr>
              <w:t>Rapporteur</w:t>
            </w:r>
          </w:p>
        </w:tc>
        <w:tc>
          <w:tcPr>
            <w:tcW w:w="1335" w:type="dxa"/>
          </w:tcPr>
          <w:p w:rsidR="00BA76C7" w:rsidRPr="008836AC" w:rsidRDefault="00BA76C7" w:rsidP="00BA76C7">
            <w:pPr>
              <w:tabs>
                <w:tab w:val="left" w:pos="567"/>
              </w:tabs>
              <w:spacing w:after="0"/>
              <w:rPr>
                <w:rFonts w:ascii="Arial" w:hAnsi="Arial" w:cs="Arial"/>
                <w:b/>
              </w:rPr>
            </w:pPr>
            <w:r w:rsidRPr="008836AC">
              <w:rPr>
                <w:rFonts w:ascii="Arial" w:hAnsi="Arial" w:cs="Arial"/>
                <w:b/>
              </w:rPr>
              <w:t>Name</w:t>
            </w:r>
          </w:p>
        </w:tc>
        <w:tc>
          <w:tcPr>
            <w:tcW w:w="7336" w:type="dxa"/>
          </w:tcPr>
          <w:p w:rsidR="00BA76C7" w:rsidRPr="00BA76C7" w:rsidRDefault="00BA76C7" w:rsidP="00BA76C7">
            <w:pPr>
              <w:tabs>
                <w:tab w:val="left" w:pos="567"/>
              </w:tabs>
              <w:spacing w:after="0"/>
              <w:rPr>
                <w:rFonts w:ascii="Arial" w:eastAsiaTheme="minorEastAsia" w:hAnsi="Arial" w:cs="Arial"/>
                <w:lang w:eastAsia="ja-JP"/>
              </w:rPr>
            </w:pPr>
            <w:r w:rsidRPr="00BA76C7">
              <w:rPr>
                <w:rFonts w:ascii="Arial" w:eastAsiaTheme="minorEastAsia" w:hAnsi="Arial" w:cs="Arial" w:hint="eastAsia"/>
                <w:lang w:eastAsia="ja-JP"/>
              </w:rPr>
              <w:t>Yuta Oguma</w:t>
            </w:r>
          </w:p>
        </w:tc>
      </w:tr>
      <w:tr w:rsidR="00BA76C7" w:rsidRPr="008836AC" w:rsidTr="00BA76C7">
        <w:tc>
          <w:tcPr>
            <w:tcW w:w="1415" w:type="dxa"/>
            <w:vMerge/>
          </w:tcPr>
          <w:p w:rsidR="00BA76C7" w:rsidRPr="008836AC" w:rsidRDefault="00BA76C7" w:rsidP="00BA76C7">
            <w:pPr>
              <w:tabs>
                <w:tab w:val="left" w:pos="567"/>
              </w:tabs>
              <w:rPr>
                <w:rFonts w:ascii="Arial" w:hAnsi="Arial" w:cs="Arial"/>
                <w:b/>
              </w:rPr>
            </w:pPr>
          </w:p>
        </w:tc>
        <w:tc>
          <w:tcPr>
            <w:tcW w:w="1335" w:type="dxa"/>
          </w:tcPr>
          <w:p w:rsidR="00BA76C7" w:rsidRPr="008836AC" w:rsidRDefault="00BA76C7" w:rsidP="00BA76C7">
            <w:pPr>
              <w:tabs>
                <w:tab w:val="left" w:pos="567"/>
              </w:tabs>
              <w:spacing w:after="0"/>
              <w:rPr>
                <w:rFonts w:ascii="Arial" w:hAnsi="Arial" w:cs="Arial"/>
                <w:b/>
              </w:rPr>
            </w:pPr>
            <w:r w:rsidRPr="008836AC">
              <w:rPr>
                <w:rFonts w:ascii="Arial" w:hAnsi="Arial" w:cs="Arial"/>
                <w:b/>
              </w:rPr>
              <w:t>Company</w:t>
            </w:r>
          </w:p>
        </w:tc>
        <w:tc>
          <w:tcPr>
            <w:tcW w:w="7336" w:type="dxa"/>
          </w:tcPr>
          <w:p w:rsidR="00BA76C7" w:rsidRPr="00BA76C7" w:rsidRDefault="00BA76C7" w:rsidP="00BA76C7">
            <w:pPr>
              <w:tabs>
                <w:tab w:val="left" w:pos="567"/>
              </w:tabs>
              <w:spacing w:after="0"/>
              <w:rPr>
                <w:rFonts w:ascii="Arial" w:eastAsiaTheme="minorEastAsia" w:hAnsi="Arial" w:cs="Arial"/>
                <w:lang w:eastAsia="ja-JP"/>
              </w:rPr>
            </w:pPr>
            <w:r w:rsidRPr="00BA76C7">
              <w:rPr>
                <w:rFonts w:ascii="Arial" w:eastAsiaTheme="minorEastAsia" w:hAnsi="Arial" w:cs="Arial" w:hint="eastAsia"/>
                <w:lang w:eastAsia="ja-JP"/>
              </w:rPr>
              <w:t>NTT DOCOMO, INC.</w:t>
            </w:r>
          </w:p>
        </w:tc>
      </w:tr>
      <w:tr w:rsidR="00BA76C7" w:rsidRPr="008836AC" w:rsidTr="00BA76C7">
        <w:tc>
          <w:tcPr>
            <w:tcW w:w="1415" w:type="dxa"/>
            <w:vMerge/>
          </w:tcPr>
          <w:p w:rsidR="00BA76C7" w:rsidRPr="008836AC" w:rsidRDefault="00BA76C7" w:rsidP="00BA76C7">
            <w:pPr>
              <w:tabs>
                <w:tab w:val="left" w:pos="567"/>
              </w:tabs>
              <w:rPr>
                <w:rFonts w:ascii="Arial" w:hAnsi="Arial" w:cs="Arial"/>
                <w:b/>
              </w:rPr>
            </w:pPr>
          </w:p>
        </w:tc>
        <w:tc>
          <w:tcPr>
            <w:tcW w:w="1335" w:type="dxa"/>
          </w:tcPr>
          <w:p w:rsidR="00BA76C7" w:rsidRPr="008836AC" w:rsidRDefault="00BA76C7" w:rsidP="00BA76C7">
            <w:pPr>
              <w:tabs>
                <w:tab w:val="left" w:pos="567"/>
              </w:tabs>
              <w:spacing w:after="0"/>
              <w:rPr>
                <w:rFonts w:ascii="Arial" w:hAnsi="Arial" w:cs="Arial"/>
                <w:b/>
              </w:rPr>
            </w:pPr>
            <w:r w:rsidRPr="008836AC">
              <w:rPr>
                <w:rFonts w:ascii="Arial" w:hAnsi="Arial" w:cs="Arial"/>
                <w:b/>
              </w:rPr>
              <w:t>Email</w:t>
            </w:r>
          </w:p>
        </w:tc>
        <w:tc>
          <w:tcPr>
            <w:tcW w:w="7336" w:type="dxa"/>
          </w:tcPr>
          <w:p w:rsidR="00BA76C7" w:rsidRPr="00A63738" w:rsidRDefault="00BA76C7" w:rsidP="00BA76C7">
            <w:pPr>
              <w:tabs>
                <w:tab w:val="left" w:pos="567"/>
              </w:tabs>
              <w:spacing w:after="0"/>
              <w:rPr>
                <w:rFonts w:ascii="Arial" w:eastAsiaTheme="minorEastAsia" w:hAnsi="Arial" w:cs="Arial"/>
                <w:lang w:eastAsia="ja-JP"/>
              </w:rPr>
            </w:pPr>
            <w:r>
              <w:rPr>
                <w:rFonts w:ascii="Arial" w:eastAsiaTheme="minorEastAsia" w:hAnsi="Arial" w:cs="Arial"/>
                <w:lang w:eastAsia="ja-JP"/>
              </w:rPr>
              <w:t>y</w:t>
            </w:r>
            <w:r>
              <w:rPr>
                <w:rFonts w:ascii="Arial" w:eastAsiaTheme="minorEastAsia" w:hAnsi="Arial" w:cs="Arial" w:hint="eastAsia"/>
                <w:lang w:eastAsia="ja-JP"/>
              </w:rPr>
              <w:t>uuta.oguma.yt@nttdocomo.com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F4672E">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0"/>
        <w:rPr>
          <w:lang w:eastAsia="ja-JP"/>
        </w:rPr>
      </w:pPr>
      <w:r>
        <w:rPr>
          <w:lang w:eastAsia="ja-JP"/>
        </w:rPr>
        <w:t>2.1.1</w:t>
      </w:r>
      <w:r>
        <w:rPr>
          <w:lang w:eastAsia="ja-JP"/>
        </w:rPr>
        <w:tab/>
        <w:t>Agreements</w:t>
      </w:r>
    </w:p>
    <w:p w:rsidR="003A4B47" w:rsidRPr="00701410" w:rsidRDefault="00701410" w:rsidP="00701410">
      <w:pPr>
        <w:pStyle w:val="40"/>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0"/>
        <w:rPr>
          <w:lang w:eastAsia="ja-JP"/>
        </w:rPr>
      </w:pPr>
      <w:r>
        <w:rPr>
          <w:lang w:eastAsia="ja-JP"/>
        </w:rPr>
        <w:t>2.2.1</w:t>
      </w:r>
      <w:r>
        <w:rPr>
          <w:lang w:eastAsia="ja-JP"/>
        </w:rPr>
        <w:tab/>
        <w:t>Agreements</w:t>
      </w:r>
    </w:p>
    <w:p w:rsidR="00C21339" w:rsidRPr="00A86AB5" w:rsidRDefault="00701410" w:rsidP="00A86AB5">
      <w:pPr>
        <w:pStyle w:val="40"/>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0"/>
        <w:rPr>
          <w:lang w:eastAsia="ja-JP"/>
        </w:rPr>
      </w:pPr>
      <w:r>
        <w:rPr>
          <w:lang w:eastAsia="ja-JP"/>
        </w:rPr>
        <w:t>2.3.1</w:t>
      </w:r>
      <w:r>
        <w:rPr>
          <w:lang w:eastAsia="ja-JP"/>
        </w:rPr>
        <w:tab/>
        <w:t>Agreements</w:t>
      </w:r>
    </w:p>
    <w:p w:rsidR="00701410" w:rsidRPr="003A4B47" w:rsidRDefault="00701410" w:rsidP="00701410">
      <w:pPr>
        <w:pStyle w:val="40"/>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0"/>
        <w:rPr>
          <w:lang w:eastAsia="ja-JP"/>
        </w:rPr>
      </w:pPr>
      <w:r>
        <w:rPr>
          <w:lang w:eastAsia="ja-JP"/>
        </w:rPr>
        <w:t>2.4.1</w:t>
      </w:r>
      <w:r>
        <w:rPr>
          <w:lang w:eastAsia="ja-JP"/>
        </w:rPr>
        <w:tab/>
        <w:t>Agreements</w:t>
      </w:r>
    </w:p>
    <w:p w:rsidR="00701410" w:rsidRDefault="00701410" w:rsidP="00701410">
      <w:pPr>
        <w:pStyle w:val="40"/>
        <w:rPr>
          <w:lang w:eastAsia="ja-JP"/>
        </w:rPr>
      </w:pPr>
      <w:r>
        <w:rPr>
          <w:lang w:eastAsia="ja-JP"/>
        </w:rPr>
        <w:t>2.4.2</w:t>
      </w:r>
      <w:r>
        <w:rPr>
          <w:lang w:eastAsia="ja-JP"/>
        </w:rPr>
        <w:tab/>
        <w:t>Remaining Open issues</w:t>
      </w:r>
    </w:p>
    <w:p w:rsidR="001F44A8" w:rsidRPr="008F103D" w:rsidRDefault="001F44A8" w:rsidP="001F44A8">
      <w:pPr>
        <w:pStyle w:val="afc"/>
        <w:keepNext/>
      </w:pPr>
      <w:r w:rsidRPr="008F103D">
        <w:t xml:space="preserve">Table </w:t>
      </w:r>
      <w:r w:rsidRPr="008F103D">
        <w:fldChar w:fldCharType="begin"/>
      </w:r>
      <w:r w:rsidRPr="008F103D">
        <w:instrText xml:space="preserve"> SEQ Table \* ARABIC </w:instrText>
      </w:r>
      <w:r w:rsidRPr="008F103D">
        <w:fldChar w:fldCharType="separate"/>
      </w:r>
      <w:r w:rsidRPr="008F103D">
        <w:rPr>
          <w:noProof/>
        </w:rPr>
        <w:t>1</w:t>
      </w:r>
      <w:r w:rsidRPr="008F103D">
        <w:fldChar w:fldCharType="end"/>
      </w:r>
      <w:r w:rsidRPr="008F103D">
        <w:t xml:space="preserve">-1: Individual configuration names, proponents and supporting companies for </w:t>
      </w:r>
      <w:r w:rsidRPr="008F103D">
        <w:rPr>
          <w:rFonts w:hint="eastAsia"/>
        </w:rPr>
        <w:t>DC_x-nx within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3"/>
        <w:gridCol w:w="1113"/>
        <w:gridCol w:w="2496"/>
        <w:gridCol w:w="1052"/>
        <w:gridCol w:w="875"/>
        <w:gridCol w:w="576"/>
        <w:gridCol w:w="1659"/>
        <w:tblGridChange w:id="0">
          <w:tblGrid>
            <w:gridCol w:w="2423"/>
            <w:gridCol w:w="162"/>
            <w:gridCol w:w="153"/>
            <w:gridCol w:w="1"/>
            <w:gridCol w:w="9"/>
            <w:gridCol w:w="354"/>
            <w:gridCol w:w="434"/>
            <w:gridCol w:w="6"/>
            <w:gridCol w:w="4"/>
            <w:gridCol w:w="228"/>
            <w:gridCol w:w="2"/>
            <w:gridCol w:w="1024"/>
            <w:gridCol w:w="2"/>
            <w:gridCol w:w="461"/>
            <w:gridCol w:w="1"/>
            <w:gridCol w:w="500"/>
            <w:gridCol w:w="268"/>
            <w:gridCol w:w="650"/>
            <w:gridCol w:w="202"/>
            <w:gridCol w:w="200"/>
            <w:gridCol w:w="291"/>
            <w:gridCol w:w="1"/>
            <w:gridCol w:w="293"/>
            <w:gridCol w:w="146"/>
            <w:gridCol w:w="144"/>
            <w:gridCol w:w="18"/>
            <w:gridCol w:w="339"/>
            <w:gridCol w:w="110"/>
            <w:gridCol w:w="109"/>
            <w:gridCol w:w="89"/>
            <w:gridCol w:w="1570"/>
          </w:tblGrid>
        </w:tblGridChange>
      </w:tblGrid>
      <w:tr w:rsidR="00553E91"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53E91" w:rsidRPr="0015050F" w:rsidRDefault="00553E91" w:rsidP="00553E91">
            <w:pPr>
              <w:pStyle w:val="TAL"/>
              <w:rPr>
                <w:rFonts w:eastAsiaTheme="minorEastAsia"/>
                <w:color w:val="FF0000"/>
                <w:lang w:eastAsia="ja-JP"/>
              </w:rPr>
            </w:pPr>
            <w:r w:rsidRPr="0015050F">
              <w:rPr>
                <w:rFonts w:eastAsiaTheme="minorEastAsia" w:hint="eastAsia"/>
                <w:color w:val="FF0000"/>
                <w:lang w:eastAsia="ja-JP"/>
              </w:rPr>
              <w:lastRenderedPageBreak/>
              <w:t>E</w:t>
            </w:r>
            <w:r w:rsidRPr="0015050F">
              <w:rPr>
                <w:rFonts w:eastAsiaTheme="minorEastAsia"/>
                <w:color w:val="FF0000"/>
                <w:lang w:eastAsia="ja-JP"/>
              </w:rPr>
              <w:t>N-DC configuration</w:t>
            </w:r>
          </w:p>
        </w:tc>
        <w:tc>
          <w:tcPr>
            <w:tcW w:w="546" w:type="pct"/>
            <w:tcBorders>
              <w:top w:val="single" w:sz="4" w:space="0" w:color="auto"/>
              <w:left w:val="single" w:sz="4" w:space="0" w:color="auto"/>
              <w:bottom w:val="single" w:sz="4" w:space="0" w:color="auto"/>
              <w:right w:val="single" w:sz="4" w:space="0" w:color="auto"/>
            </w:tcBorders>
          </w:tcPr>
          <w:p w:rsidR="00553E91" w:rsidRPr="0015050F" w:rsidRDefault="00553E91" w:rsidP="00553E91">
            <w:pPr>
              <w:pStyle w:val="TAL"/>
              <w:rPr>
                <w:color w:val="FF0000"/>
              </w:rPr>
            </w:pPr>
            <w:r w:rsidRPr="0015050F">
              <w:rPr>
                <w:color w:val="FF0000"/>
              </w:rPr>
              <w:t>REL-indep.</w:t>
            </w:r>
          </w:p>
          <w:p w:rsidR="00553E91" w:rsidRPr="0015050F" w:rsidRDefault="00553E91" w:rsidP="00553E91">
            <w:pPr>
              <w:pStyle w:val="TAL"/>
              <w:rPr>
                <w:color w:val="FF0000"/>
              </w:rPr>
            </w:pPr>
            <w:r w:rsidRPr="0015050F">
              <w:rPr>
                <w:color w:val="FF0000"/>
              </w:rPr>
              <w:t>from</w:t>
            </w:r>
          </w:p>
        </w:tc>
        <w:tc>
          <w:tcPr>
            <w:tcW w:w="1224" w:type="pct"/>
            <w:tcBorders>
              <w:top w:val="single" w:sz="4" w:space="0" w:color="auto"/>
              <w:left w:val="single" w:sz="4" w:space="0" w:color="auto"/>
              <w:bottom w:val="single" w:sz="4" w:space="0" w:color="auto"/>
              <w:right w:val="single" w:sz="4" w:space="0" w:color="auto"/>
            </w:tcBorders>
          </w:tcPr>
          <w:p w:rsidR="00553E91" w:rsidRPr="0015050F" w:rsidRDefault="00553E91" w:rsidP="00553E91">
            <w:pPr>
              <w:pStyle w:val="TAL"/>
              <w:rPr>
                <w:color w:val="FF0000"/>
              </w:rPr>
            </w:pPr>
            <w:r w:rsidRPr="0015050F">
              <w:rPr>
                <w:color w:val="FF0000"/>
              </w:rPr>
              <w:t>contact</w:t>
            </w:r>
          </w:p>
          <w:p w:rsidR="00553E91" w:rsidRPr="0015050F" w:rsidRDefault="00553E91" w:rsidP="00553E91">
            <w:pPr>
              <w:pStyle w:val="TAL"/>
              <w:rPr>
                <w:color w:val="FF0000"/>
              </w:rPr>
            </w:pPr>
            <w:r w:rsidRPr="0015050F">
              <w:rPr>
                <w:color w:val="FF0000"/>
              </w:rPr>
              <w:t>name, company</w:t>
            </w:r>
          </w:p>
        </w:tc>
        <w:tc>
          <w:tcPr>
            <w:tcW w:w="516" w:type="pct"/>
            <w:tcBorders>
              <w:top w:val="single" w:sz="4" w:space="0" w:color="auto"/>
              <w:left w:val="single" w:sz="4" w:space="0" w:color="auto"/>
              <w:bottom w:val="single" w:sz="4" w:space="0" w:color="auto"/>
              <w:right w:val="single" w:sz="4" w:space="0" w:color="auto"/>
            </w:tcBorders>
          </w:tcPr>
          <w:p w:rsidR="00553E91" w:rsidRPr="0015050F" w:rsidRDefault="00553E91" w:rsidP="00553E91">
            <w:pPr>
              <w:pStyle w:val="TAL"/>
              <w:rPr>
                <w:color w:val="FF0000"/>
              </w:rPr>
            </w:pPr>
            <w:r w:rsidRPr="0015050F">
              <w:rPr>
                <w:color w:val="FF0000"/>
              </w:rPr>
              <w:t>CRs provided to RAN</w:t>
            </w:r>
          </w:p>
          <w:p w:rsidR="00553E91" w:rsidRPr="0015050F" w:rsidRDefault="00553E91" w:rsidP="00553E91">
            <w:pPr>
              <w:pStyle w:val="TAL"/>
              <w:rPr>
                <w:color w:val="FF0000"/>
              </w:rPr>
            </w:pPr>
            <w:r w:rsidRPr="0015050F">
              <w:rPr>
                <w:color w:val="FF0000"/>
              </w:rPr>
              <w:t>spec: RAN4 Tdoc</w:t>
            </w:r>
          </w:p>
          <w:p w:rsidR="00553E91" w:rsidRPr="0015050F" w:rsidRDefault="00553E91" w:rsidP="00553E91">
            <w:pPr>
              <w:pStyle w:val="TAL"/>
              <w:rPr>
                <w:color w:val="FF0000"/>
              </w:rPr>
            </w:pPr>
            <w:r w:rsidRPr="0015050F">
              <w:rPr>
                <w:color w:val="FF0000"/>
              </w:rPr>
              <w:t>(list all specs and the TR input)</w:t>
            </w:r>
          </w:p>
        </w:tc>
        <w:tc>
          <w:tcPr>
            <w:tcW w:w="429" w:type="pct"/>
            <w:tcBorders>
              <w:top w:val="single" w:sz="4" w:space="0" w:color="auto"/>
              <w:left w:val="single" w:sz="4" w:space="0" w:color="auto"/>
              <w:bottom w:val="single" w:sz="4" w:space="0" w:color="auto"/>
              <w:right w:val="single" w:sz="4" w:space="0" w:color="auto"/>
            </w:tcBorders>
          </w:tcPr>
          <w:p w:rsidR="00553E91" w:rsidRPr="0015050F" w:rsidRDefault="00553E91" w:rsidP="00553E91">
            <w:pPr>
              <w:pStyle w:val="TAL"/>
              <w:rPr>
                <w:color w:val="FF0000"/>
              </w:rPr>
            </w:pPr>
            <w:r w:rsidRPr="0015050F">
              <w:rPr>
                <w:color w:val="FF0000"/>
              </w:rPr>
              <w:t>Core part</w:t>
            </w:r>
          </w:p>
          <w:p w:rsidR="00553E91" w:rsidRPr="0015050F" w:rsidRDefault="00553E91" w:rsidP="00553E91">
            <w:pPr>
              <w:pStyle w:val="TAL"/>
              <w:rPr>
                <w:color w:val="FF0000"/>
              </w:rPr>
            </w:pPr>
            <w:r w:rsidRPr="0015050F">
              <w:rPr>
                <w:color w:val="FF0000"/>
              </w:rPr>
              <w:t>None?</w:t>
            </w:r>
          </w:p>
          <w:p w:rsidR="00553E91" w:rsidRPr="0015050F" w:rsidRDefault="00553E91" w:rsidP="00553E91">
            <w:pPr>
              <w:pStyle w:val="TAL"/>
              <w:rPr>
                <w:color w:val="FF0000"/>
              </w:rPr>
            </w:pPr>
            <w:r w:rsidRPr="0015050F">
              <w:rPr>
                <w:color w:val="FF0000"/>
              </w:rPr>
              <w:t>yes/no</w:t>
            </w:r>
          </w:p>
        </w:tc>
        <w:tc>
          <w:tcPr>
            <w:tcW w:w="283" w:type="pct"/>
            <w:tcBorders>
              <w:top w:val="single" w:sz="4" w:space="0" w:color="auto"/>
              <w:left w:val="single" w:sz="4" w:space="0" w:color="auto"/>
              <w:bottom w:val="single" w:sz="4" w:space="0" w:color="auto"/>
              <w:right w:val="single" w:sz="4" w:space="0" w:color="auto"/>
            </w:tcBorders>
          </w:tcPr>
          <w:p w:rsidR="00553E91" w:rsidRPr="0015050F" w:rsidRDefault="00553E91" w:rsidP="00553E91">
            <w:pPr>
              <w:pStyle w:val="TAL"/>
              <w:rPr>
                <w:color w:val="FF0000"/>
              </w:rPr>
            </w:pPr>
            <w:r w:rsidRPr="0015050F">
              <w:rPr>
                <w:color w:val="FF0000"/>
              </w:rPr>
              <w:t>Perf. part</w:t>
            </w:r>
          </w:p>
          <w:p w:rsidR="00553E91" w:rsidRPr="0015050F" w:rsidRDefault="00553E91" w:rsidP="00553E91">
            <w:pPr>
              <w:pStyle w:val="TAL"/>
              <w:rPr>
                <w:color w:val="FF0000"/>
              </w:rPr>
            </w:pPr>
            <w:r w:rsidRPr="0015050F">
              <w:rPr>
                <w:color w:val="FF0000"/>
              </w:rPr>
              <w:t>None?</w:t>
            </w:r>
          </w:p>
          <w:p w:rsidR="00553E91" w:rsidRPr="0015050F" w:rsidRDefault="00553E91" w:rsidP="00553E91">
            <w:pPr>
              <w:pStyle w:val="TAL"/>
              <w:rPr>
                <w:color w:val="FF0000"/>
              </w:rPr>
            </w:pPr>
            <w:r w:rsidRPr="0015050F">
              <w:rPr>
                <w:color w:val="FF0000"/>
              </w:rPr>
              <w:t>yes/no</w:t>
            </w:r>
          </w:p>
        </w:tc>
        <w:tc>
          <w:tcPr>
            <w:tcW w:w="814" w:type="pct"/>
            <w:tcBorders>
              <w:top w:val="single" w:sz="4" w:space="0" w:color="auto"/>
              <w:left w:val="single" w:sz="4" w:space="0" w:color="auto"/>
              <w:bottom w:val="single" w:sz="4" w:space="0" w:color="auto"/>
              <w:right w:val="single" w:sz="4" w:space="0" w:color="auto"/>
            </w:tcBorders>
          </w:tcPr>
          <w:p w:rsidR="00553E91" w:rsidRPr="0015050F" w:rsidRDefault="00553E91" w:rsidP="00553E91">
            <w:pPr>
              <w:pStyle w:val="TAL"/>
              <w:rPr>
                <w:color w:val="FF0000"/>
              </w:rPr>
            </w:pPr>
            <w:r w:rsidRPr="0015050F">
              <w:rPr>
                <w:color w:val="FF0000"/>
              </w:rPr>
              <w:t>open issues/comments</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w:t>
            </w:r>
            <w:r w:rsidRPr="008F103D">
              <w:rPr>
                <w:rFonts w:hint="eastAsia"/>
              </w:rPr>
              <w:t>5</w:t>
            </w:r>
            <w:r w:rsidRPr="008F103D">
              <w:t>A_n7</w:t>
            </w:r>
            <w:r w:rsidRPr="008F103D">
              <w:rPr>
                <w:rFonts w:hint="eastAsia"/>
              </w:rPr>
              <w:t>9</w:t>
            </w:r>
            <w:r w:rsidRPr="008F103D">
              <w:t>A_UL_</w:t>
            </w:r>
            <w:r w:rsidRPr="008F103D">
              <w:rPr>
                <w:rFonts w:hint="eastAsia"/>
              </w:rPr>
              <w:t>5</w:t>
            </w:r>
            <w:r w:rsidRPr="008F103D">
              <w:t>A</w:t>
            </w:r>
            <w:r w:rsidRPr="008F103D">
              <w:rPr>
                <w:rFonts w:hint="eastAsia"/>
              </w:rPr>
              <w:t>_</w:t>
            </w:r>
            <w:r w:rsidRPr="008F103D">
              <w:t>n7</w:t>
            </w:r>
            <w:r w:rsidRPr="008F103D">
              <w:rPr>
                <w:rFonts w:hint="eastAsia"/>
              </w:rPr>
              <w:t>9</w:t>
            </w:r>
            <w:r w:rsidRPr="008F103D">
              <w:t>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Bo Liu, China Telecom</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37.716-11-11: R4-1810331</w:t>
            </w:r>
          </w:p>
          <w:p w:rsidR="00582E84" w:rsidRPr="008F103D" w:rsidRDefault="00582E84" w:rsidP="003F007F">
            <w:pPr>
              <w:pStyle w:val="TAL"/>
            </w:pPr>
            <w:r w:rsidRPr="008F103D">
              <w:rPr>
                <w:rFonts w:hint="eastAsia"/>
              </w:rPr>
              <w:t>38.101-3: R4-1815069</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none</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DL_66C_n71A_UL_66A_n71A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Nelson Ueng, T-Mobile USA</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8.101-3 : R4-1815069</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Completed</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DL_(n)71AA_UL_(n)71AA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Nelson Ueng, T-Mobile USA</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Add note here B to AA</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Completed</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DL_2A_n71B_UL_2A_n71A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Nelson Ueng, T-Mobile USA</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Endorsed in draft CR R4-1815803</w:t>
            </w:r>
          </w:p>
          <w:p w:rsidR="00582E84" w:rsidRPr="008F103D" w:rsidRDefault="00582E84" w:rsidP="003F007F">
            <w:pPr>
              <w:pStyle w:val="TAL"/>
            </w:pPr>
            <w:r w:rsidRPr="008F103D">
              <w:rPr>
                <w:rFonts w:hint="eastAsia"/>
              </w:rPr>
              <w:t>3</w:t>
            </w:r>
            <w:r w:rsidRPr="008F103D">
              <w:t>8.101-3 : R4-1815069</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Completed</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DL_66A_n71B_UL_66A_n71A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Nelson Ueng, T-Mobile USA</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Endorsed in draft CR R4-1815803</w:t>
            </w:r>
          </w:p>
          <w:p w:rsidR="00582E84" w:rsidRPr="008F103D" w:rsidRDefault="00582E84" w:rsidP="003F007F">
            <w:pPr>
              <w:pStyle w:val="TAL"/>
            </w:pPr>
            <w:r w:rsidRPr="008F103D">
              <w:rPr>
                <w:rFonts w:hint="eastAsia"/>
              </w:rPr>
              <w:t>3</w:t>
            </w:r>
            <w:r w:rsidRPr="008F103D">
              <w:t>8.101-3 : R4-1815069</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Completed</w:t>
            </w:r>
          </w:p>
        </w:tc>
      </w:tr>
      <w:tr w:rsidR="00744933" w:rsidRPr="008F103D" w:rsidTr="005F6C75">
        <w:trPr>
          <w:cantSplit/>
          <w:ins w:id="1" w:author=" " w:date="2019-05-27T04:42:00Z"/>
        </w:trPr>
        <w:tc>
          <w:tcPr>
            <w:tcW w:w="1188"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2" w:author=" " w:date="2019-05-27T04:42:00Z"/>
              </w:rPr>
            </w:pPr>
            <w:ins w:id="3" w:author=" " w:date="2019-05-27T04:42:00Z">
              <w:r w:rsidRPr="003A665D">
                <w:rPr>
                  <w:rFonts w:cs="Arial"/>
                  <w:sz w:val="16"/>
                  <w:szCs w:val="16"/>
                </w:rPr>
                <w:t>DL_66A_n41A</w:t>
              </w:r>
              <w:r w:rsidRPr="00F947CD">
                <w:rPr>
                  <w:rFonts w:cs="Arial"/>
                  <w:sz w:val="16"/>
                  <w:szCs w:val="16"/>
                </w:rPr>
                <w:t>_UL_66A_n41A</w:t>
              </w:r>
            </w:ins>
          </w:p>
        </w:tc>
        <w:tc>
          <w:tcPr>
            <w:tcW w:w="546"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4" w:author=" " w:date="2019-05-27T04:42:00Z"/>
              </w:rPr>
            </w:pPr>
            <w:ins w:id="5" w:author=" " w:date="2019-05-27T04:42:00Z">
              <w:r w:rsidRPr="003A665D">
                <w:rPr>
                  <w:rFonts w:cs="Arial"/>
                  <w:sz w:val="16"/>
                  <w:szCs w:val="16"/>
                </w:rPr>
                <w:t>Rel-15</w:t>
              </w:r>
            </w:ins>
          </w:p>
        </w:tc>
        <w:tc>
          <w:tcPr>
            <w:tcW w:w="122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6" w:author=" " w:date="2019-05-27T04:42:00Z"/>
              </w:rPr>
            </w:pPr>
            <w:ins w:id="7" w:author=" " w:date="2019-05-27T04:42:00Z">
              <w:r w:rsidRPr="009E6075">
                <w:rPr>
                  <w:rFonts w:cs="Arial"/>
                  <w:sz w:val="16"/>
                  <w:szCs w:val="16"/>
                </w:rPr>
                <w:t>Nelson Ueng, T-Mobile USA</w:t>
              </w:r>
            </w:ins>
          </w:p>
        </w:tc>
        <w:tc>
          <w:tcPr>
            <w:tcW w:w="516" w:type="pct"/>
            <w:tcBorders>
              <w:top w:val="single" w:sz="4" w:space="0" w:color="auto"/>
              <w:left w:val="single" w:sz="4" w:space="0" w:color="auto"/>
              <w:bottom w:val="single" w:sz="4" w:space="0" w:color="auto"/>
              <w:right w:val="single" w:sz="4" w:space="0" w:color="auto"/>
            </w:tcBorders>
          </w:tcPr>
          <w:p w:rsidR="00744933" w:rsidRDefault="00744933" w:rsidP="00744933">
            <w:pPr>
              <w:pStyle w:val="TAL"/>
              <w:rPr>
                <w:ins w:id="8" w:author=" " w:date="2019-05-27T04:42:00Z"/>
                <w:rFonts w:cs="Arial"/>
                <w:sz w:val="16"/>
                <w:szCs w:val="16"/>
              </w:rPr>
            </w:pPr>
            <w:ins w:id="9" w:author=" " w:date="2019-05-27T04:42:00Z">
              <w:r w:rsidRPr="009E6075">
                <w:rPr>
                  <w:rFonts w:cs="Arial"/>
                  <w:sz w:val="16"/>
                  <w:szCs w:val="16"/>
                  <w:lang w:eastAsia="en-US"/>
                </w:rPr>
                <w:t>TR 37.716-11-11: R4-1904949</w:t>
              </w:r>
            </w:ins>
          </w:p>
          <w:p w:rsidR="00744933" w:rsidRPr="008F103D" w:rsidRDefault="00744933" w:rsidP="00744933">
            <w:pPr>
              <w:pStyle w:val="TAL"/>
              <w:rPr>
                <w:ins w:id="10" w:author=" " w:date="2019-05-27T04:42:00Z"/>
              </w:rPr>
            </w:pPr>
            <w:ins w:id="11" w:author=" " w:date="2019-05-27T04:42:00Z">
              <w:r>
                <w:rPr>
                  <w:rFonts w:cs="Arial"/>
                  <w:sz w:val="16"/>
                  <w:szCs w:val="16"/>
                </w:rPr>
                <w:t>TS 38.101-3: R4-190</w:t>
              </w:r>
              <w:r w:rsidRPr="008F0D7F">
                <w:rPr>
                  <w:rFonts w:cs="Arial"/>
                  <w:sz w:val="16"/>
                  <w:szCs w:val="16"/>
                </w:rPr>
                <w:t>6221</w:t>
              </w:r>
            </w:ins>
          </w:p>
        </w:tc>
        <w:tc>
          <w:tcPr>
            <w:tcW w:w="429"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12" w:author=" " w:date="2019-05-27T04:42:00Z"/>
              </w:rPr>
            </w:pPr>
            <w:ins w:id="13" w:author=" " w:date="2019-05-27T04:42:00Z">
              <w:r>
                <w:rPr>
                  <w:rFonts w:cs="Arial"/>
                  <w:sz w:val="16"/>
                  <w:szCs w:val="16"/>
                </w:rPr>
                <w:t>yes</w:t>
              </w:r>
            </w:ins>
          </w:p>
        </w:tc>
        <w:tc>
          <w:tcPr>
            <w:tcW w:w="283"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14" w:author=" " w:date="2019-05-27T04:42:00Z"/>
              </w:rPr>
            </w:pPr>
            <w:ins w:id="15" w:author=" " w:date="2019-05-27T04:42:00Z">
              <w:r>
                <w:rPr>
                  <w:rFonts w:cs="Arial"/>
                  <w:sz w:val="16"/>
                  <w:szCs w:val="16"/>
                </w:rPr>
                <w:t>yes</w:t>
              </w:r>
            </w:ins>
          </w:p>
        </w:tc>
        <w:tc>
          <w:tcPr>
            <w:tcW w:w="81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16" w:author=" " w:date="2019-05-27T04:42:00Z"/>
              </w:rPr>
            </w:pPr>
            <w:ins w:id="17" w:author=" " w:date="2019-05-27T04:42:00Z">
              <w:r w:rsidRPr="009E6075">
                <w:rPr>
                  <w:rFonts w:cs="Arial"/>
                  <w:sz w:val="16"/>
                  <w:szCs w:val="16"/>
                </w:rPr>
                <w:t>∆TIB</w:t>
              </w:r>
              <w:r>
                <w:rPr>
                  <w:rFonts w:cs="Arial"/>
                  <w:sz w:val="16"/>
                  <w:szCs w:val="16"/>
                </w:rPr>
                <w:t>/</w:t>
              </w:r>
              <w:r w:rsidRPr="009E6075">
                <w:rPr>
                  <w:rFonts w:cs="Arial"/>
                  <w:sz w:val="16"/>
                  <w:szCs w:val="16"/>
                </w:rPr>
                <w:t xml:space="preserve"> ∆RIB</w:t>
              </w:r>
              <w:r>
                <w:rPr>
                  <w:rFonts w:cs="Arial"/>
                  <w:sz w:val="16"/>
                  <w:szCs w:val="16"/>
                </w:rPr>
                <w:t xml:space="preserve"> in [.]</w:t>
              </w:r>
            </w:ins>
          </w:p>
        </w:tc>
      </w:tr>
      <w:tr w:rsidR="00744933" w:rsidRPr="008F103D" w:rsidTr="005F6C75">
        <w:trPr>
          <w:cantSplit/>
          <w:ins w:id="18" w:author=" " w:date="2019-05-27T04:42:00Z"/>
        </w:trPr>
        <w:tc>
          <w:tcPr>
            <w:tcW w:w="1188"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19" w:author=" " w:date="2019-05-27T04:42:00Z"/>
              </w:rPr>
            </w:pPr>
            <w:ins w:id="20" w:author=" " w:date="2019-05-27T04:42:00Z">
              <w:r>
                <w:rPr>
                  <w:rFonts w:cs="Arial"/>
                  <w:sz w:val="16"/>
                  <w:szCs w:val="16"/>
                </w:rPr>
                <w:t>DL</w:t>
              </w:r>
              <w:r w:rsidRPr="002E3D47">
                <w:rPr>
                  <w:rFonts w:cs="Arial"/>
                  <w:sz w:val="16"/>
                  <w:szCs w:val="16"/>
                </w:rPr>
                <w:t>_</w:t>
              </w:r>
              <w:r w:rsidRPr="0051658A">
                <w:rPr>
                  <w:rFonts w:cs="Arial"/>
                  <w:sz w:val="16"/>
                  <w:szCs w:val="16"/>
                </w:rPr>
                <w:t>66A_n25A</w:t>
              </w:r>
              <w:r>
                <w:rPr>
                  <w:rFonts w:cs="Arial"/>
                  <w:sz w:val="16"/>
                  <w:szCs w:val="16"/>
                </w:rPr>
                <w:t>_UL_</w:t>
              </w:r>
              <w:r w:rsidRPr="0051658A">
                <w:rPr>
                  <w:rFonts w:cs="Arial"/>
                  <w:sz w:val="16"/>
                  <w:szCs w:val="16"/>
                </w:rPr>
                <w:t>66A_n25A</w:t>
              </w:r>
            </w:ins>
          </w:p>
        </w:tc>
        <w:tc>
          <w:tcPr>
            <w:tcW w:w="546"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21" w:author=" " w:date="2019-05-27T04:42:00Z"/>
              </w:rPr>
            </w:pPr>
            <w:ins w:id="22" w:author=" " w:date="2019-05-27T04:42:00Z">
              <w:r w:rsidRPr="00E86F4F">
                <w:rPr>
                  <w:rFonts w:cs="Arial"/>
                  <w:sz w:val="16"/>
                </w:rPr>
                <w:t>Rel-15</w:t>
              </w:r>
            </w:ins>
          </w:p>
        </w:tc>
        <w:tc>
          <w:tcPr>
            <w:tcW w:w="122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23" w:author=" " w:date="2019-05-27T04:42:00Z"/>
              </w:rPr>
            </w:pPr>
            <w:ins w:id="24" w:author=" " w:date="2019-05-27T04:42:00Z">
              <w:r w:rsidRPr="00E86F4F">
                <w:t>Nelson Ueng, T-Mobile USA</w:t>
              </w:r>
            </w:ins>
          </w:p>
        </w:tc>
        <w:tc>
          <w:tcPr>
            <w:tcW w:w="516" w:type="pct"/>
            <w:tcBorders>
              <w:top w:val="single" w:sz="4" w:space="0" w:color="auto"/>
              <w:left w:val="single" w:sz="4" w:space="0" w:color="auto"/>
              <w:bottom w:val="single" w:sz="4" w:space="0" w:color="auto"/>
              <w:right w:val="single" w:sz="4" w:space="0" w:color="auto"/>
            </w:tcBorders>
          </w:tcPr>
          <w:p w:rsidR="00744933" w:rsidRDefault="00744933" w:rsidP="00744933">
            <w:pPr>
              <w:pStyle w:val="TAL"/>
              <w:rPr>
                <w:ins w:id="25" w:author=" " w:date="2019-05-27T04:42:00Z"/>
                <w:rFonts w:eastAsia="Malgun Gothic" w:cs="Arial"/>
                <w:sz w:val="16"/>
                <w:szCs w:val="16"/>
                <w:lang w:eastAsia="ko-KR"/>
              </w:rPr>
            </w:pPr>
            <w:ins w:id="26" w:author=" " w:date="2019-05-27T04:42:00Z">
              <w:r w:rsidRPr="004C2F7B">
                <w:rPr>
                  <w:rFonts w:eastAsia="Malgun Gothic" w:cs="Arial"/>
                  <w:sz w:val="16"/>
                  <w:szCs w:val="16"/>
                  <w:lang w:eastAsia="ko-KR"/>
                </w:rPr>
                <w:t>TR 37.716-11-11: R4-1904437</w:t>
              </w:r>
            </w:ins>
          </w:p>
          <w:p w:rsidR="00744933" w:rsidRPr="008F103D" w:rsidRDefault="00744933" w:rsidP="00744933">
            <w:pPr>
              <w:pStyle w:val="TAL"/>
              <w:rPr>
                <w:ins w:id="27" w:author=" " w:date="2019-05-27T04:42:00Z"/>
              </w:rPr>
            </w:pPr>
            <w:ins w:id="28" w:author=" " w:date="2019-05-27T04:42:00Z">
              <w:r>
                <w:rPr>
                  <w:rFonts w:cs="Arial"/>
                  <w:sz w:val="16"/>
                  <w:szCs w:val="16"/>
                </w:rPr>
                <w:t>TS 38.101-3: R4-1903670</w:t>
              </w:r>
            </w:ins>
          </w:p>
        </w:tc>
        <w:tc>
          <w:tcPr>
            <w:tcW w:w="429"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29" w:author=" " w:date="2019-05-27T04:42:00Z"/>
              </w:rPr>
            </w:pPr>
            <w:ins w:id="30" w:author=" " w:date="2019-05-27T04:42:00Z">
              <w:r w:rsidRPr="00AF6807">
                <w:t>yes</w:t>
              </w:r>
            </w:ins>
          </w:p>
        </w:tc>
        <w:tc>
          <w:tcPr>
            <w:tcW w:w="283"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31" w:author=" " w:date="2019-05-27T04:42:00Z"/>
              </w:rPr>
            </w:pPr>
            <w:ins w:id="32" w:author=" " w:date="2019-05-27T04:42:00Z">
              <w:r w:rsidRPr="00AF6807">
                <w:t>yes</w:t>
              </w:r>
            </w:ins>
          </w:p>
        </w:tc>
        <w:tc>
          <w:tcPr>
            <w:tcW w:w="81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33" w:author=" " w:date="2019-05-27T04:42:00Z"/>
              </w:rPr>
            </w:pPr>
            <w:ins w:id="34" w:author=" " w:date="2019-05-27T04:42:00Z">
              <w:r w:rsidRPr="00AF6807">
                <w:t>none</w:t>
              </w:r>
            </w:ins>
          </w:p>
        </w:tc>
      </w:tr>
      <w:tr w:rsidR="00744933" w:rsidRPr="008F103D" w:rsidTr="005F6C75">
        <w:trPr>
          <w:cantSplit/>
          <w:ins w:id="35" w:author=" " w:date="2019-05-27T04:42:00Z"/>
        </w:trPr>
        <w:tc>
          <w:tcPr>
            <w:tcW w:w="1188"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36" w:author=" " w:date="2019-05-27T04:42:00Z"/>
              </w:rPr>
            </w:pPr>
            <w:ins w:id="37" w:author=" " w:date="2019-05-27T04:42:00Z">
              <w:r>
                <w:rPr>
                  <w:rFonts w:cs="Arial"/>
                  <w:sz w:val="16"/>
                  <w:szCs w:val="16"/>
                </w:rPr>
                <w:t>DL</w:t>
              </w:r>
              <w:r w:rsidRPr="002E3D47">
                <w:rPr>
                  <w:rFonts w:cs="Arial"/>
                  <w:sz w:val="16"/>
                  <w:szCs w:val="16"/>
                </w:rPr>
                <w:t>_</w:t>
              </w:r>
              <w:r>
                <w:rPr>
                  <w:rFonts w:cs="Arial"/>
                  <w:sz w:val="16"/>
                  <w:szCs w:val="16"/>
                </w:rPr>
                <w:t>2A</w:t>
              </w:r>
              <w:r w:rsidRPr="002E3D47">
                <w:rPr>
                  <w:rFonts w:cs="Arial"/>
                  <w:sz w:val="16"/>
                  <w:szCs w:val="16"/>
                </w:rPr>
                <w:t>_n</w:t>
              </w:r>
              <w:r>
                <w:rPr>
                  <w:rFonts w:cs="Arial"/>
                  <w:sz w:val="16"/>
                  <w:szCs w:val="16"/>
                </w:rPr>
                <w:t>41</w:t>
              </w:r>
              <w:r w:rsidRPr="002E3D47">
                <w:rPr>
                  <w:rFonts w:cs="Arial"/>
                  <w:sz w:val="16"/>
                  <w:szCs w:val="16"/>
                </w:rPr>
                <w:t>A</w:t>
              </w:r>
              <w:r>
                <w:rPr>
                  <w:rFonts w:cs="Arial"/>
                  <w:sz w:val="16"/>
                  <w:szCs w:val="16"/>
                </w:rPr>
                <w:t>_UL_2A_n41A</w:t>
              </w:r>
            </w:ins>
          </w:p>
        </w:tc>
        <w:tc>
          <w:tcPr>
            <w:tcW w:w="546"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38" w:author=" " w:date="2019-05-27T04:42:00Z"/>
              </w:rPr>
            </w:pPr>
            <w:ins w:id="39" w:author=" " w:date="2019-05-27T04:42:00Z">
              <w:r w:rsidRPr="00E86F4F">
                <w:rPr>
                  <w:rFonts w:cs="Arial"/>
                  <w:sz w:val="16"/>
                </w:rPr>
                <w:t>Rel-15</w:t>
              </w:r>
            </w:ins>
          </w:p>
        </w:tc>
        <w:tc>
          <w:tcPr>
            <w:tcW w:w="122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40" w:author=" " w:date="2019-05-27T04:42:00Z"/>
              </w:rPr>
            </w:pPr>
            <w:ins w:id="41" w:author=" " w:date="2019-05-27T04:42:00Z">
              <w:r w:rsidRPr="00E86F4F">
                <w:t>Nelson Ueng, T-Mobile USA</w:t>
              </w:r>
            </w:ins>
          </w:p>
        </w:tc>
        <w:tc>
          <w:tcPr>
            <w:tcW w:w="516" w:type="pct"/>
            <w:tcBorders>
              <w:top w:val="single" w:sz="4" w:space="0" w:color="auto"/>
              <w:left w:val="single" w:sz="4" w:space="0" w:color="auto"/>
              <w:bottom w:val="single" w:sz="4" w:space="0" w:color="auto"/>
              <w:right w:val="single" w:sz="4" w:space="0" w:color="auto"/>
            </w:tcBorders>
          </w:tcPr>
          <w:p w:rsidR="00744933" w:rsidRDefault="00744933" w:rsidP="00744933">
            <w:pPr>
              <w:pStyle w:val="TAL"/>
              <w:rPr>
                <w:ins w:id="42" w:author=" " w:date="2019-05-27T04:42:00Z"/>
                <w:rFonts w:eastAsia="Malgun Gothic" w:cs="Arial"/>
                <w:sz w:val="16"/>
                <w:szCs w:val="16"/>
                <w:lang w:eastAsia="ko-KR"/>
              </w:rPr>
            </w:pPr>
            <w:ins w:id="43" w:author=" " w:date="2019-05-27T04:42:00Z">
              <w:r w:rsidRPr="00701B49">
                <w:rPr>
                  <w:rFonts w:eastAsia="Malgun Gothic" w:cs="Arial"/>
                  <w:sz w:val="16"/>
                  <w:szCs w:val="16"/>
                  <w:lang w:eastAsia="ko-KR"/>
                </w:rPr>
                <w:t xml:space="preserve">TR 37.716-11-11: </w:t>
              </w:r>
              <w:r w:rsidRPr="009A5D04">
                <w:rPr>
                  <w:rFonts w:eastAsia="Malgun Gothic" w:cs="Arial"/>
                  <w:sz w:val="16"/>
                  <w:szCs w:val="16"/>
                  <w:lang w:eastAsia="ko-KR"/>
                </w:rPr>
                <w:t>R4-1904948</w:t>
              </w:r>
            </w:ins>
          </w:p>
          <w:p w:rsidR="00744933" w:rsidRPr="008F103D" w:rsidRDefault="00744933" w:rsidP="00744933">
            <w:pPr>
              <w:pStyle w:val="TAL"/>
              <w:rPr>
                <w:ins w:id="44" w:author=" " w:date="2019-05-27T04:42:00Z"/>
              </w:rPr>
            </w:pPr>
            <w:ins w:id="45" w:author=" " w:date="2019-05-27T04:42:00Z">
              <w:r>
                <w:rPr>
                  <w:rFonts w:cs="Arial"/>
                  <w:sz w:val="16"/>
                  <w:szCs w:val="16"/>
                </w:rPr>
                <w:t>TS 38.101-3: R4-1903670</w:t>
              </w:r>
            </w:ins>
          </w:p>
        </w:tc>
        <w:tc>
          <w:tcPr>
            <w:tcW w:w="429"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46" w:author=" " w:date="2019-05-27T04:42:00Z"/>
              </w:rPr>
            </w:pPr>
            <w:ins w:id="47" w:author=" " w:date="2019-05-27T04:42:00Z">
              <w:r w:rsidRPr="00AF6807">
                <w:t>yes</w:t>
              </w:r>
            </w:ins>
          </w:p>
        </w:tc>
        <w:tc>
          <w:tcPr>
            <w:tcW w:w="283"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48" w:author=" " w:date="2019-05-27T04:42:00Z"/>
              </w:rPr>
            </w:pPr>
            <w:ins w:id="49" w:author=" " w:date="2019-05-27T04:42:00Z">
              <w:r w:rsidRPr="00AF6807">
                <w:t>yes</w:t>
              </w:r>
            </w:ins>
          </w:p>
        </w:tc>
        <w:tc>
          <w:tcPr>
            <w:tcW w:w="81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50" w:author=" " w:date="2019-05-27T04:42:00Z"/>
              </w:rPr>
            </w:pPr>
            <w:ins w:id="51" w:author=" " w:date="2019-05-27T04:42:00Z">
              <w:r w:rsidRPr="00AF6807">
                <w:t>none</w:t>
              </w:r>
            </w:ins>
          </w:p>
        </w:tc>
      </w:tr>
      <w:tr w:rsidR="00744933" w:rsidRPr="008F103D" w:rsidTr="005F6C75">
        <w:trPr>
          <w:cantSplit/>
          <w:ins w:id="52" w:author=" " w:date="2019-05-27T04:42:00Z"/>
        </w:trPr>
        <w:tc>
          <w:tcPr>
            <w:tcW w:w="1188"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53" w:author=" " w:date="2019-05-27T04:42:00Z"/>
              </w:rPr>
            </w:pPr>
            <w:ins w:id="54" w:author=" " w:date="2019-05-27T04:42:00Z">
              <w:r>
                <w:rPr>
                  <w:rFonts w:cs="Arial"/>
                  <w:sz w:val="16"/>
                  <w:szCs w:val="16"/>
                </w:rPr>
                <w:t>DL</w:t>
              </w:r>
              <w:r w:rsidRPr="002E3D47">
                <w:rPr>
                  <w:rFonts w:cs="Arial"/>
                  <w:sz w:val="16"/>
                  <w:szCs w:val="16"/>
                </w:rPr>
                <w:t>_</w:t>
              </w:r>
              <w:r>
                <w:rPr>
                  <w:rFonts w:cs="Arial"/>
                  <w:sz w:val="16"/>
                  <w:szCs w:val="16"/>
                </w:rPr>
                <w:t>2C</w:t>
              </w:r>
              <w:r w:rsidRPr="002E3D47">
                <w:rPr>
                  <w:rFonts w:cs="Arial"/>
                  <w:sz w:val="16"/>
                  <w:szCs w:val="16"/>
                </w:rPr>
                <w:t>_n</w:t>
              </w:r>
              <w:r>
                <w:rPr>
                  <w:rFonts w:cs="Arial"/>
                  <w:sz w:val="16"/>
                  <w:szCs w:val="16"/>
                </w:rPr>
                <w:t>41</w:t>
              </w:r>
              <w:r w:rsidRPr="002E3D47">
                <w:rPr>
                  <w:rFonts w:cs="Arial"/>
                  <w:sz w:val="16"/>
                  <w:szCs w:val="16"/>
                </w:rPr>
                <w:t>A</w:t>
              </w:r>
              <w:r>
                <w:rPr>
                  <w:rFonts w:cs="Arial"/>
                  <w:sz w:val="16"/>
                  <w:szCs w:val="16"/>
                </w:rPr>
                <w:t>_UL_2A_n41A</w:t>
              </w:r>
            </w:ins>
          </w:p>
        </w:tc>
        <w:tc>
          <w:tcPr>
            <w:tcW w:w="546"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55" w:author=" " w:date="2019-05-27T04:42:00Z"/>
              </w:rPr>
            </w:pPr>
            <w:ins w:id="56" w:author=" " w:date="2019-05-27T04:42:00Z">
              <w:r w:rsidRPr="00E86F4F">
                <w:rPr>
                  <w:rFonts w:cs="Arial"/>
                  <w:sz w:val="16"/>
                </w:rPr>
                <w:t>Rel-15</w:t>
              </w:r>
            </w:ins>
          </w:p>
        </w:tc>
        <w:tc>
          <w:tcPr>
            <w:tcW w:w="122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57" w:author=" " w:date="2019-05-27T04:42:00Z"/>
              </w:rPr>
            </w:pPr>
            <w:ins w:id="58" w:author=" " w:date="2019-05-27T04:42:00Z">
              <w:r w:rsidRPr="00E86F4F">
                <w:t>Nelson Ueng, T-Mobile USA</w:t>
              </w:r>
            </w:ins>
          </w:p>
        </w:tc>
        <w:tc>
          <w:tcPr>
            <w:tcW w:w="516" w:type="pct"/>
            <w:tcBorders>
              <w:top w:val="single" w:sz="4" w:space="0" w:color="auto"/>
              <w:left w:val="single" w:sz="4" w:space="0" w:color="auto"/>
              <w:bottom w:val="single" w:sz="4" w:space="0" w:color="auto"/>
              <w:right w:val="single" w:sz="4" w:space="0" w:color="auto"/>
            </w:tcBorders>
          </w:tcPr>
          <w:p w:rsidR="00744933" w:rsidRDefault="00744933" w:rsidP="00744933">
            <w:pPr>
              <w:pStyle w:val="TAL"/>
              <w:rPr>
                <w:ins w:id="59" w:author=" " w:date="2019-05-27T04:42:00Z"/>
                <w:rFonts w:eastAsia="Malgun Gothic" w:cs="Arial"/>
                <w:sz w:val="16"/>
                <w:szCs w:val="16"/>
                <w:lang w:eastAsia="ko-KR"/>
              </w:rPr>
            </w:pPr>
            <w:ins w:id="60" w:author=" " w:date="2019-05-27T04:42:00Z">
              <w:r w:rsidRPr="00701B49">
                <w:rPr>
                  <w:rFonts w:eastAsia="Malgun Gothic" w:cs="Arial"/>
                  <w:sz w:val="16"/>
                  <w:szCs w:val="16"/>
                  <w:lang w:eastAsia="ko-KR"/>
                </w:rPr>
                <w:t xml:space="preserve">TR 37.716-11-11: </w:t>
              </w:r>
              <w:r w:rsidRPr="009A5D04">
                <w:rPr>
                  <w:rFonts w:eastAsia="Malgun Gothic" w:cs="Arial"/>
                  <w:sz w:val="16"/>
                  <w:szCs w:val="16"/>
                  <w:lang w:eastAsia="ko-KR"/>
                </w:rPr>
                <w:t>R4-1904948</w:t>
              </w:r>
            </w:ins>
          </w:p>
          <w:p w:rsidR="00744933" w:rsidRPr="008F103D" w:rsidRDefault="00744933" w:rsidP="00744933">
            <w:pPr>
              <w:pStyle w:val="TAL"/>
              <w:rPr>
                <w:ins w:id="61" w:author=" " w:date="2019-05-27T04:42:00Z"/>
              </w:rPr>
            </w:pPr>
            <w:ins w:id="62" w:author=" " w:date="2019-05-27T04:42:00Z">
              <w:r>
                <w:rPr>
                  <w:rFonts w:cs="Arial"/>
                  <w:sz w:val="16"/>
                  <w:szCs w:val="16"/>
                </w:rPr>
                <w:t>TS 38.101-3: R4-1903670</w:t>
              </w:r>
            </w:ins>
          </w:p>
        </w:tc>
        <w:tc>
          <w:tcPr>
            <w:tcW w:w="429"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63" w:author=" " w:date="2019-05-27T04:42:00Z"/>
              </w:rPr>
            </w:pPr>
            <w:ins w:id="64" w:author=" " w:date="2019-05-27T04:42:00Z">
              <w:r w:rsidRPr="00AF6807">
                <w:t>yes</w:t>
              </w:r>
            </w:ins>
          </w:p>
        </w:tc>
        <w:tc>
          <w:tcPr>
            <w:tcW w:w="283"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65" w:author=" " w:date="2019-05-27T04:42:00Z"/>
              </w:rPr>
            </w:pPr>
            <w:ins w:id="66" w:author=" " w:date="2019-05-27T04:42:00Z">
              <w:r w:rsidRPr="00AF6807">
                <w:t>yes</w:t>
              </w:r>
            </w:ins>
          </w:p>
        </w:tc>
        <w:tc>
          <w:tcPr>
            <w:tcW w:w="81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67" w:author=" " w:date="2019-05-27T04:42:00Z"/>
              </w:rPr>
            </w:pPr>
            <w:ins w:id="68" w:author=" " w:date="2019-05-27T04:42:00Z">
              <w:r w:rsidRPr="00AF6807">
                <w:t>none</w:t>
              </w:r>
            </w:ins>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DC_3A_n1A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Bo-Han Hsieh, CHTTL</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TR 37.716-11-11: R4-1813065</w:t>
            </w:r>
          </w:p>
          <w:p w:rsidR="00582E84" w:rsidRPr="008F103D" w:rsidRDefault="00582E84" w:rsidP="003F007F">
            <w:pPr>
              <w:pStyle w:val="TAL"/>
            </w:pPr>
            <w:r w:rsidRPr="008F103D">
              <w:rPr>
                <w:rFonts w:hint="eastAsia"/>
              </w:rPr>
              <w:t xml:space="preserve">TS 38.101-3: </w:t>
            </w:r>
            <w:ins w:id="69" w:author=" " w:date="2019-05-27T03:35:00Z">
              <w:r w:rsidR="003E2419" w:rsidRPr="00831629">
                <w:rPr>
                  <w:rFonts w:eastAsia="PMingLiU"/>
                  <w:color w:val="000000"/>
                  <w:szCs w:val="18"/>
                  <w:lang w:val="en-US" w:eastAsia="zh-TW"/>
                </w:rPr>
                <w:t>R4-1905498</w:t>
              </w:r>
            </w:ins>
            <w:del w:id="70" w:author=" " w:date="2019-05-27T03:35:00Z">
              <w:r w:rsidRPr="008F103D" w:rsidDel="003E2419">
                <w:rPr>
                  <w:rFonts w:hint="eastAsia"/>
                </w:rPr>
                <w:delText>R4-1815069</w:delText>
              </w:r>
            </w:del>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None</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DC_3A-3A_n77A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Bo-Han Hsieh, CHTTL</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TR 37.716-11-11: R4-1816168</w:t>
            </w:r>
          </w:p>
          <w:p w:rsidR="00582E84" w:rsidRPr="008F103D" w:rsidRDefault="00582E84" w:rsidP="003F007F">
            <w:pPr>
              <w:pStyle w:val="TAL"/>
            </w:pPr>
            <w:r w:rsidRPr="008F103D">
              <w:rPr>
                <w:rFonts w:hint="eastAsia"/>
              </w:rPr>
              <w:t xml:space="preserve">TS 38.101-3: </w:t>
            </w:r>
            <w:ins w:id="71" w:author=" " w:date="2019-05-27T03:35:00Z">
              <w:r w:rsidR="003E2419" w:rsidRPr="00831629">
                <w:rPr>
                  <w:rFonts w:eastAsia="PMingLiU"/>
                  <w:color w:val="000000"/>
                  <w:szCs w:val="18"/>
                  <w:lang w:val="en-US" w:eastAsia="zh-TW"/>
                </w:rPr>
                <w:t>R4-1905498</w:t>
              </w:r>
            </w:ins>
            <w:del w:id="72" w:author=" " w:date="2019-05-27T03:35:00Z">
              <w:r w:rsidRPr="008F103D" w:rsidDel="003E2419">
                <w:rPr>
                  <w:rFonts w:hint="eastAsia"/>
                </w:rPr>
                <w:delText>R4-1815069</w:delText>
              </w:r>
            </w:del>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None</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DC_3A-3A_n78A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Bo-Han Hsieh, CHTTL</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TR 37.716-11-11: R4-1816168</w:t>
            </w:r>
          </w:p>
          <w:p w:rsidR="00582E84" w:rsidRPr="008F103D" w:rsidRDefault="00582E84" w:rsidP="003F007F">
            <w:pPr>
              <w:pStyle w:val="TAL"/>
            </w:pPr>
            <w:r w:rsidRPr="008F103D">
              <w:rPr>
                <w:rFonts w:hint="eastAsia"/>
              </w:rPr>
              <w:t xml:space="preserve">TS 38.101-3: </w:t>
            </w:r>
            <w:ins w:id="73" w:author=" " w:date="2019-05-27T03:35:00Z">
              <w:r w:rsidR="003E2419" w:rsidRPr="00831629">
                <w:rPr>
                  <w:rFonts w:eastAsia="PMingLiU"/>
                  <w:color w:val="000000"/>
                  <w:szCs w:val="18"/>
                  <w:lang w:val="en-US" w:eastAsia="zh-TW"/>
                </w:rPr>
                <w:t>R4-1905498</w:t>
              </w:r>
            </w:ins>
            <w:del w:id="74" w:author=" " w:date="2019-05-27T03:35:00Z">
              <w:r w:rsidRPr="008F103D" w:rsidDel="003E2419">
                <w:rPr>
                  <w:rFonts w:hint="eastAsia"/>
                </w:rPr>
                <w:delText>R4-1815069</w:delText>
              </w:r>
            </w:del>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None</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lastRenderedPageBreak/>
              <w:t>DC_7A_n77A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Bo-Han Hsieh, CHTTL</w:t>
            </w:r>
          </w:p>
        </w:tc>
        <w:tc>
          <w:tcPr>
            <w:tcW w:w="516" w:type="pct"/>
            <w:tcBorders>
              <w:top w:val="single" w:sz="4" w:space="0" w:color="auto"/>
              <w:left w:val="single" w:sz="4" w:space="0" w:color="auto"/>
              <w:bottom w:val="single" w:sz="4" w:space="0" w:color="auto"/>
              <w:right w:val="single" w:sz="4" w:space="0" w:color="auto"/>
            </w:tcBorders>
          </w:tcPr>
          <w:p w:rsidR="00582E84" w:rsidRPr="00582E84" w:rsidRDefault="00582E84" w:rsidP="003F007F">
            <w:pPr>
              <w:pStyle w:val="TAL"/>
              <w:rPr>
                <w:rFonts w:eastAsia="PMingLiU"/>
                <w:szCs w:val="18"/>
                <w:lang w:val="en-US" w:eastAsia="zh-TW"/>
              </w:rPr>
            </w:pPr>
            <w:r w:rsidRPr="008F103D">
              <w:rPr>
                <w:rFonts w:hint="eastAsia"/>
              </w:rPr>
              <w:t>TR 37.716-11-11: R4-</w:t>
            </w:r>
            <w:r w:rsidRPr="00582E84">
              <w:rPr>
                <w:rFonts w:hint="eastAsia"/>
              </w:rPr>
              <w:t>1813083</w:t>
            </w:r>
            <w:r w:rsidRPr="00582E84">
              <w:t xml:space="preserve">, </w:t>
            </w:r>
            <w:r w:rsidRPr="00582E84">
              <w:rPr>
                <w:rFonts w:eastAsia="PMingLiU" w:hint="eastAsia"/>
                <w:szCs w:val="18"/>
                <w:lang w:val="en-US" w:eastAsia="zh-TW"/>
              </w:rPr>
              <w:t>R4-1900724</w:t>
            </w:r>
            <w:ins w:id="75" w:author=" " w:date="2019-05-27T03:35:00Z">
              <w:r w:rsidR="003E2419" w:rsidRPr="00570FC2">
                <w:rPr>
                  <w:rFonts w:eastAsia="PMingLiU" w:hint="eastAsia"/>
                  <w:color w:val="0D0D0D"/>
                  <w:szCs w:val="18"/>
                  <w:lang w:val="en-US" w:eastAsia="zh-TW"/>
                </w:rPr>
                <w:t xml:space="preserve">, </w:t>
              </w:r>
              <w:r w:rsidR="003E2419" w:rsidRPr="00A06711">
                <w:rPr>
                  <w:rFonts w:eastAsia="PMingLiU"/>
                  <w:color w:val="0D0D0D"/>
                  <w:szCs w:val="18"/>
                  <w:lang w:val="en-US" w:eastAsia="zh-TW"/>
                </w:rPr>
                <w:t>R4-1903579</w:t>
              </w:r>
            </w:ins>
          </w:p>
          <w:p w:rsidR="00582E84" w:rsidRPr="00582E84" w:rsidRDefault="00582E84" w:rsidP="003F007F">
            <w:pPr>
              <w:pStyle w:val="TAL"/>
            </w:pPr>
            <w:r w:rsidRPr="00582E84">
              <w:rPr>
                <w:rFonts w:eastAsia="PMingLiU" w:hint="eastAsia"/>
                <w:szCs w:val="18"/>
                <w:lang w:val="en-US" w:eastAsia="zh-TW"/>
              </w:rPr>
              <w:t>38.101</w:t>
            </w:r>
            <w:ins w:id="76" w:author=" " w:date="2019-05-27T03:35:00Z">
              <w:r w:rsidR="003E2419">
                <w:rPr>
                  <w:rFonts w:eastAsia="PMingLiU"/>
                  <w:szCs w:val="18"/>
                  <w:lang w:val="en-US" w:eastAsia="zh-TW"/>
                </w:rPr>
                <w:t>-3</w:t>
              </w:r>
            </w:ins>
            <w:r w:rsidRPr="00582E84">
              <w:rPr>
                <w:rFonts w:eastAsia="PMingLiU" w:hint="eastAsia"/>
                <w:szCs w:val="18"/>
                <w:lang w:val="en-US" w:eastAsia="zh-TW"/>
              </w:rPr>
              <w:t xml:space="preserve">: </w:t>
            </w:r>
            <w:ins w:id="77" w:author=" " w:date="2019-05-27T03:35:00Z">
              <w:r w:rsidR="003E2419" w:rsidRPr="00831629">
                <w:rPr>
                  <w:rFonts w:eastAsia="PMingLiU"/>
                  <w:color w:val="000000"/>
                  <w:szCs w:val="18"/>
                  <w:lang w:val="en-US" w:eastAsia="zh-TW"/>
                </w:rPr>
                <w:t>R4-1905498</w:t>
              </w:r>
            </w:ins>
            <w:del w:id="78" w:author=" " w:date="2019-05-27T03:35:00Z">
              <w:r w:rsidRPr="00582E84" w:rsidDel="003E2419">
                <w:rPr>
                  <w:rFonts w:eastAsia="PMingLiU" w:hint="eastAsia"/>
                  <w:szCs w:val="18"/>
                  <w:lang w:val="en-US" w:eastAsia="zh-TW"/>
                </w:rPr>
                <w:delText>R4-1900862</w:delText>
              </w:r>
            </w:del>
          </w:p>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t>None</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DC_7A-7A_n77A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Bo-Han Hsieh, CHTTL</w:t>
            </w:r>
          </w:p>
        </w:tc>
        <w:tc>
          <w:tcPr>
            <w:tcW w:w="516" w:type="pct"/>
            <w:tcBorders>
              <w:top w:val="single" w:sz="4" w:space="0" w:color="auto"/>
              <w:left w:val="single" w:sz="4" w:space="0" w:color="auto"/>
              <w:bottom w:val="single" w:sz="4" w:space="0" w:color="auto"/>
              <w:right w:val="single" w:sz="4" w:space="0" w:color="auto"/>
            </w:tcBorders>
          </w:tcPr>
          <w:p w:rsidR="00582E84" w:rsidRPr="00F777CD" w:rsidRDefault="00582E84" w:rsidP="003F007F">
            <w:pPr>
              <w:pStyle w:val="TAL"/>
            </w:pPr>
            <w:r w:rsidRPr="008F103D">
              <w:rPr>
                <w:rFonts w:hint="eastAsia"/>
              </w:rPr>
              <w:t>TR 37.716-11-11: R4-1813083</w:t>
            </w:r>
            <w:r>
              <w:t>,</w:t>
            </w:r>
            <w:r w:rsidRPr="00F777CD">
              <w:rPr>
                <w:rFonts w:hint="eastAsia"/>
              </w:rPr>
              <w:t xml:space="preserve"> R4-1900724</w:t>
            </w:r>
          </w:p>
          <w:p w:rsidR="00582E84" w:rsidRDefault="00582E84" w:rsidP="003F007F">
            <w:pPr>
              <w:pStyle w:val="TAL"/>
            </w:pPr>
            <w:r w:rsidRPr="00F777CD">
              <w:rPr>
                <w:rFonts w:hint="eastAsia"/>
              </w:rPr>
              <w:t>38.101</w:t>
            </w:r>
            <w:ins w:id="79" w:author=" " w:date="2019-05-27T03:35:00Z">
              <w:r w:rsidR="003E2419">
                <w:t>-3</w:t>
              </w:r>
            </w:ins>
            <w:r w:rsidRPr="00F777CD">
              <w:rPr>
                <w:rFonts w:hint="eastAsia"/>
              </w:rPr>
              <w:t xml:space="preserve">: </w:t>
            </w:r>
            <w:ins w:id="80" w:author=" " w:date="2019-05-27T03:35:00Z">
              <w:r w:rsidR="003E2419" w:rsidRPr="00831629">
                <w:rPr>
                  <w:rFonts w:eastAsia="PMingLiU"/>
                  <w:color w:val="000000"/>
                  <w:szCs w:val="18"/>
                  <w:lang w:val="en-US" w:eastAsia="zh-TW"/>
                </w:rPr>
                <w:t>R4-1905498</w:t>
              </w:r>
            </w:ins>
            <w:del w:id="81" w:author=" " w:date="2019-05-27T03:35:00Z">
              <w:r w:rsidRPr="00F777CD" w:rsidDel="003E2419">
                <w:rPr>
                  <w:rFonts w:hint="eastAsia"/>
                </w:rPr>
                <w:delText>R4-1900862</w:delText>
              </w:r>
            </w:del>
          </w:p>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t>None</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t>DL_3A_n3A_UL_3A_n3A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t>Bo-Han Hsieh, CHTTL</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3E2419" w:rsidP="003F007F">
            <w:pPr>
              <w:pStyle w:val="TAL"/>
            </w:pPr>
            <w:ins w:id="82" w:author=" " w:date="2019-05-27T03:34:00Z">
              <w:r>
                <w:rPr>
                  <w:rFonts w:eastAsia="PMingLiU" w:hint="eastAsia"/>
                  <w:color w:val="000000"/>
                  <w:szCs w:val="18"/>
                  <w:lang w:eastAsia="zh-TW"/>
                </w:rPr>
                <w:t>TR 37.716-11-11</w:t>
              </w:r>
              <w:r w:rsidRPr="00570FC2">
                <w:rPr>
                  <w:rFonts w:eastAsia="PMingLiU" w:hint="eastAsia"/>
                  <w:color w:val="0D0D0D"/>
                  <w:szCs w:val="18"/>
                  <w:lang w:eastAsia="zh-TW"/>
                </w:rPr>
                <w:t xml:space="preserve">: </w:t>
              </w:r>
              <w:r w:rsidRPr="00821C57">
                <w:rPr>
                  <w:rFonts w:eastAsia="PMingLiU"/>
                  <w:color w:val="0D0D0D"/>
                  <w:szCs w:val="18"/>
                  <w:lang w:eastAsia="zh-TW"/>
                </w:rPr>
                <w:t>R4-1902458</w:t>
              </w:r>
              <w:r>
                <w:rPr>
                  <w:rFonts w:eastAsia="PMingLiU" w:hint="eastAsia"/>
                  <w:color w:val="0D0D0D"/>
                  <w:szCs w:val="18"/>
                  <w:lang w:eastAsia="zh-TW"/>
                </w:rPr>
                <w:t xml:space="preserve">, </w:t>
              </w:r>
              <w:r w:rsidRPr="00821C57">
                <w:rPr>
                  <w:rFonts w:eastAsia="PMingLiU"/>
                  <w:color w:val="0D0D0D"/>
                  <w:szCs w:val="18"/>
                  <w:lang w:eastAsia="zh-TW"/>
                </w:rPr>
                <w:t>R4-1904974</w:t>
              </w:r>
              <w:r>
                <w:rPr>
                  <w:rFonts w:eastAsia="PMingLiU" w:hint="eastAsia"/>
                  <w:color w:val="0D0D0D"/>
                  <w:szCs w:val="18"/>
                  <w:lang w:eastAsia="zh-TW"/>
                </w:rPr>
                <w:t xml:space="preserve">, </w:t>
              </w:r>
              <w:r w:rsidRPr="00821C57">
                <w:rPr>
                  <w:rFonts w:eastAsia="PMingLiU"/>
                  <w:color w:val="0D0D0D"/>
                  <w:szCs w:val="18"/>
                  <w:lang w:eastAsia="zh-TW"/>
                </w:rPr>
                <w:t>R4-1906461</w:t>
              </w:r>
            </w:ins>
            <w:del w:id="83" w:author=" " w:date="2019-05-27T03:34:00Z">
              <w:r w:rsidR="00582E84" w:rsidRPr="00F777CD" w:rsidDel="003E2419">
                <w:rPr>
                  <w:rFonts w:hint="eastAsia"/>
                </w:rPr>
                <w:delText>None</w:delText>
              </w:r>
            </w:del>
          </w:p>
        </w:tc>
        <w:tc>
          <w:tcPr>
            <w:tcW w:w="429" w:type="pct"/>
            <w:tcBorders>
              <w:top w:val="single" w:sz="4" w:space="0" w:color="auto"/>
              <w:left w:val="single" w:sz="4" w:space="0" w:color="auto"/>
              <w:bottom w:val="single" w:sz="4" w:space="0" w:color="auto"/>
              <w:right w:val="single" w:sz="4" w:space="0" w:color="auto"/>
            </w:tcBorders>
          </w:tcPr>
          <w:p w:rsidR="00582E84" w:rsidRDefault="00582E84" w:rsidP="003F007F">
            <w:pPr>
              <w:pStyle w:val="TAL"/>
            </w:pPr>
            <w:r w:rsidRPr="00F777CD">
              <w:t>no</w:t>
            </w:r>
          </w:p>
        </w:tc>
        <w:tc>
          <w:tcPr>
            <w:tcW w:w="283" w:type="pct"/>
            <w:tcBorders>
              <w:top w:val="single" w:sz="4" w:space="0" w:color="auto"/>
              <w:left w:val="single" w:sz="4" w:space="0" w:color="auto"/>
              <w:bottom w:val="single" w:sz="4" w:space="0" w:color="auto"/>
              <w:right w:val="single" w:sz="4" w:space="0" w:color="auto"/>
            </w:tcBorders>
          </w:tcPr>
          <w:p w:rsidR="00582E84" w:rsidRDefault="00582E84" w:rsidP="003F007F">
            <w:pPr>
              <w:pStyle w:val="TAL"/>
            </w:pPr>
            <w:r w:rsidRPr="00F777CD">
              <w:t>no</w:t>
            </w:r>
          </w:p>
        </w:tc>
        <w:tc>
          <w:tcPr>
            <w:tcW w:w="814" w:type="pct"/>
            <w:tcBorders>
              <w:top w:val="single" w:sz="4" w:space="0" w:color="auto"/>
              <w:left w:val="single" w:sz="4" w:space="0" w:color="auto"/>
              <w:bottom w:val="single" w:sz="4" w:space="0" w:color="auto"/>
              <w:right w:val="single" w:sz="4" w:space="0" w:color="auto"/>
            </w:tcBorders>
          </w:tcPr>
          <w:p w:rsidR="00582E84" w:rsidRPr="00F777CD" w:rsidRDefault="00582E84" w:rsidP="003F007F">
            <w:pPr>
              <w:pStyle w:val="TAL"/>
            </w:pPr>
            <w:del w:id="84" w:author=" " w:date="2019-05-27T03:34:00Z">
              <w:r w:rsidRPr="00F777CD" w:rsidDel="003E2419">
                <w:delText>IMD analysis</w:delText>
              </w:r>
              <w:r w:rsidRPr="00F777CD" w:rsidDel="003E2419">
                <w:rPr>
                  <w:rFonts w:hint="eastAsia"/>
                </w:rPr>
                <w:delText xml:space="preserve">, delta R IBNC, </w:delText>
              </w:r>
              <w:r w:rsidRPr="00F777CD" w:rsidDel="003E2419">
                <w:delText>REFSENS exception</w:delText>
              </w:r>
              <w:r w:rsidRPr="00F777CD" w:rsidDel="003E2419">
                <w:rPr>
                  <w:rFonts w:hint="eastAsia"/>
                </w:rPr>
                <w:delText xml:space="preserve"> and</w:delText>
              </w:r>
            </w:del>
            <w:r w:rsidRPr="00F777CD">
              <w:rPr>
                <w:rFonts w:hint="eastAsia"/>
              </w:rPr>
              <w:t xml:space="preserve"> MPR</w:t>
            </w:r>
          </w:p>
          <w:p w:rsidR="00582E84" w:rsidRPr="008F103D" w:rsidDel="00583A26" w:rsidRDefault="00582E84" w:rsidP="003F007F">
            <w:pPr>
              <w:pStyle w:val="TAL"/>
            </w:pPr>
            <w:r w:rsidRPr="00F777CD">
              <w:t>Final CR</w:t>
            </w:r>
          </w:p>
        </w:tc>
      </w:tr>
      <w:tr w:rsidR="008C63FE" w:rsidRPr="008F103D" w:rsidTr="005F6C75">
        <w:trPr>
          <w:cantSplit/>
          <w:ins w:id="85" w:author=" " w:date="2019-05-27T03:36:00Z"/>
        </w:trPr>
        <w:tc>
          <w:tcPr>
            <w:tcW w:w="1188"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rPr>
                <w:ins w:id="86" w:author=" " w:date="2019-05-27T03:36:00Z"/>
              </w:rPr>
            </w:pPr>
            <w:ins w:id="87" w:author=" " w:date="2019-05-27T03:36:00Z">
              <w:r w:rsidRPr="007A5A70">
                <w:rPr>
                  <w:rFonts w:cs="Arial" w:hint="eastAsia"/>
                  <w:szCs w:val="18"/>
                  <w:lang w:eastAsia="ja-JP"/>
                </w:rPr>
                <w:t>DC_3A-3A_n</w:t>
              </w:r>
              <w:r w:rsidRPr="007A5A70">
                <w:rPr>
                  <w:rFonts w:cs="Arial"/>
                  <w:szCs w:val="18"/>
                  <w:lang w:eastAsia="ja-JP"/>
                </w:rPr>
                <w:t>1</w:t>
              </w:r>
              <w:r w:rsidRPr="007A5A70">
                <w:rPr>
                  <w:rFonts w:cs="Arial" w:hint="eastAsia"/>
                  <w:szCs w:val="18"/>
                  <w:lang w:eastAsia="ja-JP"/>
                </w:rPr>
                <w:t>A</w:t>
              </w:r>
            </w:ins>
          </w:p>
        </w:tc>
        <w:tc>
          <w:tcPr>
            <w:tcW w:w="546"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rPr>
                <w:ins w:id="88" w:author=" " w:date="2019-05-27T03:36:00Z"/>
              </w:rPr>
            </w:pPr>
            <w:ins w:id="89" w:author=" " w:date="2019-05-27T03:36:00Z">
              <w:r w:rsidRPr="00570FC2">
                <w:rPr>
                  <w:rFonts w:cs="Arial"/>
                  <w:color w:val="0D0D0D"/>
                  <w:szCs w:val="18"/>
                </w:rPr>
                <w:t>Rel-15</w:t>
              </w:r>
            </w:ins>
          </w:p>
        </w:tc>
        <w:tc>
          <w:tcPr>
            <w:tcW w:w="1224"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rPr>
                <w:ins w:id="90" w:author=" " w:date="2019-05-27T03:36:00Z"/>
              </w:rPr>
            </w:pPr>
            <w:ins w:id="91" w:author=" " w:date="2019-05-27T03:36:00Z">
              <w:r w:rsidRPr="00570FC2">
                <w:rPr>
                  <w:rFonts w:cs="Arial"/>
                  <w:color w:val="0D0D0D"/>
                  <w:szCs w:val="18"/>
                  <w:lang w:val="en-US" w:eastAsia="ja-JP"/>
                </w:rPr>
                <w:t>Bo-Han Hsieh, CHTTL</w:t>
              </w:r>
            </w:ins>
          </w:p>
        </w:tc>
        <w:tc>
          <w:tcPr>
            <w:tcW w:w="516" w:type="pct"/>
            <w:tcBorders>
              <w:top w:val="single" w:sz="4" w:space="0" w:color="auto"/>
              <w:left w:val="single" w:sz="4" w:space="0" w:color="auto"/>
              <w:bottom w:val="single" w:sz="4" w:space="0" w:color="auto"/>
              <w:right w:val="single" w:sz="4" w:space="0" w:color="auto"/>
            </w:tcBorders>
          </w:tcPr>
          <w:p w:rsidR="008C63FE" w:rsidRDefault="008C63FE" w:rsidP="008C63FE">
            <w:pPr>
              <w:pStyle w:val="TAL"/>
              <w:rPr>
                <w:ins w:id="92" w:author=" " w:date="2019-05-27T03:36:00Z"/>
                <w:rFonts w:eastAsia="PMingLiU"/>
                <w:color w:val="000000"/>
                <w:szCs w:val="18"/>
                <w:lang w:val="en-US" w:eastAsia="zh-TW"/>
              </w:rPr>
            </w:pPr>
            <w:ins w:id="93" w:author=" " w:date="2019-05-27T03:36:00Z">
              <w:r w:rsidRPr="00831629">
                <w:rPr>
                  <w:rFonts w:eastAsia="PMingLiU" w:hint="eastAsia"/>
                  <w:color w:val="0D0D0D"/>
                  <w:szCs w:val="18"/>
                  <w:lang w:eastAsia="zh-TW"/>
                </w:rPr>
                <w:t>TR 37.716-11-11</w:t>
              </w:r>
              <w:r w:rsidRPr="00831629">
                <w:rPr>
                  <w:rFonts w:eastAsia="PMingLiU" w:hint="eastAsia"/>
                  <w:color w:val="0D0D0D"/>
                  <w:szCs w:val="18"/>
                  <w:lang w:val="en-US" w:eastAsia="zh-TW"/>
                </w:rPr>
                <w:t>:</w:t>
              </w:r>
              <w:r>
                <w:rPr>
                  <w:rFonts w:eastAsia="PMingLiU" w:hint="eastAsia"/>
                  <w:color w:val="0D0D0D"/>
                  <w:szCs w:val="18"/>
                  <w:lang w:val="en-US" w:eastAsia="zh-TW"/>
                </w:rPr>
                <w:t xml:space="preserve"> R4-1903297</w:t>
              </w:r>
            </w:ins>
          </w:p>
          <w:p w:rsidR="008C63FE" w:rsidRDefault="008C63FE" w:rsidP="008C63FE">
            <w:pPr>
              <w:pStyle w:val="TAL"/>
              <w:rPr>
                <w:ins w:id="94" w:author=" " w:date="2019-05-27T03:36:00Z"/>
                <w:rFonts w:eastAsia="PMingLiU"/>
                <w:color w:val="000000"/>
                <w:szCs w:val="18"/>
                <w:lang w:eastAsia="zh-TW"/>
              </w:rPr>
            </w:pPr>
            <w:ins w:id="95" w:author=" " w:date="2019-05-27T03:36:00Z">
              <w:r>
                <w:rPr>
                  <w:rFonts w:eastAsia="PMingLiU" w:hint="eastAsia"/>
                  <w:color w:val="000000"/>
                  <w:szCs w:val="18"/>
                  <w:lang w:val="en-US" w:eastAsia="zh-TW"/>
                </w:rPr>
                <w:t xml:space="preserve">TS 38.101-3: </w:t>
              </w:r>
              <w:r w:rsidRPr="00831629">
                <w:rPr>
                  <w:rFonts w:eastAsia="PMingLiU"/>
                  <w:color w:val="000000"/>
                  <w:szCs w:val="18"/>
                  <w:lang w:val="en-US" w:eastAsia="zh-TW"/>
                </w:rPr>
                <w:t>R4-1905498</w:t>
              </w:r>
            </w:ins>
          </w:p>
        </w:tc>
        <w:tc>
          <w:tcPr>
            <w:tcW w:w="429"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rPr>
                <w:ins w:id="96" w:author=" " w:date="2019-05-27T03:36:00Z"/>
              </w:rPr>
            </w:pPr>
            <w:ins w:id="97" w:author=" " w:date="2019-05-27T03:36:00Z">
              <w:r w:rsidRPr="00570FC2">
                <w:rPr>
                  <w:rFonts w:eastAsia="PMingLiU" w:hint="eastAsia"/>
                  <w:color w:val="0D0D0D"/>
                  <w:szCs w:val="18"/>
                  <w:lang w:val="en-US" w:eastAsia="zh-TW"/>
                </w:rPr>
                <w:t>Yes</w:t>
              </w:r>
            </w:ins>
          </w:p>
        </w:tc>
        <w:tc>
          <w:tcPr>
            <w:tcW w:w="283"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rPr>
                <w:ins w:id="98" w:author=" " w:date="2019-05-27T03:36:00Z"/>
              </w:rPr>
            </w:pPr>
            <w:ins w:id="99" w:author=" " w:date="2019-05-27T03:36:00Z">
              <w:r w:rsidRPr="00570FC2">
                <w:rPr>
                  <w:rFonts w:eastAsia="PMingLiU" w:hint="eastAsia"/>
                  <w:color w:val="0D0D0D"/>
                  <w:szCs w:val="18"/>
                  <w:lang w:val="en-US" w:eastAsia="zh-TW"/>
                </w:rPr>
                <w:t>Yes</w:t>
              </w:r>
            </w:ins>
          </w:p>
        </w:tc>
        <w:tc>
          <w:tcPr>
            <w:tcW w:w="814" w:type="pct"/>
            <w:tcBorders>
              <w:top w:val="single" w:sz="4" w:space="0" w:color="auto"/>
              <w:left w:val="single" w:sz="4" w:space="0" w:color="auto"/>
              <w:bottom w:val="single" w:sz="4" w:space="0" w:color="auto"/>
              <w:right w:val="single" w:sz="4" w:space="0" w:color="auto"/>
            </w:tcBorders>
          </w:tcPr>
          <w:p w:rsidR="008C63FE" w:rsidRPr="00F777CD" w:rsidDel="003E2419" w:rsidRDefault="008C63FE" w:rsidP="008C63FE">
            <w:pPr>
              <w:pStyle w:val="TAL"/>
              <w:rPr>
                <w:ins w:id="100" w:author=" " w:date="2019-05-27T03:36:00Z"/>
              </w:rPr>
            </w:pPr>
            <w:ins w:id="101" w:author=" " w:date="2019-05-27T03:36:00Z">
              <w:r w:rsidRPr="00570FC2">
                <w:rPr>
                  <w:rFonts w:eastAsia="PMingLiU" w:hint="eastAsia"/>
                  <w:color w:val="0D0D0D"/>
                  <w:szCs w:val="18"/>
                  <w:lang w:val="en-US" w:eastAsia="zh-TW"/>
                </w:rPr>
                <w:t>None</w:t>
              </w:r>
            </w:ins>
          </w:p>
        </w:tc>
      </w:tr>
      <w:tr w:rsidR="008C63FE" w:rsidRPr="008F103D" w:rsidTr="005F6C75">
        <w:trPr>
          <w:cantSplit/>
          <w:ins w:id="102" w:author=" " w:date="2019-05-27T03:36:00Z"/>
        </w:trPr>
        <w:tc>
          <w:tcPr>
            <w:tcW w:w="1188"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rPr>
                <w:ins w:id="103" w:author=" " w:date="2019-05-27T03:36:00Z"/>
              </w:rPr>
            </w:pPr>
            <w:ins w:id="104" w:author=" " w:date="2019-05-27T03:36:00Z">
              <w:r w:rsidRPr="007A5A70">
                <w:rPr>
                  <w:rFonts w:cs="Arial"/>
                  <w:szCs w:val="18"/>
                  <w:lang w:eastAsia="ja-JP"/>
                </w:rPr>
                <w:t>DC_7A-7A_n1A</w:t>
              </w:r>
            </w:ins>
          </w:p>
        </w:tc>
        <w:tc>
          <w:tcPr>
            <w:tcW w:w="546"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rPr>
                <w:ins w:id="105" w:author=" " w:date="2019-05-27T03:36:00Z"/>
              </w:rPr>
            </w:pPr>
            <w:ins w:id="106" w:author=" " w:date="2019-05-27T03:36:00Z">
              <w:r w:rsidRPr="00570FC2">
                <w:rPr>
                  <w:rFonts w:cs="Arial"/>
                  <w:color w:val="0D0D0D"/>
                  <w:szCs w:val="18"/>
                </w:rPr>
                <w:t>Rel-15</w:t>
              </w:r>
            </w:ins>
          </w:p>
        </w:tc>
        <w:tc>
          <w:tcPr>
            <w:tcW w:w="1224"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rPr>
                <w:ins w:id="107" w:author=" " w:date="2019-05-27T03:36:00Z"/>
              </w:rPr>
            </w:pPr>
            <w:ins w:id="108" w:author=" " w:date="2019-05-27T03:36:00Z">
              <w:r w:rsidRPr="00570FC2">
                <w:rPr>
                  <w:rFonts w:cs="Arial"/>
                  <w:color w:val="0D0D0D"/>
                  <w:szCs w:val="18"/>
                  <w:lang w:val="en-US" w:eastAsia="ja-JP"/>
                </w:rPr>
                <w:t>Bo-Han Hsieh, CHTTL</w:t>
              </w:r>
            </w:ins>
          </w:p>
        </w:tc>
        <w:tc>
          <w:tcPr>
            <w:tcW w:w="516" w:type="pct"/>
            <w:tcBorders>
              <w:top w:val="single" w:sz="4" w:space="0" w:color="auto"/>
              <w:left w:val="single" w:sz="4" w:space="0" w:color="auto"/>
              <w:bottom w:val="single" w:sz="4" w:space="0" w:color="auto"/>
              <w:right w:val="single" w:sz="4" w:space="0" w:color="auto"/>
            </w:tcBorders>
          </w:tcPr>
          <w:p w:rsidR="008C63FE" w:rsidRDefault="008C63FE" w:rsidP="008C63FE">
            <w:pPr>
              <w:pStyle w:val="TAL"/>
              <w:rPr>
                <w:ins w:id="109" w:author=" " w:date="2019-05-27T03:36:00Z"/>
                <w:rFonts w:eastAsia="PMingLiU"/>
                <w:color w:val="000000"/>
                <w:szCs w:val="18"/>
                <w:lang w:val="en-US" w:eastAsia="zh-TW"/>
              </w:rPr>
            </w:pPr>
            <w:ins w:id="110" w:author=" " w:date="2019-05-27T03:36:00Z">
              <w:r w:rsidRPr="00831629">
                <w:rPr>
                  <w:rFonts w:eastAsia="PMingLiU" w:hint="eastAsia"/>
                  <w:color w:val="0D0D0D"/>
                  <w:szCs w:val="18"/>
                  <w:lang w:eastAsia="zh-TW"/>
                </w:rPr>
                <w:t>TR 37.716-11-11</w:t>
              </w:r>
              <w:r w:rsidRPr="00831629">
                <w:rPr>
                  <w:rFonts w:eastAsia="PMingLiU" w:hint="eastAsia"/>
                  <w:color w:val="0D0D0D"/>
                  <w:szCs w:val="18"/>
                  <w:lang w:val="en-US" w:eastAsia="zh-TW"/>
                </w:rPr>
                <w:t>:</w:t>
              </w:r>
              <w:r>
                <w:rPr>
                  <w:rFonts w:eastAsia="PMingLiU" w:hint="eastAsia"/>
                  <w:color w:val="0D0D0D"/>
                  <w:szCs w:val="18"/>
                  <w:lang w:val="en-US" w:eastAsia="zh-TW"/>
                </w:rPr>
                <w:t xml:space="preserve"> R4-1903298</w:t>
              </w:r>
            </w:ins>
          </w:p>
          <w:p w:rsidR="008C63FE" w:rsidRDefault="008C63FE" w:rsidP="008C63FE">
            <w:pPr>
              <w:pStyle w:val="TAL"/>
              <w:rPr>
                <w:ins w:id="111" w:author=" " w:date="2019-05-27T03:36:00Z"/>
                <w:rFonts w:eastAsia="PMingLiU"/>
                <w:color w:val="000000"/>
                <w:szCs w:val="18"/>
                <w:lang w:eastAsia="zh-TW"/>
              </w:rPr>
            </w:pPr>
            <w:ins w:id="112" w:author=" " w:date="2019-05-27T03:36:00Z">
              <w:r>
                <w:rPr>
                  <w:rFonts w:eastAsia="PMingLiU" w:hint="eastAsia"/>
                  <w:color w:val="000000"/>
                  <w:szCs w:val="18"/>
                  <w:lang w:val="en-US" w:eastAsia="zh-TW"/>
                </w:rPr>
                <w:t xml:space="preserve">TS 38.101-3: </w:t>
              </w:r>
              <w:r w:rsidRPr="00831629">
                <w:rPr>
                  <w:rFonts w:eastAsia="PMingLiU"/>
                  <w:color w:val="000000"/>
                  <w:szCs w:val="18"/>
                  <w:lang w:val="en-US" w:eastAsia="zh-TW"/>
                </w:rPr>
                <w:t>R4-1905498</w:t>
              </w:r>
            </w:ins>
          </w:p>
        </w:tc>
        <w:tc>
          <w:tcPr>
            <w:tcW w:w="429"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rPr>
                <w:ins w:id="113" w:author=" " w:date="2019-05-27T03:36:00Z"/>
              </w:rPr>
            </w:pPr>
            <w:ins w:id="114" w:author=" " w:date="2019-05-27T03:36:00Z">
              <w:r w:rsidRPr="00570FC2">
                <w:rPr>
                  <w:rFonts w:eastAsia="PMingLiU" w:hint="eastAsia"/>
                  <w:color w:val="0D0D0D"/>
                  <w:szCs w:val="18"/>
                  <w:lang w:val="en-US" w:eastAsia="zh-TW"/>
                </w:rPr>
                <w:t>Yes</w:t>
              </w:r>
            </w:ins>
          </w:p>
        </w:tc>
        <w:tc>
          <w:tcPr>
            <w:tcW w:w="283"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rPr>
                <w:ins w:id="115" w:author=" " w:date="2019-05-27T03:36:00Z"/>
              </w:rPr>
            </w:pPr>
            <w:ins w:id="116" w:author=" " w:date="2019-05-27T03:36:00Z">
              <w:r w:rsidRPr="00570FC2">
                <w:rPr>
                  <w:rFonts w:eastAsia="PMingLiU" w:hint="eastAsia"/>
                  <w:color w:val="0D0D0D"/>
                  <w:szCs w:val="18"/>
                  <w:lang w:val="en-US" w:eastAsia="zh-TW"/>
                </w:rPr>
                <w:t>Yes</w:t>
              </w:r>
            </w:ins>
          </w:p>
        </w:tc>
        <w:tc>
          <w:tcPr>
            <w:tcW w:w="814" w:type="pct"/>
            <w:tcBorders>
              <w:top w:val="single" w:sz="4" w:space="0" w:color="auto"/>
              <w:left w:val="single" w:sz="4" w:space="0" w:color="auto"/>
              <w:bottom w:val="single" w:sz="4" w:space="0" w:color="auto"/>
              <w:right w:val="single" w:sz="4" w:space="0" w:color="auto"/>
            </w:tcBorders>
          </w:tcPr>
          <w:p w:rsidR="008C63FE" w:rsidRPr="00F777CD" w:rsidDel="003E2419" w:rsidRDefault="008C63FE" w:rsidP="008C63FE">
            <w:pPr>
              <w:pStyle w:val="TAL"/>
              <w:rPr>
                <w:ins w:id="117" w:author=" " w:date="2019-05-27T03:36:00Z"/>
              </w:rPr>
            </w:pPr>
            <w:ins w:id="118" w:author=" " w:date="2019-05-27T03:36:00Z">
              <w:r w:rsidRPr="00570FC2">
                <w:rPr>
                  <w:rFonts w:eastAsia="PMingLiU" w:hint="eastAsia"/>
                  <w:color w:val="0D0D0D"/>
                  <w:szCs w:val="18"/>
                  <w:lang w:val="en-US" w:eastAsia="zh-TW"/>
                </w:rPr>
                <w:t>None</w:t>
              </w:r>
            </w:ins>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DC_42D_n77C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R4-1811430</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DC_42D_n78C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R4-1811430</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DC_42D_n79C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R4-1811430</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DC_42E_n77C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R4-1811430</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DC_42E_n78C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R4-1811430</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DC_42E_n79C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R4-1811430</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DC_1A_n77C_UL_1A_n77C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DC_1A_n78C_UL_1A_n78C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DC_1A_n79C_UL_1A_n79C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DC_3A_n77C_UL_3A_n77C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lastRenderedPageBreak/>
              <w:t>DC_3A_n78C_UL_3A_n78C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DC_3A_n79C_UL_3A_n79C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DC_19A_n79C_UL_19A_n79C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DC_19A_n78C_UL_19A_n78C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DC_19A_n77C_UL_19A_n77C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DC_21A_n77C_UL_21A_n77C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DC_21A_n78C_UL_21A_n78C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DC_21A_n79C_UL_21A_n79C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DL_3A_n41A_UL_3A_n41A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TR 37.716-11-11: R4-1816181</w:t>
            </w:r>
          </w:p>
          <w:p w:rsidR="00582E84" w:rsidRPr="008F103D" w:rsidRDefault="00582E84" w:rsidP="003F007F">
            <w:pPr>
              <w:pStyle w:val="TAL"/>
            </w:pPr>
            <w:r w:rsidRPr="008F103D">
              <w:rPr>
                <w:rFonts w:hint="eastAsia"/>
              </w:rPr>
              <w:t>TS 38.101-3: R4-1815069</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None</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DL_3A_n41C_UL_3A_n41A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w:t>
            </w:r>
            <w:r w:rsidRPr="008F103D">
              <w:rPr>
                <w:rFonts w:hint="eastAsia"/>
              </w:rPr>
              <w:t>ot started</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DL_3A_n41C_UL_3A_n41C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w:t>
            </w:r>
            <w:r w:rsidRPr="008F103D">
              <w:rPr>
                <w:rFonts w:hint="eastAsia"/>
              </w:rPr>
              <w:t>ot started</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DL_3A_n41(2A)_UL_3A_n41A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w:t>
            </w:r>
            <w:r w:rsidRPr="008F103D">
              <w:rPr>
                <w:rFonts w:hint="eastAsia"/>
              </w:rPr>
              <w:t>ot started</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DL_39A_n41A_UL_39A_n41A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TR 37.716-11-11: R4-1816182</w:t>
            </w:r>
          </w:p>
          <w:p w:rsidR="00582E84" w:rsidRPr="008F103D" w:rsidRDefault="00582E84" w:rsidP="003F007F">
            <w:pPr>
              <w:pStyle w:val="TAL"/>
            </w:pPr>
            <w:r w:rsidRPr="008F103D">
              <w:rPr>
                <w:rFonts w:hint="eastAsia"/>
              </w:rPr>
              <w:t>TS 38.101-3: R4-1815069</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None</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DL_39A_n41C_UL_39A_n41A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w:t>
            </w:r>
            <w:r w:rsidRPr="008F103D">
              <w:rPr>
                <w:rFonts w:hint="eastAsia"/>
              </w:rPr>
              <w:t>ot started</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DL_39A_n41C_UL_39A_n41C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w:t>
            </w:r>
            <w:r w:rsidRPr="008F103D">
              <w:rPr>
                <w:rFonts w:hint="eastAsia"/>
              </w:rPr>
              <w:t>ot started</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DL_39A_n41(2A)_UL_39A_n41A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w:t>
            </w:r>
            <w:r w:rsidRPr="008F103D">
              <w:rPr>
                <w:rFonts w:hint="eastAsia"/>
              </w:rPr>
              <w:t>ot started</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DC_5A_n71A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 38.101-3: R4- 1815069</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DC_7C_n78A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The configuration already exists in the spec and can be removed from the WID</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DC_12A_n71A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The amount of MSD is for further study.</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DC_66A_n78A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The configuration already exists in the spec and can be removed from the WID</w:t>
            </w:r>
          </w:p>
        </w:tc>
      </w:tr>
      <w:tr w:rsidR="00744933"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lastRenderedPageBreak/>
              <w:t>DL_8A_n41A_UL_8A_n41A</w:t>
            </w:r>
          </w:p>
        </w:tc>
        <w:tc>
          <w:tcPr>
            <w:tcW w:w="546"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19" w:author=" " w:date="2019-05-27T04:29:00Z">
              <w:r w:rsidRPr="00FB754D">
                <w:rPr>
                  <w:rFonts w:cs="Arial"/>
                  <w:color w:val="000000"/>
                  <w:szCs w:val="18"/>
                </w:rPr>
                <w:t>TR 37.716-11-11: R4-1904646</w:t>
              </w:r>
              <w:r w:rsidRPr="00FB754D">
                <w:rPr>
                  <w:rFonts w:cs="Arial"/>
                  <w:color w:val="000000"/>
                  <w:szCs w:val="18"/>
                </w:rPr>
                <w:br/>
                <w:t>TS 38.101-3: R4-1905498</w:t>
              </w:r>
            </w:ins>
            <w:del w:id="120" w:author=" " w:date="2019-05-27T04:29:00Z">
              <w:r w:rsidRPr="00F777CD" w:rsidDel="0064045B">
                <w:rPr>
                  <w:rFonts w:ascii="ＭＳ ゴシック" w:eastAsia="ＭＳ ゴシック" w:hAnsi="ＭＳ ゴシック" w:cs="ＭＳ ゴシック" w:hint="eastAsia"/>
                </w:rPr>
                <w:delText xml:space="preserve">　</w:delText>
              </w:r>
            </w:del>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21" w:author=" " w:date="2019-05-27T04:28:00Z">
              <w:r w:rsidRPr="00FB754D">
                <w:rPr>
                  <w:rFonts w:cs="Arial"/>
                  <w:color w:val="000000"/>
                  <w:szCs w:val="18"/>
                </w:rPr>
                <w:t>TR 37.716-11-11: R4-1904646</w:t>
              </w:r>
              <w:r w:rsidRPr="00FB754D">
                <w:rPr>
                  <w:rFonts w:cs="Arial"/>
                  <w:color w:val="000000"/>
                  <w:szCs w:val="18"/>
                </w:rPr>
                <w:br/>
                <w:t>TS 38.101-3: R4-1905498</w:t>
              </w:r>
            </w:ins>
            <w:del w:id="122" w:author=" " w:date="2019-05-27T04:28:00Z">
              <w:r w:rsidRPr="008F103D" w:rsidDel="001A6588">
                <w:delText>No</w:delText>
              </w:r>
            </w:del>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23" w:author=" " w:date="2019-05-27T04:28:00Z">
              <w:r w:rsidRPr="00FB754D">
                <w:rPr>
                  <w:rFonts w:cs="Arial"/>
                  <w:color w:val="000000"/>
                  <w:szCs w:val="18"/>
                </w:rPr>
                <w:t>Yes</w:t>
              </w:r>
            </w:ins>
            <w:del w:id="124" w:author=" " w:date="2019-05-27T04:28:00Z">
              <w:r w:rsidRPr="008F103D" w:rsidDel="001A6588">
                <w:delText>No</w:delText>
              </w:r>
            </w:del>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25" w:author=" " w:date="2019-05-27T04:28:00Z">
              <w:r w:rsidRPr="00FB754D">
                <w:rPr>
                  <w:rFonts w:cs="Arial"/>
                  <w:color w:val="000000"/>
                  <w:szCs w:val="18"/>
                </w:rPr>
                <w:t>Yes</w:t>
              </w:r>
            </w:ins>
            <w:del w:id="126" w:author=" " w:date="2019-05-27T04:28:00Z">
              <w:r w:rsidRPr="008F103D" w:rsidDel="001A6588">
                <w:delText>The MSD due to harmonics of Band 8 fall into Band41 is FFS.</w:delText>
              </w:r>
            </w:del>
          </w:p>
        </w:tc>
      </w:tr>
      <w:tr w:rsidR="00744933"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DL_8A_n41C_UL_8A_n41A</w:t>
            </w:r>
          </w:p>
        </w:tc>
        <w:tc>
          <w:tcPr>
            <w:tcW w:w="546"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27" w:author=" " w:date="2019-05-27T04:29:00Z">
              <w:r w:rsidRPr="00FB754D">
                <w:rPr>
                  <w:rFonts w:cs="Arial"/>
                  <w:color w:val="000000"/>
                  <w:szCs w:val="18"/>
                </w:rPr>
                <w:t>TR 37.716-11-11: R4-1904646</w:t>
              </w:r>
              <w:r w:rsidRPr="00FB754D">
                <w:rPr>
                  <w:rFonts w:cs="Arial"/>
                  <w:color w:val="000000"/>
                  <w:szCs w:val="18"/>
                </w:rPr>
                <w:br/>
                <w:t>TS 38.101-3: R4-1905498</w:t>
              </w:r>
            </w:ins>
            <w:del w:id="128" w:author=" " w:date="2019-05-27T04:29:00Z">
              <w:r w:rsidRPr="00F777CD" w:rsidDel="0064045B">
                <w:rPr>
                  <w:rFonts w:ascii="ＭＳ ゴシック" w:eastAsia="ＭＳ ゴシック" w:hAnsi="ＭＳ ゴシック" w:cs="ＭＳ ゴシック" w:hint="eastAsia"/>
                </w:rPr>
                <w:delText xml:space="preserve">　</w:delText>
              </w:r>
            </w:del>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29" w:author=" " w:date="2019-05-27T04:28:00Z">
              <w:r w:rsidRPr="00FB754D">
                <w:rPr>
                  <w:rFonts w:cs="Arial"/>
                  <w:color w:val="000000"/>
                  <w:szCs w:val="18"/>
                </w:rPr>
                <w:t>TR 37.716-11-11: R4-1904646</w:t>
              </w:r>
              <w:r w:rsidRPr="00FB754D">
                <w:rPr>
                  <w:rFonts w:cs="Arial"/>
                  <w:color w:val="000000"/>
                  <w:szCs w:val="18"/>
                </w:rPr>
                <w:br/>
                <w:t>TS 38.101-3: R4-1905498</w:t>
              </w:r>
            </w:ins>
            <w:del w:id="130" w:author=" " w:date="2019-05-27T04:28:00Z">
              <w:r w:rsidRPr="008F103D" w:rsidDel="001A6588">
                <w:delText>No</w:delText>
              </w:r>
            </w:del>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31" w:author=" " w:date="2019-05-27T04:28:00Z">
              <w:r w:rsidRPr="00FB754D">
                <w:rPr>
                  <w:rFonts w:cs="Arial"/>
                  <w:color w:val="000000"/>
                  <w:szCs w:val="18"/>
                </w:rPr>
                <w:t>Yes</w:t>
              </w:r>
            </w:ins>
            <w:del w:id="132" w:author=" " w:date="2019-05-27T04:28:00Z">
              <w:r w:rsidRPr="008F103D" w:rsidDel="001A6588">
                <w:delText>No</w:delText>
              </w:r>
            </w:del>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33" w:author=" " w:date="2019-05-27T04:28:00Z">
              <w:r w:rsidRPr="00FB754D">
                <w:rPr>
                  <w:rFonts w:cs="Arial"/>
                  <w:color w:val="000000"/>
                  <w:szCs w:val="18"/>
                </w:rPr>
                <w:t>Yes</w:t>
              </w:r>
            </w:ins>
            <w:del w:id="134" w:author=" " w:date="2019-05-27T04:28:00Z">
              <w:r w:rsidRPr="008F103D" w:rsidDel="001A6588">
                <w:delText>The MSD due to harmonics of Band 8 fall into Band41 is FFS.</w:delText>
              </w:r>
            </w:del>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DL_8A_n41C_UL_8A_n41C</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del w:id="135" w:author=" " w:date="2019-05-27T04:28:00Z">
              <w:r w:rsidRPr="008F103D" w:rsidDel="00B62EC2">
                <w:delText xml:space="preserve">The MSD due to harmonics of Band 8 fall into Band41 is FFS. </w:delText>
              </w:r>
            </w:del>
            <w:r w:rsidRPr="008F103D">
              <w:t>UL intra-band CA is ongoing</w:t>
            </w:r>
          </w:p>
        </w:tc>
      </w:tr>
      <w:tr w:rsidR="00744933"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DL_8A_n41(2A)_UL_8A_n41A</w:t>
            </w:r>
          </w:p>
        </w:tc>
        <w:tc>
          <w:tcPr>
            <w:tcW w:w="546"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36" w:author=" " w:date="2019-05-27T04:29:00Z">
              <w:r w:rsidRPr="00FB754D">
                <w:rPr>
                  <w:rFonts w:cs="Arial"/>
                  <w:color w:val="000000"/>
                  <w:szCs w:val="18"/>
                </w:rPr>
                <w:t>TR 37.716-11-11: R4-1904646</w:t>
              </w:r>
              <w:r w:rsidRPr="00FB754D">
                <w:rPr>
                  <w:rFonts w:cs="Arial"/>
                  <w:color w:val="000000"/>
                  <w:szCs w:val="18"/>
                </w:rPr>
                <w:br/>
                <w:t>TS 38.101-3: R4-1905498</w:t>
              </w:r>
            </w:ins>
            <w:del w:id="137" w:author=" " w:date="2019-05-27T04:29:00Z">
              <w:r w:rsidRPr="00F777CD" w:rsidDel="00320C7D">
                <w:rPr>
                  <w:rFonts w:ascii="ＭＳ ゴシック" w:eastAsia="ＭＳ ゴシック" w:hAnsi="ＭＳ ゴシック" w:cs="ＭＳ ゴシック" w:hint="eastAsia"/>
                </w:rPr>
                <w:delText xml:space="preserve">　</w:delText>
              </w:r>
            </w:del>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38" w:author=" " w:date="2019-05-27T04:29:00Z">
              <w:r w:rsidRPr="00FB754D">
                <w:rPr>
                  <w:rFonts w:cs="Arial"/>
                  <w:color w:val="000000"/>
                  <w:szCs w:val="18"/>
                </w:rPr>
                <w:t>Yes</w:t>
              </w:r>
            </w:ins>
            <w:del w:id="139" w:author=" " w:date="2019-05-27T04:29:00Z">
              <w:r w:rsidRPr="008F103D" w:rsidDel="00320C7D">
                <w:delText>No</w:delText>
              </w:r>
            </w:del>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40" w:author=" " w:date="2019-05-27T04:29:00Z">
              <w:r w:rsidRPr="00FB754D">
                <w:rPr>
                  <w:rFonts w:cs="Arial"/>
                  <w:color w:val="000000"/>
                  <w:szCs w:val="18"/>
                </w:rPr>
                <w:t>yes</w:t>
              </w:r>
            </w:ins>
            <w:del w:id="141" w:author=" " w:date="2019-05-27T04:29:00Z">
              <w:r w:rsidRPr="008F103D" w:rsidDel="00320C7D">
                <w:delText>No</w:delText>
              </w:r>
            </w:del>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42" w:author=" " w:date="2019-05-27T04:29:00Z">
              <w:r w:rsidRPr="00FB754D">
                <w:rPr>
                  <w:rFonts w:cs="Arial"/>
                  <w:color w:val="000000"/>
                  <w:szCs w:val="18"/>
                </w:rPr>
                <w:t>none</w:t>
              </w:r>
            </w:ins>
            <w:del w:id="143" w:author=" " w:date="2019-05-27T04:29:00Z">
              <w:r w:rsidRPr="008F103D" w:rsidDel="00320C7D">
                <w:delText>The MSD due to harmonics of Band 8 fall into Band41 is FFS.</w:delText>
              </w:r>
            </w:del>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DL_8A_n41(2A)_UL_8A_n41(2A)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The MSD due to harmonics of Band 8 fall into Band41 is FFS. UL intra-band NC CA is ongoing</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DL_(n)41A2A_UL_(n)41AA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UL intra-band NC CA is ongoing</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DL_(n)41C2A_UL_(n)41AA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UL intra-band NC CA is ongoing</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DL_(n)41D2A_UL_(n)41AA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UL intra-band NC CA is ongoing</w:t>
            </w:r>
          </w:p>
        </w:tc>
      </w:tr>
      <w:tr w:rsidR="00B62EC2" w:rsidRPr="008F103D"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44" w:author=" " w:date="2019-05-27T04: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PrChange w:id="145" w:author=" " w:date="2019-05-27T04:32:00Z">
            <w:trPr>
              <w:cantSplit/>
            </w:trPr>
          </w:trPrChange>
        </w:trPr>
        <w:tc>
          <w:tcPr>
            <w:tcW w:w="1188" w:type="pct"/>
            <w:tcBorders>
              <w:top w:val="single" w:sz="4" w:space="0" w:color="auto"/>
              <w:left w:val="single" w:sz="4" w:space="0" w:color="auto"/>
              <w:bottom w:val="single" w:sz="4" w:space="0" w:color="auto"/>
              <w:right w:val="single" w:sz="4" w:space="0" w:color="auto"/>
            </w:tcBorders>
            <w:vAlign w:val="center"/>
            <w:tcPrChange w:id="146" w:author=" " w:date="2019-05-27T04:32:00Z">
              <w:tcPr>
                <w:tcW w:w="1348" w:type="pct"/>
                <w:gridSpan w:val="5"/>
                <w:tcBorders>
                  <w:top w:val="single" w:sz="4" w:space="0" w:color="auto"/>
                  <w:left w:val="single" w:sz="4" w:space="0" w:color="auto"/>
                  <w:bottom w:val="single" w:sz="4" w:space="0" w:color="auto"/>
                  <w:right w:val="single" w:sz="4" w:space="0" w:color="auto"/>
                </w:tcBorders>
                <w:vAlign w:val="center"/>
              </w:tcPr>
            </w:tcPrChange>
          </w:tcPr>
          <w:p w:rsidR="00B62EC2" w:rsidRPr="00967200" w:rsidRDefault="00B62EC2" w:rsidP="00B62EC2">
            <w:pPr>
              <w:pStyle w:val="TAL"/>
            </w:pPr>
            <w:r w:rsidRPr="00F777CD">
              <w:t>DL_1A-n50A_UL_1A_n50A</w:t>
            </w:r>
          </w:p>
        </w:tc>
        <w:tc>
          <w:tcPr>
            <w:tcW w:w="546" w:type="pct"/>
            <w:tcBorders>
              <w:top w:val="single" w:sz="4" w:space="0" w:color="auto"/>
              <w:left w:val="single" w:sz="4" w:space="0" w:color="auto"/>
              <w:bottom w:val="single" w:sz="4" w:space="0" w:color="auto"/>
              <w:right w:val="single" w:sz="4" w:space="0" w:color="auto"/>
            </w:tcBorders>
            <w:vAlign w:val="center"/>
            <w:tcPrChange w:id="147" w:author=" " w:date="2019-05-27T04:32:00Z">
              <w:tcPr>
                <w:tcW w:w="392"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967200" w:rsidRDefault="00B62EC2" w:rsidP="00B62EC2">
            <w:pPr>
              <w:pStyle w:val="TAL"/>
            </w:pPr>
            <w:r w:rsidRPr="00F777CD">
              <w:t>Rel-16</w:t>
            </w:r>
          </w:p>
        </w:tc>
        <w:tc>
          <w:tcPr>
            <w:tcW w:w="1224" w:type="pct"/>
            <w:tcBorders>
              <w:top w:val="single" w:sz="4" w:space="0" w:color="auto"/>
              <w:left w:val="single" w:sz="4" w:space="0" w:color="auto"/>
              <w:bottom w:val="single" w:sz="4" w:space="0" w:color="auto"/>
              <w:right w:val="single" w:sz="4" w:space="0" w:color="auto"/>
            </w:tcBorders>
            <w:vAlign w:val="center"/>
            <w:tcPrChange w:id="148" w:author=" " w:date="2019-05-27T04:32:00Z">
              <w:tcPr>
                <w:tcW w:w="616"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967200" w:rsidRDefault="00B62EC2" w:rsidP="00B62EC2">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vAlign w:val="center"/>
            <w:tcPrChange w:id="149" w:author=" " w:date="2019-05-27T04:32:00Z">
              <w:tcPr>
                <w:tcW w:w="922" w:type="pct"/>
                <w:gridSpan w:val="5"/>
                <w:tcBorders>
                  <w:top w:val="single" w:sz="4" w:space="0" w:color="auto"/>
                  <w:left w:val="single" w:sz="4" w:space="0" w:color="auto"/>
                  <w:bottom w:val="single" w:sz="4" w:space="0" w:color="auto"/>
                  <w:right w:val="single" w:sz="4" w:space="0" w:color="auto"/>
                </w:tcBorders>
              </w:tcPr>
            </w:tcPrChange>
          </w:tcPr>
          <w:p w:rsidR="00B62EC2" w:rsidRPr="00F777CD" w:rsidRDefault="00B62EC2" w:rsidP="00B62EC2">
            <w:pPr>
              <w:pStyle w:val="TAL"/>
            </w:pPr>
          </w:p>
        </w:tc>
        <w:tc>
          <w:tcPr>
            <w:tcW w:w="429" w:type="pct"/>
            <w:tcBorders>
              <w:top w:val="single" w:sz="4" w:space="0" w:color="auto"/>
              <w:left w:val="single" w:sz="4" w:space="0" w:color="auto"/>
              <w:bottom w:val="single" w:sz="4" w:space="0" w:color="auto"/>
              <w:right w:val="single" w:sz="4" w:space="0" w:color="auto"/>
            </w:tcBorders>
            <w:vAlign w:val="center"/>
            <w:tcPrChange w:id="150" w:author=" " w:date="2019-05-27T04:32:00Z">
              <w:tcPr>
                <w:tcW w:w="484" w:type="pct"/>
                <w:gridSpan w:val="5"/>
                <w:tcBorders>
                  <w:top w:val="single" w:sz="4" w:space="0" w:color="auto"/>
                  <w:left w:val="single" w:sz="4" w:space="0" w:color="auto"/>
                  <w:bottom w:val="single" w:sz="4" w:space="0" w:color="auto"/>
                  <w:right w:val="single" w:sz="4" w:space="0" w:color="auto"/>
                </w:tcBorders>
                <w:vAlign w:val="center"/>
              </w:tcPr>
            </w:tcPrChange>
          </w:tcPr>
          <w:p w:rsidR="00B62EC2" w:rsidRPr="008F103D" w:rsidRDefault="00B62EC2" w:rsidP="00B62EC2">
            <w:pPr>
              <w:pStyle w:val="TAL"/>
            </w:pPr>
            <w:ins w:id="151" w:author=" " w:date="2019-05-27T04:32:00Z">
              <w:r w:rsidRPr="00FB754D">
                <w:rPr>
                  <w:rFonts w:cs="Arial"/>
                  <w:color w:val="000000"/>
                  <w:szCs w:val="18"/>
                </w:rPr>
                <w:t>no</w:t>
              </w:r>
            </w:ins>
            <w:del w:id="152" w:author=" " w:date="2019-05-27T04:32:00Z">
              <w:r w:rsidRPr="00F777CD" w:rsidDel="00FE2DFD">
                <w:delText>no</w:delText>
              </w:r>
            </w:del>
          </w:p>
        </w:tc>
        <w:tc>
          <w:tcPr>
            <w:tcW w:w="283" w:type="pct"/>
            <w:tcBorders>
              <w:top w:val="single" w:sz="4" w:space="0" w:color="auto"/>
              <w:left w:val="single" w:sz="4" w:space="0" w:color="auto"/>
              <w:bottom w:val="single" w:sz="4" w:space="0" w:color="auto"/>
              <w:right w:val="single" w:sz="4" w:space="0" w:color="auto"/>
            </w:tcBorders>
            <w:vAlign w:val="center"/>
            <w:tcPrChange w:id="153" w:author=" " w:date="2019-05-27T04:32:00Z">
              <w:tcPr>
                <w:tcW w:w="317"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8F103D" w:rsidRDefault="00B62EC2" w:rsidP="00B62EC2">
            <w:pPr>
              <w:pStyle w:val="TAL"/>
            </w:pPr>
            <w:ins w:id="154" w:author=" " w:date="2019-05-27T04:32:00Z">
              <w:r w:rsidRPr="00FB754D">
                <w:rPr>
                  <w:rFonts w:cs="Arial"/>
                  <w:color w:val="000000"/>
                  <w:szCs w:val="18"/>
                </w:rPr>
                <w:t>no</w:t>
              </w:r>
            </w:ins>
            <w:del w:id="155" w:author=" " w:date="2019-05-27T04:32:00Z">
              <w:r w:rsidRPr="00F777CD" w:rsidDel="00FE2DFD">
                <w:delText>no</w:delText>
              </w:r>
            </w:del>
          </w:p>
        </w:tc>
        <w:tc>
          <w:tcPr>
            <w:tcW w:w="814" w:type="pct"/>
            <w:tcBorders>
              <w:top w:val="single" w:sz="4" w:space="0" w:color="auto"/>
              <w:left w:val="single" w:sz="4" w:space="0" w:color="auto"/>
              <w:bottom w:val="single" w:sz="4" w:space="0" w:color="auto"/>
              <w:right w:val="single" w:sz="4" w:space="0" w:color="auto"/>
            </w:tcBorders>
            <w:vAlign w:val="center"/>
            <w:tcPrChange w:id="156" w:author=" " w:date="2019-05-27T04:32:00Z">
              <w:tcPr>
                <w:tcW w:w="921"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8F103D" w:rsidRDefault="00B62EC2" w:rsidP="00B62EC2">
            <w:pPr>
              <w:pStyle w:val="TAL"/>
            </w:pPr>
            <w:del w:id="157" w:author=" " w:date="2019-05-27T04:32:00Z">
              <w:r w:rsidRPr="00F777CD" w:rsidDel="00FE2DFD">
                <w:delText>SUO and Reference sensitivity should be studied</w:delText>
              </w:r>
            </w:del>
          </w:p>
        </w:tc>
      </w:tr>
      <w:tr w:rsidR="00B62EC2" w:rsidRPr="008F103D"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8" w:author=" " w:date="2019-05-27T04: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PrChange w:id="159" w:author=" " w:date="2019-05-27T04:32:00Z">
            <w:trPr>
              <w:cantSplit/>
            </w:trPr>
          </w:trPrChange>
        </w:trPr>
        <w:tc>
          <w:tcPr>
            <w:tcW w:w="1188" w:type="pct"/>
            <w:tcBorders>
              <w:top w:val="single" w:sz="4" w:space="0" w:color="auto"/>
              <w:left w:val="single" w:sz="4" w:space="0" w:color="auto"/>
              <w:bottom w:val="single" w:sz="4" w:space="0" w:color="auto"/>
              <w:right w:val="single" w:sz="4" w:space="0" w:color="auto"/>
            </w:tcBorders>
            <w:vAlign w:val="center"/>
            <w:tcPrChange w:id="160" w:author=" " w:date="2019-05-27T04:32:00Z">
              <w:tcPr>
                <w:tcW w:w="1348" w:type="pct"/>
                <w:gridSpan w:val="5"/>
                <w:tcBorders>
                  <w:top w:val="single" w:sz="4" w:space="0" w:color="auto"/>
                  <w:left w:val="single" w:sz="4" w:space="0" w:color="auto"/>
                  <w:bottom w:val="single" w:sz="4" w:space="0" w:color="auto"/>
                  <w:right w:val="single" w:sz="4" w:space="0" w:color="auto"/>
                </w:tcBorders>
                <w:vAlign w:val="center"/>
              </w:tcPr>
            </w:tcPrChange>
          </w:tcPr>
          <w:p w:rsidR="00B62EC2" w:rsidRPr="00967200" w:rsidRDefault="00B62EC2" w:rsidP="00B62EC2">
            <w:pPr>
              <w:pStyle w:val="TAL"/>
            </w:pPr>
            <w:r w:rsidRPr="00F777CD">
              <w:t>DL_3A-n50A_UL_3A_n50A</w:t>
            </w:r>
          </w:p>
        </w:tc>
        <w:tc>
          <w:tcPr>
            <w:tcW w:w="546" w:type="pct"/>
            <w:tcBorders>
              <w:top w:val="single" w:sz="4" w:space="0" w:color="auto"/>
              <w:left w:val="single" w:sz="4" w:space="0" w:color="auto"/>
              <w:bottom w:val="single" w:sz="4" w:space="0" w:color="auto"/>
              <w:right w:val="single" w:sz="4" w:space="0" w:color="auto"/>
            </w:tcBorders>
            <w:vAlign w:val="center"/>
            <w:tcPrChange w:id="161" w:author=" " w:date="2019-05-27T04:32:00Z">
              <w:tcPr>
                <w:tcW w:w="392"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967200" w:rsidRDefault="00B62EC2" w:rsidP="00B62EC2">
            <w:pPr>
              <w:pStyle w:val="TAL"/>
            </w:pPr>
            <w:r w:rsidRPr="00F777CD">
              <w:t>Rel-16</w:t>
            </w:r>
          </w:p>
        </w:tc>
        <w:tc>
          <w:tcPr>
            <w:tcW w:w="1224" w:type="pct"/>
            <w:tcBorders>
              <w:top w:val="single" w:sz="4" w:space="0" w:color="auto"/>
              <w:left w:val="single" w:sz="4" w:space="0" w:color="auto"/>
              <w:bottom w:val="single" w:sz="4" w:space="0" w:color="auto"/>
              <w:right w:val="single" w:sz="4" w:space="0" w:color="auto"/>
            </w:tcBorders>
            <w:vAlign w:val="center"/>
            <w:tcPrChange w:id="162" w:author=" " w:date="2019-05-27T04:32:00Z">
              <w:tcPr>
                <w:tcW w:w="616"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967200" w:rsidRDefault="00B62EC2" w:rsidP="00B62EC2">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vAlign w:val="center"/>
            <w:tcPrChange w:id="163" w:author=" " w:date="2019-05-27T04:32:00Z">
              <w:tcPr>
                <w:tcW w:w="922" w:type="pct"/>
                <w:gridSpan w:val="5"/>
                <w:tcBorders>
                  <w:top w:val="single" w:sz="4" w:space="0" w:color="auto"/>
                  <w:left w:val="single" w:sz="4" w:space="0" w:color="auto"/>
                  <w:bottom w:val="single" w:sz="4" w:space="0" w:color="auto"/>
                  <w:right w:val="single" w:sz="4" w:space="0" w:color="auto"/>
                </w:tcBorders>
              </w:tcPr>
            </w:tcPrChange>
          </w:tcPr>
          <w:p w:rsidR="00B62EC2" w:rsidRPr="00F777CD" w:rsidRDefault="00B62EC2" w:rsidP="00B62EC2">
            <w:pPr>
              <w:pStyle w:val="TAL"/>
            </w:pPr>
          </w:p>
        </w:tc>
        <w:tc>
          <w:tcPr>
            <w:tcW w:w="429" w:type="pct"/>
            <w:tcBorders>
              <w:top w:val="single" w:sz="4" w:space="0" w:color="auto"/>
              <w:left w:val="single" w:sz="4" w:space="0" w:color="auto"/>
              <w:bottom w:val="single" w:sz="4" w:space="0" w:color="auto"/>
              <w:right w:val="single" w:sz="4" w:space="0" w:color="auto"/>
            </w:tcBorders>
            <w:vAlign w:val="center"/>
            <w:tcPrChange w:id="164" w:author=" " w:date="2019-05-27T04:32:00Z">
              <w:tcPr>
                <w:tcW w:w="484" w:type="pct"/>
                <w:gridSpan w:val="5"/>
                <w:tcBorders>
                  <w:top w:val="single" w:sz="4" w:space="0" w:color="auto"/>
                  <w:left w:val="single" w:sz="4" w:space="0" w:color="auto"/>
                  <w:bottom w:val="single" w:sz="4" w:space="0" w:color="auto"/>
                  <w:right w:val="single" w:sz="4" w:space="0" w:color="auto"/>
                </w:tcBorders>
                <w:vAlign w:val="center"/>
              </w:tcPr>
            </w:tcPrChange>
          </w:tcPr>
          <w:p w:rsidR="00B62EC2" w:rsidRPr="008F103D" w:rsidRDefault="00B62EC2" w:rsidP="00B62EC2">
            <w:pPr>
              <w:pStyle w:val="TAL"/>
            </w:pPr>
            <w:ins w:id="165" w:author=" " w:date="2019-05-27T04:32:00Z">
              <w:r w:rsidRPr="00FB754D">
                <w:rPr>
                  <w:rFonts w:cs="Arial"/>
                  <w:color w:val="000000"/>
                  <w:szCs w:val="18"/>
                </w:rPr>
                <w:t>no</w:t>
              </w:r>
            </w:ins>
            <w:del w:id="166" w:author=" " w:date="2019-05-27T04:32:00Z">
              <w:r w:rsidRPr="00F777CD" w:rsidDel="00FE2DFD">
                <w:delText>no</w:delText>
              </w:r>
            </w:del>
          </w:p>
        </w:tc>
        <w:tc>
          <w:tcPr>
            <w:tcW w:w="283" w:type="pct"/>
            <w:tcBorders>
              <w:top w:val="single" w:sz="4" w:space="0" w:color="auto"/>
              <w:left w:val="single" w:sz="4" w:space="0" w:color="auto"/>
              <w:bottom w:val="single" w:sz="4" w:space="0" w:color="auto"/>
              <w:right w:val="single" w:sz="4" w:space="0" w:color="auto"/>
            </w:tcBorders>
            <w:vAlign w:val="center"/>
            <w:tcPrChange w:id="167" w:author=" " w:date="2019-05-27T04:32:00Z">
              <w:tcPr>
                <w:tcW w:w="317"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8F103D" w:rsidRDefault="00B62EC2" w:rsidP="00B62EC2">
            <w:pPr>
              <w:pStyle w:val="TAL"/>
            </w:pPr>
            <w:ins w:id="168" w:author=" " w:date="2019-05-27T04:32:00Z">
              <w:r w:rsidRPr="00FB754D">
                <w:rPr>
                  <w:rFonts w:cs="Arial"/>
                  <w:color w:val="000000"/>
                  <w:szCs w:val="18"/>
                </w:rPr>
                <w:t>no</w:t>
              </w:r>
            </w:ins>
            <w:del w:id="169" w:author=" " w:date="2019-05-27T04:32:00Z">
              <w:r w:rsidRPr="00F777CD" w:rsidDel="00FE2DFD">
                <w:delText>no</w:delText>
              </w:r>
            </w:del>
          </w:p>
        </w:tc>
        <w:tc>
          <w:tcPr>
            <w:tcW w:w="814" w:type="pct"/>
            <w:tcBorders>
              <w:top w:val="single" w:sz="4" w:space="0" w:color="auto"/>
              <w:left w:val="single" w:sz="4" w:space="0" w:color="auto"/>
              <w:bottom w:val="single" w:sz="4" w:space="0" w:color="auto"/>
              <w:right w:val="single" w:sz="4" w:space="0" w:color="auto"/>
            </w:tcBorders>
            <w:vAlign w:val="center"/>
            <w:tcPrChange w:id="170" w:author=" " w:date="2019-05-27T04:32:00Z">
              <w:tcPr>
                <w:tcW w:w="921"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8F103D" w:rsidRDefault="00B62EC2" w:rsidP="00B62EC2">
            <w:pPr>
              <w:pStyle w:val="TAL"/>
            </w:pPr>
            <w:del w:id="171" w:author=" " w:date="2019-05-27T04:32:00Z">
              <w:r w:rsidRPr="00F777CD" w:rsidDel="00FE2DFD">
                <w:delText>SUO and Reference sensitivity should be studied</w:delText>
              </w:r>
              <w:r w:rsidRPr="00F777CD" w:rsidDel="00FE2DFD">
                <w:rPr>
                  <w:rFonts w:ascii="ＭＳ ゴシック" w:eastAsia="ＭＳ ゴシック" w:hAnsi="ＭＳ ゴシック" w:cs="ＭＳ ゴシック" w:hint="eastAsia"/>
                </w:rPr>
                <w:delText xml:space="preserve">　</w:delText>
              </w:r>
            </w:del>
          </w:p>
        </w:tc>
      </w:tr>
      <w:tr w:rsidR="00B62EC2" w:rsidRPr="008F103D"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72" w:author=" " w:date="2019-05-27T04: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PrChange w:id="173" w:author=" " w:date="2019-05-27T04:32:00Z">
            <w:trPr>
              <w:cantSplit/>
            </w:trPr>
          </w:trPrChange>
        </w:trPr>
        <w:tc>
          <w:tcPr>
            <w:tcW w:w="1188" w:type="pct"/>
            <w:tcBorders>
              <w:top w:val="single" w:sz="4" w:space="0" w:color="auto"/>
              <w:left w:val="single" w:sz="4" w:space="0" w:color="auto"/>
              <w:bottom w:val="single" w:sz="4" w:space="0" w:color="auto"/>
              <w:right w:val="single" w:sz="4" w:space="0" w:color="auto"/>
            </w:tcBorders>
            <w:vAlign w:val="center"/>
            <w:tcPrChange w:id="174" w:author=" " w:date="2019-05-27T04:32:00Z">
              <w:tcPr>
                <w:tcW w:w="1348" w:type="pct"/>
                <w:gridSpan w:val="5"/>
                <w:tcBorders>
                  <w:top w:val="single" w:sz="4" w:space="0" w:color="auto"/>
                  <w:left w:val="single" w:sz="4" w:space="0" w:color="auto"/>
                  <w:bottom w:val="single" w:sz="4" w:space="0" w:color="auto"/>
                  <w:right w:val="single" w:sz="4" w:space="0" w:color="auto"/>
                </w:tcBorders>
                <w:vAlign w:val="center"/>
              </w:tcPr>
            </w:tcPrChange>
          </w:tcPr>
          <w:p w:rsidR="00B62EC2" w:rsidRPr="00967200" w:rsidRDefault="00B62EC2" w:rsidP="00B62EC2">
            <w:pPr>
              <w:pStyle w:val="TAL"/>
            </w:pPr>
            <w:r w:rsidRPr="00F777CD">
              <w:t>DL_20A-n50A_UL_20A_n50A</w:t>
            </w:r>
          </w:p>
        </w:tc>
        <w:tc>
          <w:tcPr>
            <w:tcW w:w="546" w:type="pct"/>
            <w:tcBorders>
              <w:top w:val="single" w:sz="4" w:space="0" w:color="auto"/>
              <w:left w:val="single" w:sz="4" w:space="0" w:color="auto"/>
              <w:bottom w:val="single" w:sz="4" w:space="0" w:color="auto"/>
              <w:right w:val="single" w:sz="4" w:space="0" w:color="auto"/>
            </w:tcBorders>
            <w:vAlign w:val="center"/>
            <w:tcPrChange w:id="175" w:author=" " w:date="2019-05-27T04:32:00Z">
              <w:tcPr>
                <w:tcW w:w="392"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967200" w:rsidRDefault="00B62EC2" w:rsidP="00B62EC2">
            <w:pPr>
              <w:pStyle w:val="TAL"/>
            </w:pPr>
            <w:r w:rsidRPr="00F777CD">
              <w:t>Rel-16</w:t>
            </w:r>
          </w:p>
        </w:tc>
        <w:tc>
          <w:tcPr>
            <w:tcW w:w="1224" w:type="pct"/>
            <w:tcBorders>
              <w:top w:val="single" w:sz="4" w:space="0" w:color="auto"/>
              <w:left w:val="single" w:sz="4" w:space="0" w:color="auto"/>
              <w:bottom w:val="single" w:sz="4" w:space="0" w:color="auto"/>
              <w:right w:val="single" w:sz="4" w:space="0" w:color="auto"/>
            </w:tcBorders>
            <w:vAlign w:val="center"/>
            <w:tcPrChange w:id="176" w:author=" " w:date="2019-05-27T04:32:00Z">
              <w:tcPr>
                <w:tcW w:w="616"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967200" w:rsidRDefault="00B62EC2" w:rsidP="00B62EC2">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vAlign w:val="center"/>
            <w:tcPrChange w:id="177" w:author=" " w:date="2019-05-27T04:32:00Z">
              <w:tcPr>
                <w:tcW w:w="922" w:type="pct"/>
                <w:gridSpan w:val="5"/>
                <w:tcBorders>
                  <w:top w:val="single" w:sz="4" w:space="0" w:color="auto"/>
                  <w:left w:val="single" w:sz="4" w:space="0" w:color="auto"/>
                  <w:bottom w:val="single" w:sz="4" w:space="0" w:color="auto"/>
                  <w:right w:val="single" w:sz="4" w:space="0" w:color="auto"/>
                </w:tcBorders>
              </w:tcPr>
            </w:tcPrChange>
          </w:tcPr>
          <w:p w:rsidR="00B62EC2" w:rsidRPr="00F777CD" w:rsidRDefault="00B62EC2" w:rsidP="00B62EC2">
            <w:pPr>
              <w:pStyle w:val="TAL"/>
            </w:pPr>
          </w:p>
        </w:tc>
        <w:tc>
          <w:tcPr>
            <w:tcW w:w="429" w:type="pct"/>
            <w:tcBorders>
              <w:top w:val="single" w:sz="4" w:space="0" w:color="auto"/>
              <w:left w:val="single" w:sz="4" w:space="0" w:color="auto"/>
              <w:bottom w:val="single" w:sz="4" w:space="0" w:color="auto"/>
              <w:right w:val="single" w:sz="4" w:space="0" w:color="auto"/>
            </w:tcBorders>
            <w:vAlign w:val="center"/>
            <w:tcPrChange w:id="178" w:author=" " w:date="2019-05-27T04:32:00Z">
              <w:tcPr>
                <w:tcW w:w="484" w:type="pct"/>
                <w:gridSpan w:val="5"/>
                <w:tcBorders>
                  <w:top w:val="single" w:sz="4" w:space="0" w:color="auto"/>
                  <w:left w:val="single" w:sz="4" w:space="0" w:color="auto"/>
                  <w:bottom w:val="single" w:sz="4" w:space="0" w:color="auto"/>
                  <w:right w:val="single" w:sz="4" w:space="0" w:color="auto"/>
                </w:tcBorders>
                <w:vAlign w:val="center"/>
              </w:tcPr>
            </w:tcPrChange>
          </w:tcPr>
          <w:p w:rsidR="00B62EC2" w:rsidRPr="008F103D" w:rsidRDefault="00B62EC2" w:rsidP="00B62EC2">
            <w:pPr>
              <w:pStyle w:val="TAL"/>
            </w:pPr>
            <w:ins w:id="179" w:author=" " w:date="2019-05-27T04:32:00Z">
              <w:r w:rsidRPr="00FB754D">
                <w:rPr>
                  <w:rFonts w:cs="Arial"/>
                  <w:color w:val="000000"/>
                  <w:szCs w:val="18"/>
                </w:rPr>
                <w:t>no</w:t>
              </w:r>
            </w:ins>
            <w:del w:id="180" w:author=" " w:date="2019-05-27T04:32:00Z">
              <w:r w:rsidRPr="00F777CD" w:rsidDel="00FE2DFD">
                <w:delText>no</w:delText>
              </w:r>
            </w:del>
          </w:p>
        </w:tc>
        <w:tc>
          <w:tcPr>
            <w:tcW w:w="283" w:type="pct"/>
            <w:tcBorders>
              <w:top w:val="single" w:sz="4" w:space="0" w:color="auto"/>
              <w:left w:val="single" w:sz="4" w:space="0" w:color="auto"/>
              <w:bottom w:val="single" w:sz="4" w:space="0" w:color="auto"/>
              <w:right w:val="single" w:sz="4" w:space="0" w:color="auto"/>
            </w:tcBorders>
            <w:vAlign w:val="center"/>
            <w:tcPrChange w:id="181" w:author=" " w:date="2019-05-27T04:32:00Z">
              <w:tcPr>
                <w:tcW w:w="317"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8F103D" w:rsidRDefault="00B62EC2" w:rsidP="00B62EC2">
            <w:pPr>
              <w:pStyle w:val="TAL"/>
            </w:pPr>
            <w:ins w:id="182" w:author=" " w:date="2019-05-27T04:32:00Z">
              <w:r w:rsidRPr="00FB754D">
                <w:rPr>
                  <w:rFonts w:cs="Arial"/>
                  <w:color w:val="000000"/>
                  <w:szCs w:val="18"/>
                </w:rPr>
                <w:t>no</w:t>
              </w:r>
            </w:ins>
            <w:del w:id="183" w:author=" " w:date="2019-05-27T04:32:00Z">
              <w:r w:rsidRPr="00F777CD" w:rsidDel="00FE2DFD">
                <w:delText>no</w:delText>
              </w:r>
            </w:del>
          </w:p>
        </w:tc>
        <w:tc>
          <w:tcPr>
            <w:tcW w:w="814" w:type="pct"/>
            <w:tcBorders>
              <w:top w:val="single" w:sz="4" w:space="0" w:color="auto"/>
              <w:left w:val="single" w:sz="4" w:space="0" w:color="auto"/>
              <w:bottom w:val="single" w:sz="4" w:space="0" w:color="auto"/>
              <w:right w:val="single" w:sz="4" w:space="0" w:color="auto"/>
            </w:tcBorders>
            <w:vAlign w:val="center"/>
            <w:tcPrChange w:id="184" w:author=" " w:date="2019-05-27T04:32:00Z">
              <w:tcPr>
                <w:tcW w:w="921"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8F103D" w:rsidRDefault="00B62EC2" w:rsidP="00B62EC2">
            <w:pPr>
              <w:pStyle w:val="TAL"/>
            </w:pPr>
            <w:del w:id="185" w:author=" " w:date="2019-05-27T04:32:00Z">
              <w:r w:rsidRPr="00F777CD" w:rsidDel="00FE2DFD">
                <w:delText>SUO and Reference sensitivity should be studied</w:delText>
              </w:r>
              <w:r w:rsidRPr="00F777CD" w:rsidDel="00FE2DFD">
                <w:rPr>
                  <w:rFonts w:ascii="ＭＳ ゴシック" w:eastAsia="ＭＳ ゴシック" w:hAnsi="ＭＳ ゴシック" w:cs="ＭＳ ゴシック" w:hint="eastAsia"/>
                </w:rPr>
                <w:delText xml:space="preserve">　</w:delText>
              </w:r>
            </w:del>
          </w:p>
        </w:tc>
      </w:tr>
      <w:tr w:rsidR="00B62EC2" w:rsidRPr="008F103D"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6" w:author=" " w:date="2019-05-27T04: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PrChange w:id="187" w:author=" " w:date="2019-05-27T04:32:00Z">
            <w:trPr>
              <w:cantSplit/>
            </w:trPr>
          </w:trPrChange>
        </w:trPr>
        <w:tc>
          <w:tcPr>
            <w:tcW w:w="1188" w:type="pct"/>
            <w:tcBorders>
              <w:top w:val="single" w:sz="4" w:space="0" w:color="auto"/>
              <w:left w:val="single" w:sz="4" w:space="0" w:color="auto"/>
              <w:bottom w:val="single" w:sz="4" w:space="0" w:color="auto"/>
              <w:right w:val="single" w:sz="4" w:space="0" w:color="auto"/>
            </w:tcBorders>
            <w:vAlign w:val="center"/>
            <w:tcPrChange w:id="188" w:author=" " w:date="2019-05-27T04:32:00Z">
              <w:tcPr>
                <w:tcW w:w="1348" w:type="pct"/>
                <w:gridSpan w:val="5"/>
                <w:tcBorders>
                  <w:top w:val="single" w:sz="4" w:space="0" w:color="auto"/>
                  <w:left w:val="single" w:sz="4" w:space="0" w:color="auto"/>
                  <w:bottom w:val="single" w:sz="4" w:space="0" w:color="auto"/>
                  <w:right w:val="single" w:sz="4" w:space="0" w:color="auto"/>
                </w:tcBorders>
                <w:vAlign w:val="center"/>
              </w:tcPr>
            </w:tcPrChange>
          </w:tcPr>
          <w:p w:rsidR="00B62EC2" w:rsidRPr="00967200" w:rsidRDefault="00B62EC2" w:rsidP="00B62EC2">
            <w:pPr>
              <w:pStyle w:val="TAL"/>
            </w:pPr>
            <w:r w:rsidRPr="00F777CD">
              <w:t>DL_28A-n50A_UL_28A_n50A</w:t>
            </w:r>
          </w:p>
        </w:tc>
        <w:tc>
          <w:tcPr>
            <w:tcW w:w="546" w:type="pct"/>
            <w:tcBorders>
              <w:top w:val="single" w:sz="4" w:space="0" w:color="auto"/>
              <w:left w:val="single" w:sz="4" w:space="0" w:color="auto"/>
              <w:bottom w:val="single" w:sz="4" w:space="0" w:color="auto"/>
              <w:right w:val="single" w:sz="4" w:space="0" w:color="auto"/>
            </w:tcBorders>
            <w:vAlign w:val="center"/>
            <w:tcPrChange w:id="189" w:author=" " w:date="2019-05-27T04:32:00Z">
              <w:tcPr>
                <w:tcW w:w="392"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967200" w:rsidRDefault="00B62EC2" w:rsidP="00B62EC2">
            <w:pPr>
              <w:pStyle w:val="TAL"/>
            </w:pPr>
            <w:r w:rsidRPr="00F777CD">
              <w:t>Rel-16</w:t>
            </w:r>
          </w:p>
        </w:tc>
        <w:tc>
          <w:tcPr>
            <w:tcW w:w="1224" w:type="pct"/>
            <w:tcBorders>
              <w:top w:val="single" w:sz="4" w:space="0" w:color="auto"/>
              <w:left w:val="single" w:sz="4" w:space="0" w:color="auto"/>
              <w:bottom w:val="single" w:sz="4" w:space="0" w:color="auto"/>
              <w:right w:val="single" w:sz="4" w:space="0" w:color="auto"/>
            </w:tcBorders>
            <w:vAlign w:val="center"/>
            <w:tcPrChange w:id="190" w:author=" " w:date="2019-05-27T04:32:00Z">
              <w:tcPr>
                <w:tcW w:w="616"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967200" w:rsidRDefault="00B62EC2" w:rsidP="00B62EC2">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vAlign w:val="center"/>
            <w:tcPrChange w:id="191" w:author=" " w:date="2019-05-27T04:32:00Z">
              <w:tcPr>
                <w:tcW w:w="922" w:type="pct"/>
                <w:gridSpan w:val="5"/>
                <w:tcBorders>
                  <w:top w:val="single" w:sz="4" w:space="0" w:color="auto"/>
                  <w:left w:val="single" w:sz="4" w:space="0" w:color="auto"/>
                  <w:bottom w:val="single" w:sz="4" w:space="0" w:color="auto"/>
                  <w:right w:val="single" w:sz="4" w:space="0" w:color="auto"/>
                </w:tcBorders>
              </w:tcPr>
            </w:tcPrChange>
          </w:tcPr>
          <w:p w:rsidR="00B62EC2" w:rsidRPr="00F777CD" w:rsidRDefault="00B62EC2" w:rsidP="00B62EC2">
            <w:pPr>
              <w:pStyle w:val="TAL"/>
            </w:pPr>
            <w:ins w:id="192" w:author=" " w:date="2019-05-27T04:32:00Z">
              <w:r w:rsidRPr="00FB754D">
                <w:rPr>
                  <w:rFonts w:cs="Arial"/>
                  <w:color w:val="000000"/>
                  <w:szCs w:val="18"/>
                </w:rPr>
                <w:t xml:space="preserve">TR 37.716-11-11: </w:t>
              </w:r>
              <w:r w:rsidRPr="000B40ED">
                <w:rPr>
                  <w:rFonts w:cs="Arial"/>
                  <w:color w:val="000000"/>
                  <w:szCs w:val="18"/>
                </w:rPr>
                <w:t>R4-19070</w:t>
              </w:r>
              <w:r>
                <w:rPr>
                  <w:rFonts w:cs="Arial"/>
                  <w:color w:val="000000"/>
                  <w:szCs w:val="18"/>
                </w:rPr>
                <w:t>10</w:t>
              </w:r>
              <w:r w:rsidRPr="00FB754D">
                <w:rPr>
                  <w:rFonts w:cs="Arial"/>
                  <w:color w:val="000000"/>
                  <w:szCs w:val="18"/>
                </w:rPr>
                <w:br/>
                <w:t>TS 38.101-3: R4-1905498</w:t>
              </w:r>
            </w:ins>
          </w:p>
        </w:tc>
        <w:tc>
          <w:tcPr>
            <w:tcW w:w="429" w:type="pct"/>
            <w:tcBorders>
              <w:top w:val="single" w:sz="4" w:space="0" w:color="auto"/>
              <w:left w:val="single" w:sz="4" w:space="0" w:color="auto"/>
              <w:bottom w:val="single" w:sz="4" w:space="0" w:color="auto"/>
              <w:right w:val="single" w:sz="4" w:space="0" w:color="auto"/>
            </w:tcBorders>
            <w:vAlign w:val="center"/>
            <w:tcPrChange w:id="193" w:author=" " w:date="2019-05-27T04:32:00Z">
              <w:tcPr>
                <w:tcW w:w="484" w:type="pct"/>
                <w:gridSpan w:val="5"/>
                <w:tcBorders>
                  <w:top w:val="single" w:sz="4" w:space="0" w:color="auto"/>
                  <w:left w:val="single" w:sz="4" w:space="0" w:color="auto"/>
                  <w:bottom w:val="single" w:sz="4" w:space="0" w:color="auto"/>
                  <w:right w:val="single" w:sz="4" w:space="0" w:color="auto"/>
                </w:tcBorders>
                <w:vAlign w:val="center"/>
              </w:tcPr>
            </w:tcPrChange>
          </w:tcPr>
          <w:p w:rsidR="00B62EC2" w:rsidRPr="008F103D" w:rsidRDefault="00B62EC2" w:rsidP="00B62EC2">
            <w:pPr>
              <w:pStyle w:val="TAL"/>
            </w:pPr>
            <w:ins w:id="194" w:author=" " w:date="2019-05-27T04:32:00Z">
              <w:r w:rsidRPr="00FB754D">
                <w:rPr>
                  <w:rFonts w:cs="Arial"/>
                  <w:color w:val="000000"/>
                  <w:szCs w:val="18"/>
                </w:rPr>
                <w:t>Yes</w:t>
              </w:r>
            </w:ins>
            <w:del w:id="195" w:author=" " w:date="2019-05-27T04:32:00Z">
              <w:r w:rsidRPr="00F777CD" w:rsidDel="00FE2DFD">
                <w:delText>no</w:delText>
              </w:r>
            </w:del>
          </w:p>
        </w:tc>
        <w:tc>
          <w:tcPr>
            <w:tcW w:w="283" w:type="pct"/>
            <w:tcBorders>
              <w:top w:val="single" w:sz="4" w:space="0" w:color="auto"/>
              <w:left w:val="single" w:sz="4" w:space="0" w:color="auto"/>
              <w:bottom w:val="single" w:sz="4" w:space="0" w:color="auto"/>
              <w:right w:val="single" w:sz="4" w:space="0" w:color="auto"/>
            </w:tcBorders>
            <w:vAlign w:val="center"/>
            <w:tcPrChange w:id="196" w:author=" " w:date="2019-05-27T04:32:00Z">
              <w:tcPr>
                <w:tcW w:w="317"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8F103D" w:rsidRDefault="00B62EC2" w:rsidP="00B62EC2">
            <w:pPr>
              <w:pStyle w:val="TAL"/>
            </w:pPr>
            <w:ins w:id="197" w:author=" " w:date="2019-05-27T04:32:00Z">
              <w:r w:rsidRPr="00FB754D">
                <w:rPr>
                  <w:rFonts w:cs="Arial"/>
                  <w:color w:val="000000"/>
                  <w:szCs w:val="18"/>
                </w:rPr>
                <w:t>Yes</w:t>
              </w:r>
            </w:ins>
            <w:del w:id="198" w:author=" " w:date="2019-05-27T04:32:00Z">
              <w:r w:rsidRPr="00F777CD" w:rsidDel="00FE2DFD">
                <w:delText>no</w:delText>
              </w:r>
            </w:del>
          </w:p>
        </w:tc>
        <w:tc>
          <w:tcPr>
            <w:tcW w:w="814" w:type="pct"/>
            <w:tcBorders>
              <w:top w:val="single" w:sz="4" w:space="0" w:color="auto"/>
              <w:left w:val="single" w:sz="4" w:space="0" w:color="auto"/>
              <w:bottom w:val="single" w:sz="4" w:space="0" w:color="auto"/>
              <w:right w:val="single" w:sz="4" w:space="0" w:color="auto"/>
            </w:tcBorders>
            <w:vAlign w:val="center"/>
            <w:tcPrChange w:id="199" w:author=" " w:date="2019-05-27T04:32:00Z">
              <w:tcPr>
                <w:tcW w:w="921"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8F103D" w:rsidRDefault="00B62EC2" w:rsidP="00B62EC2">
            <w:pPr>
              <w:pStyle w:val="TAL"/>
            </w:pPr>
            <w:ins w:id="200" w:author=" " w:date="2019-05-27T04:32:00Z">
              <w:r w:rsidRPr="00FB754D">
                <w:rPr>
                  <w:rFonts w:cs="Arial"/>
                  <w:color w:val="000000"/>
                  <w:szCs w:val="18"/>
                </w:rPr>
                <w:t>none</w:t>
              </w:r>
            </w:ins>
            <w:del w:id="201" w:author=" " w:date="2019-05-27T04:32:00Z">
              <w:r w:rsidRPr="00F777CD" w:rsidDel="00FE2DFD">
                <w:delText>SUO and Reference sensitivity should be studied</w:delText>
              </w:r>
            </w:del>
          </w:p>
        </w:tc>
      </w:tr>
      <w:tr w:rsidR="00B62EC2" w:rsidRPr="008F103D"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02" w:author=" " w:date="2019-05-27T04: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PrChange w:id="203" w:author=" " w:date="2019-05-27T04:32:00Z">
            <w:trPr>
              <w:cantSplit/>
            </w:trPr>
          </w:trPrChange>
        </w:trPr>
        <w:tc>
          <w:tcPr>
            <w:tcW w:w="1188" w:type="pct"/>
            <w:tcBorders>
              <w:top w:val="single" w:sz="4" w:space="0" w:color="auto"/>
              <w:left w:val="single" w:sz="4" w:space="0" w:color="auto"/>
              <w:bottom w:val="single" w:sz="4" w:space="0" w:color="auto"/>
              <w:right w:val="single" w:sz="4" w:space="0" w:color="auto"/>
            </w:tcBorders>
            <w:vAlign w:val="center"/>
            <w:tcPrChange w:id="204" w:author=" " w:date="2019-05-27T04:32:00Z">
              <w:tcPr>
                <w:tcW w:w="1348" w:type="pct"/>
                <w:gridSpan w:val="5"/>
                <w:tcBorders>
                  <w:top w:val="single" w:sz="4" w:space="0" w:color="auto"/>
                  <w:left w:val="single" w:sz="4" w:space="0" w:color="auto"/>
                  <w:bottom w:val="single" w:sz="4" w:space="0" w:color="auto"/>
                  <w:right w:val="single" w:sz="4" w:space="0" w:color="auto"/>
                </w:tcBorders>
                <w:vAlign w:val="center"/>
              </w:tcPr>
            </w:tcPrChange>
          </w:tcPr>
          <w:p w:rsidR="00B62EC2" w:rsidRPr="00967200" w:rsidRDefault="00B62EC2" w:rsidP="00B62EC2">
            <w:pPr>
              <w:pStyle w:val="TAL"/>
            </w:pPr>
            <w:r w:rsidRPr="00F777CD">
              <w:t>DC_28A-n41A</w:t>
            </w:r>
          </w:p>
        </w:tc>
        <w:tc>
          <w:tcPr>
            <w:tcW w:w="546" w:type="pct"/>
            <w:tcBorders>
              <w:top w:val="single" w:sz="4" w:space="0" w:color="auto"/>
              <w:left w:val="single" w:sz="4" w:space="0" w:color="auto"/>
              <w:bottom w:val="single" w:sz="4" w:space="0" w:color="auto"/>
              <w:right w:val="single" w:sz="4" w:space="0" w:color="auto"/>
            </w:tcBorders>
            <w:vAlign w:val="center"/>
            <w:tcPrChange w:id="205" w:author=" " w:date="2019-05-27T04:32:00Z">
              <w:tcPr>
                <w:tcW w:w="392"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967200" w:rsidRDefault="00B62EC2" w:rsidP="00B62EC2">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vAlign w:val="center"/>
            <w:tcPrChange w:id="206" w:author=" " w:date="2019-05-27T04:32:00Z">
              <w:tcPr>
                <w:tcW w:w="616"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967200" w:rsidRDefault="00B62EC2" w:rsidP="00B62EC2">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vAlign w:val="center"/>
            <w:tcPrChange w:id="207" w:author=" " w:date="2019-05-27T04:32:00Z">
              <w:tcPr>
                <w:tcW w:w="922" w:type="pct"/>
                <w:gridSpan w:val="5"/>
                <w:tcBorders>
                  <w:top w:val="single" w:sz="4" w:space="0" w:color="auto"/>
                  <w:left w:val="single" w:sz="4" w:space="0" w:color="auto"/>
                  <w:bottom w:val="single" w:sz="4" w:space="0" w:color="auto"/>
                  <w:right w:val="single" w:sz="4" w:space="0" w:color="auto"/>
                </w:tcBorders>
              </w:tcPr>
            </w:tcPrChange>
          </w:tcPr>
          <w:p w:rsidR="00B62EC2" w:rsidRPr="00F777CD" w:rsidRDefault="00B62EC2" w:rsidP="00B62EC2">
            <w:pPr>
              <w:pStyle w:val="TAL"/>
            </w:pPr>
            <w:ins w:id="208" w:author=" " w:date="2019-05-27T04:32:00Z">
              <w:r w:rsidRPr="00FB754D">
                <w:rPr>
                  <w:rFonts w:cs="Arial"/>
                  <w:color w:val="000000"/>
                  <w:szCs w:val="18"/>
                </w:rPr>
                <w:t xml:space="preserve">TR 37.716-11-11: </w:t>
              </w:r>
              <w:r w:rsidRPr="000B40ED">
                <w:rPr>
                  <w:rFonts w:cs="Arial"/>
                  <w:color w:val="000000"/>
                  <w:szCs w:val="18"/>
                </w:rPr>
                <w:t>R4-1907009</w:t>
              </w:r>
              <w:r w:rsidRPr="00FB754D">
                <w:rPr>
                  <w:rFonts w:cs="Arial"/>
                  <w:color w:val="000000"/>
                  <w:szCs w:val="18"/>
                </w:rPr>
                <w:br/>
                <w:t>TS 38.101-3: R4-1905498</w:t>
              </w:r>
            </w:ins>
          </w:p>
        </w:tc>
        <w:tc>
          <w:tcPr>
            <w:tcW w:w="429" w:type="pct"/>
            <w:tcBorders>
              <w:top w:val="single" w:sz="4" w:space="0" w:color="auto"/>
              <w:left w:val="single" w:sz="4" w:space="0" w:color="auto"/>
              <w:bottom w:val="single" w:sz="4" w:space="0" w:color="auto"/>
              <w:right w:val="single" w:sz="4" w:space="0" w:color="auto"/>
            </w:tcBorders>
            <w:vAlign w:val="center"/>
            <w:tcPrChange w:id="209" w:author=" " w:date="2019-05-27T04:32:00Z">
              <w:tcPr>
                <w:tcW w:w="484" w:type="pct"/>
                <w:gridSpan w:val="5"/>
                <w:tcBorders>
                  <w:top w:val="single" w:sz="4" w:space="0" w:color="auto"/>
                  <w:left w:val="single" w:sz="4" w:space="0" w:color="auto"/>
                  <w:bottom w:val="single" w:sz="4" w:space="0" w:color="auto"/>
                  <w:right w:val="single" w:sz="4" w:space="0" w:color="auto"/>
                </w:tcBorders>
                <w:vAlign w:val="center"/>
              </w:tcPr>
            </w:tcPrChange>
          </w:tcPr>
          <w:p w:rsidR="00B62EC2" w:rsidRPr="008F103D" w:rsidRDefault="00B62EC2" w:rsidP="00B62EC2">
            <w:pPr>
              <w:pStyle w:val="TAL"/>
            </w:pPr>
            <w:ins w:id="210" w:author=" " w:date="2019-05-27T04:32:00Z">
              <w:r w:rsidRPr="00FB754D">
                <w:rPr>
                  <w:rFonts w:cs="Arial"/>
                  <w:color w:val="000000"/>
                  <w:szCs w:val="18"/>
                </w:rPr>
                <w:t>Yes</w:t>
              </w:r>
            </w:ins>
            <w:del w:id="211" w:author=" " w:date="2019-05-27T04:32:00Z">
              <w:r w:rsidRPr="00F777CD" w:rsidDel="00FE2DFD">
                <w:delText>no</w:delText>
              </w:r>
            </w:del>
          </w:p>
        </w:tc>
        <w:tc>
          <w:tcPr>
            <w:tcW w:w="283" w:type="pct"/>
            <w:tcBorders>
              <w:top w:val="single" w:sz="4" w:space="0" w:color="auto"/>
              <w:left w:val="single" w:sz="4" w:space="0" w:color="auto"/>
              <w:bottom w:val="single" w:sz="4" w:space="0" w:color="auto"/>
              <w:right w:val="single" w:sz="4" w:space="0" w:color="auto"/>
            </w:tcBorders>
            <w:vAlign w:val="center"/>
            <w:tcPrChange w:id="212" w:author=" " w:date="2019-05-27T04:32:00Z">
              <w:tcPr>
                <w:tcW w:w="317"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8F103D" w:rsidRDefault="00B62EC2" w:rsidP="00B62EC2">
            <w:pPr>
              <w:pStyle w:val="TAL"/>
            </w:pPr>
            <w:ins w:id="213" w:author=" " w:date="2019-05-27T04:32:00Z">
              <w:r w:rsidRPr="00FB754D">
                <w:rPr>
                  <w:rFonts w:cs="Arial"/>
                  <w:color w:val="000000"/>
                  <w:szCs w:val="18"/>
                </w:rPr>
                <w:t>Yes</w:t>
              </w:r>
            </w:ins>
            <w:del w:id="214" w:author=" " w:date="2019-05-27T04:32:00Z">
              <w:r w:rsidRPr="00F777CD" w:rsidDel="00FE2DFD">
                <w:delText>no</w:delText>
              </w:r>
            </w:del>
          </w:p>
        </w:tc>
        <w:tc>
          <w:tcPr>
            <w:tcW w:w="814" w:type="pct"/>
            <w:tcBorders>
              <w:top w:val="single" w:sz="4" w:space="0" w:color="auto"/>
              <w:left w:val="single" w:sz="4" w:space="0" w:color="auto"/>
              <w:bottom w:val="single" w:sz="4" w:space="0" w:color="auto"/>
              <w:right w:val="single" w:sz="4" w:space="0" w:color="auto"/>
            </w:tcBorders>
            <w:vAlign w:val="center"/>
            <w:tcPrChange w:id="215" w:author=" " w:date="2019-05-27T04:32:00Z">
              <w:tcPr>
                <w:tcW w:w="921"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8F103D" w:rsidRDefault="00B62EC2" w:rsidP="00B62EC2">
            <w:pPr>
              <w:pStyle w:val="TAL"/>
            </w:pPr>
            <w:ins w:id="216" w:author=" " w:date="2019-05-27T04:32:00Z">
              <w:r w:rsidRPr="00FB754D">
                <w:rPr>
                  <w:rFonts w:cs="Arial"/>
                  <w:color w:val="000000"/>
                  <w:szCs w:val="18"/>
                </w:rPr>
                <w:t>none</w:t>
              </w:r>
            </w:ins>
            <w:del w:id="217" w:author=" " w:date="2019-05-27T04:32:00Z">
              <w:r w:rsidRPr="00F777CD" w:rsidDel="00FE2DFD">
                <w:delText>SUO and Reference sensitivity should be studied</w:delText>
              </w:r>
            </w:del>
          </w:p>
        </w:tc>
      </w:tr>
      <w:tr w:rsidR="00B62EC2" w:rsidRPr="008F103D"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18" w:author=" " w:date="2019-05-27T04: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PrChange w:id="219" w:author=" " w:date="2019-05-27T04:32:00Z">
            <w:trPr>
              <w:cantSplit/>
            </w:trPr>
          </w:trPrChange>
        </w:trPr>
        <w:tc>
          <w:tcPr>
            <w:tcW w:w="1188" w:type="pct"/>
            <w:tcBorders>
              <w:top w:val="single" w:sz="4" w:space="0" w:color="auto"/>
              <w:left w:val="single" w:sz="4" w:space="0" w:color="auto"/>
              <w:bottom w:val="single" w:sz="4" w:space="0" w:color="auto"/>
              <w:right w:val="single" w:sz="4" w:space="0" w:color="auto"/>
            </w:tcBorders>
            <w:vAlign w:val="center"/>
            <w:tcPrChange w:id="220" w:author=" " w:date="2019-05-27T04:32:00Z">
              <w:tcPr>
                <w:tcW w:w="1348" w:type="pct"/>
                <w:gridSpan w:val="5"/>
                <w:tcBorders>
                  <w:top w:val="single" w:sz="4" w:space="0" w:color="auto"/>
                  <w:left w:val="single" w:sz="4" w:space="0" w:color="auto"/>
                  <w:bottom w:val="single" w:sz="4" w:space="0" w:color="auto"/>
                  <w:right w:val="single" w:sz="4" w:space="0" w:color="auto"/>
                </w:tcBorders>
                <w:vAlign w:val="center"/>
              </w:tcPr>
            </w:tcPrChange>
          </w:tcPr>
          <w:p w:rsidR="00B62EC2" w:rsidRPr="00967200" w:rsidRDefault="00B62EC2" w:rsidP="00B62EC2">
            <w:pPr>
              <w:pStyle w:val="TAL"/>
            </w:pPr>
            <w:r w:rsidRPr="00F777CD">
              <w:t>DC_20A-n41A</w:t>
            </w:r>
          </w:p>
        </w:tc>
        <w:tc>
          <w:tcPr>
            <w:tcW w:w="546" w:type="pct"/>
            <w:tcBorders>
              <w:top w:val="single" w:sz="4" w:space="0" w:color="auto"/>
              <w:left w:val="single" w:sz="4" w:space="0" w:color="auto"/>
              <w:bottom w:val="single" w:sz="4" w:space="0" w:color="auto"/>
              <w:right w:val="single" w:sz="4" w:space="0" w:color="auto"/>
            </w:tcBorders>
            <w:vAlign w:val="center"/>
            <w:tcPrChange w:id="221" w:author=" " w:date="2019-05-27T04:32:00Z">
              <w:tcPr>
                <w:tcW w:w="392"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967200" w:rsidRDefault="00B62EC2" w:rsidP="00B62EC2">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vAlign w:val="center"/>
            <w:tcPrChange w:id="222" w:author=" " w:date="2019-05-27T04:32:00Z">
              <w:tcPr>
                <w:tcW w:w="616"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967200" w:rsidRDefault="00B62EC2" w:rsidP="00B62EC2">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vAlign w:val="center"/>
            <w:tcPrChange w:id="223" w:author=" " w:date="2019-05-27T04:32:00Z">
              <w:tcPr>
                <w:tcW w:w="922" w:type="pct"/>
                <w:gridSpan w:val="5"/>
                <w:tcBorders>
                  <w:top w:val="single" w:sz="4" w:space="0" w:color="auto"/>
                  <w:left w:val="single" w:sz="4" w:space="0" w:color="auto"/>
                  <w:bottom w:val="single" w:sz="4" w:space="0" w:color="auto"/>
                  <w:right w:val="single" w:sz="4" w:space="0" w:color="auto"/>
                </w:tcBorders>
              </w:tcPr>
            </w:tcPrChange>
          </w:tcPr>
          <w:p w:rsidR="00B62EC2" w:rsidRPr="00F777CD" w:rsidRDefault="00B62EC2" w:rsidP="00B62EC2">
            <w:pPr>
              <w:pStyle w:val="TAL"/>
            </w:pPr>
          </w:p>
        </w:tc>
        <w:tc>
          <w:tcPr>
            <w:tcW w:w="429" w:type="pct"/>
            <w:tcBorders>
              <w:top w:val="single" w:sz="4" w:space="0" w:color="auto"/>
              <w:left w:val="single" w:sz="4" w:space="0" w:color="auto"/>
              <w:bottom w:val="single" w:sz="4" w:space="0" w:color="auto"/>
              <w:right w:val="single" w:sz="4" w:space="0" w:color="auto"/>
            </w:tcBorders>
            <w:vAlign w:val="center"/>
            <w:tcPrChange w:id="224" w:author=" " w:date="2019-05-27T04:32:00Z">
              <w:tcPr>
                <w:tcW w:w="484" w:type="pct"/>
                <w:gridSpan w:val="5"/>
                <w:tcBorders>
                  <w:top w:val="single" w:sz="4" w:space="0" w:color="auto"/>
                  <w:left w:val="single" w:sz="4" w:space="0" w:color="auto"/>
                  <w:bottom w:val="single" w:sz="4" w:space="0" w:color="auto"/>
                  <w:right w:val="single" w:sz="4" w:space="0" w:color="auto"/>
                </w:tcBorders>
                <w:vAlign w:val="center"/>
              </w:tcPr>
            </w:tcPrChange>
          </w:tcPr>
          <w:p w:rsidR="00B62EC2" w:rsidRPr="008F103D" w:rsidRDefault="00B62EC2" w:rsidP="00B62EC2">
            <w:pPr>
              <w:pStyle w:val="TAL"/>
            </w:pPr>
            <w:ins w:id="225" w:author=" " w:date="2019-05-27T04:32:00Z">
              <w:r w:rsidRPr="00FB754D">
                <w:rPr>
                  <w:rFonts w:cs="Arial"/>
                  <w:color w:val="000000"/>
                  <w:szCs w:val="18"/>
                </w:rPr>
                <w:t>no</w:t>
              </w:r>
            </w:ins>
            <w:del w:id="226" w:author=" " w:date="2019-05-27T04:32:00Z">
              <w:r w:rsidRPr="00F777CD" w:rsidDel="00FE2DFD">
                <w:delText>no</w:delText>
              </w:r>
            </w:del>
          </w:p>
        </w:tc>
        <w:tc>
          <w:tcPr>
            <w:tcW w:w="283" w:type="pct"/>
            <w:tcBorders>
              <w:top w:val="single" w:sz="4" w:space="0" w:color="auto"/>
              <w:left w:val="single" w:sz="4" w:space="0" w:color="auto"/>
              <w:bottom w:val="single" w:sz="4" w:space="0" w:color="auto"/>
              <w:right w:val="single" w:sz="4" w:space="0" w:color="auto"/>
            </w:tcBorders>
            <w:vAlign w:val="center"/>
            <w:tcPrChange w:id="227" w:author=" " w:date="2019-05-27T04:32:00Z">
              <w:tcPr>
                <w:tcW w:w="317"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8F103D" w:rsidRDefault="00B62EC2" w:rsidP="00B62EC2">
            <w:pPr>
              <w:pStyle w:val="TAL"/>
            </w:pPr>
            <w:ins w:id="228" w:author=" " w:date="2019-05-27T04:32:00Z">
              <w:r w:rsidRPr="00FB754D">
                <w:rPr>
                  <w:rFonts w:cs="Arial"/>
                  <w:color w:val="000000"/>
                  <w:szCs w:val="18"/>
                </w:rPr>
                <w:t>no</w:t>
              </w:r>
            </w:ins>
            <w:del w:id="229" w:author=" " w:date="2019-05-27T04:32:00Z">
              <w:r w:rsidRPr="00F777CD" w:rsidDel="00FE2DFD">
                <w:delText>no</w:delText>
              </w:r>
            </w:del>
          </w:p>
        </w:tc>
        <w:tc>
          <w:tcPr>
            <w:tcW w:w="814" w:type="pct"/>
            <w:tcBorders>
              <w:top w:val="single" w:sz="4" w:space="0" w:color="auto"/>
              <w:left w:val="single" w:sz="4" w:space="0" w:color="auto"/>
              <w:bottom w:val="single" w:sz="4" w:space="0" w:color="auto"/>
              <w:right w:val="single" w:sz="4" w:space="0" w:color="auto"/>
            </w:tcBorders>
            <w:vAlign w:val="center"/>
            <w:tcPrChange w:id="230" w:author=" " w:date="2019-05-27T04:32:00Z">
              <w:tcPr>
                <w:tcW w:w="921"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8F103D" w:rsidRDefault="00B62EC2" w:rsidP="00B62EC2">
            <w:pPr>
              <w:pStyle w:val="TAL"/>
            </w:pPr>
            <w:del w:id="231" w:author=" " w:date="2019-05-27T04:32:00Z">
              <w:r w:rsidRPr="00F777CD" w:rsidDel="00FE2DFD">
                <w:delText>SUO and Reference sensitivity should be studied</w:delText>
              </w:r>
            </w:del>
          </w:p>
        </w:tc>
      </w:tr>
      <w:tr w:rsidR="00B62EC2" w:rsidRPr="008F103D"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32" w:author=" " w:date="2019-05-27T04:3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PrChange w:id="233" w:author=" " w:date="2019-05-27T04:32:00Z">
            <w:trPr>
              <w:cantSplit/>
            </w:trPr>
          </w:trPrChange>
        </w:trPr>
        <w:tc>
          <w:tcPr>
            <w:tcW w:w="1188" w:type="pct"/>
            <w:tcBorders>
              <w:top w:val="single" w:sz="4" w:space="0" w:color="auto"/>
              <w:left w:val="single" w:sz="4" w:space="0" w:color="auto"/>
              <w:bottom w:val="single" w:sz="4" w:space="0" w:color="auto"/>
              <w:right w:val="single" w:sz="4" w:space="0" w:color="auto"/>
            </w:tcBorders>
            <w:vAlign w:val="center"/>
            <w:tcPrChange w:id="234" w:author=" " w:date="2019-05-27T04:32:00Z">
              <w:tcPr>
                <w:tcW w:w="1348" w:type="pct"/>
                <w:gridSpan w:val="5"/>
                <w:tcBorders>
                  <w:top w:val="single" w:sz="4" w:space="0" w:color="auto"/>
                  <w:left w:val="single" w:sz="4" w:space="0" w:color="auto"/>
                  <w:bottom w:val="single" w:sz="4" w:space="0" w:color="auto"/>
                  <w:right w:val="single" w:sz="4" w:space="0" w:color="auto"/>
                </w:tcBorders>
                <w:vAlign w:val="center"/>
              </w:tcPr>
            </w:tcPrChange>
          </w:tcPr>
          <w:p w:rsidR="00B62EC2" w:rsidRPr="00967200" w:rsidRDefault="00B62EC2" w:rsidP="00B62EC2">
            <w:pPr>
              <w:pStyle w:val="TAL"/>
            </w:pPr>
            <w:r w:rsidRPr="00F777CD">
              <w:lastRenderedPageBreak/>
              <w:t>DC_1A-n41A</w:t>
            </w:r>
          </w:p>
        </w:tc>
        <w:tc>
          <w:tcPr>
            <w:tcW w:w="546" w:type="pct"/>
            <w:tcBorders>
              <w:top w:val="single" w:sz="4" w:space="0" w:color="auto"/>
              <w:left w:val="single" w:sz="4" w:space="0" w:color="auto"/>
              <w:bottom w:val="single" w:sz="4" w:space="0" w:color="auto"/>
              <w:right w:val="single" w:sz="4" w:space="0" w:color="auto"/>
            </w:tcBorders>
            <w:vAlign w:val="center"/>
            <w:tcPrChange w:id="235" w:author=" " w:date="2019-05-27T04:32:00Z">
              <w:tcPr>
                <w:tcW w:w="392"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967200" w:rsidRDefault="00B62EC2" w:rsidP="00B62EC2">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vAlign w:val="center"/>
            <w:tcPrChange w:id="236" w:author=" " w:date="2019-05-27T04:32:00Z">
              <w:tcPr>
                <w:tcW w:w="616"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967200" w:rsidRDefault="00B62EC2" w:rsidP="00B62EC2">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vAlign w:val="center"/>
            <w:tcPrChange w:id="237" w:author=" " w:date="2019-05-27T04:32:00Z">
              <w:tcPr>
                <w:tcW w:w="922" w:type="pct"/>
                <w:gridSpan w:val="5"/>
                <w:tcBorders>
                  <w:top w:val="single" w:sz="4" w:space="0" w:color="auto"/>
                  <w:left w:val="single" w:sz="4" w:space="0" w:color="auto"/>
                  <w:bottom w:val="single" w:sz="4" w:space="0" w:color="auto"/>
                  <w:right w:val="single" w:sz="4" w:space="0" w:color="auto"/>
                </w:tcBorders>
              </w:tcPr>
            </w:tcPrChange>
          </w:tcPr>
          <w:p w:rsidR="00B62EC2" w:rsidRPr="00F777CD" w:rsidRDefault="00B62EC2" w:rsidP="00B62EC2">
            <w:pPr>
              <w:pStyle w:val="TAL"/>
            </w:pPr>
            <w:ins w:id="238" w:author=" " w:date="2019-05-27T04:32:00Z">
              <w:r w:rsidRPr="00FB754D">
                <w:rPr>
                  <w:rFonts w:cs="Arial"/>
                  <w:color w:val="000000"/>
                  <w:szCs w:val="18"/>
                </w:rPr>
                <w:t xml:space="preserve">TR 37.716-11-11: </w:t>
              </w:r>
              <w:r w:rsidRPr="000B40ED">
                <w:rPr>
                  <w:rFonts w:cs="Arial"/>
                  <w:color w:val="000000"/>
                  <w:szCs w:val="18"/>
                </w:rPr>
                <w:t>R4-190700</w:t>
              </w:r>
              <w:r>
                <w:rPr>
                  <w:rFonts w:cs="Arial"/>
                  <w:color w:val="000000"/>
                  <w:szCs w:val="18"/>
                </w:rPr>
                <w:t>8</w:t>
              </w:r>
            </w:ins>
          </w:p>
        </w:tc>
        <w:tc>
          <w:tcPr>
            <w:tcW w:w="429" w:type="pct"/>
            <w:tcBorders>
              <w:top w:val="single" w:sz="4" w:space="0" w:color="auto"/>
              <w:left w:val="single" w:sz="4" w:space="0" w:color="auto"/>
              <w:bottom w:val="single" w:sz="4" w:space="0" w:color="auto"/>
              <w:right w:val="single" w:sz="4" w:space="0" w:color="auto"/>
            </w:tcBorders>
            <w:vAlign w:val="center"/>
            <w:tcPrChange w:id="239" w:author=" " w:date="2019-05-27T04:32:00Z">
              <w:tcPr>
                <w:tcW w:w="484" w:type="pct"/>
                <w:gridSpan w:val="5"/>
                <w:tcBorders>
                  <w:top w:val="single" w:sz="4" w:space="0" w:color="auto"/>
                  <w:left w:val="single" w:sz="4" w:space="0" w:color="auto"/>
                  <w:bottom w:val="single" w:sz="4" w:space="0" w:color="auto"/>
                  <w:right w:val="single" w:sz="4" w:space="0" w:color="auto"/>
                </w:tcBorders>
                <w:vAlign w:val="center"/>
              </w:tcPr>
            </w:tcPrChange>
          </w:tcPr>
          <w:p w:rsidR="00B62EC2" w:rsidRPr="008F103D" w:rsidRDefault="00B62EC2" w:rsidP="00B62EC2">
            <w:pPr>
              <w:pStyle w:val="TAL"/>
            </w:pPr>
            <w:ins w:id="240" w:author=" " w:date="2019-05-27T04:32:00Z">
              <w:r w:rsidRPr="00FB754D">
                <w:rPr>
                  <w:rFonts w:cs="Arial"/>
                  <w:color w:val="000000"/>
                  <w:szCs w:val="18"/>
                </w:rPr>
                <w:t>no</w:t>
              </w:r>
            </w:ins>
            <w:del w:id="241" w:author=" " w:date="2019-05-27T04:32:00Z">
              <w:r w:rsidRPr="00F777CD" w:rsidDel="00FE2DFD">
                <w:delText>no</w:delText>
              </w:r>
            </w:del>
          </w:p>
        </w:tc>
        <w:tc>
          <w:tcPr>
            <w:tcW w:w="283" w:type="pct"/>
            <w:tcBorders>
              <w:top w:val="single" w:sz="4" w:space="0" w:color="auto"/>
              <w:left w:val="single" w:sz="4" w:space="0" w:color="auto"/>
              <w:bottom w:val="single" w:sz="4" w:space="0" w:color="auto"/>
              <w:right w:val="single" w:sz="4" w:space="0" w:color="auto"/>
            </w:tcBorders>
            <w:vAlign w:val="center"/>
            <w:tcPrChange w:id="242" w:author=" " w:date="2019-05-27T04:32:00Z">
              <w:tcPr>
                <w:tcW w:w="317"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8F103D" w:rsidRDefault="00B62EC2" w:rsidP="00B62EC2">
            <w:pPr>
              <w:pStyle w:val="TAL"/>
            </w:pPr>
            <w:ins w:id="243" w:author=" " w:date="2019-05-27T04:32:00Z">
              <w:r w:rsidRPr="00FB754D">
                <w:rPr>
                  <w:rFonts w:cs="Arial"/>
                  <w:color w:val="000000"/>
                  <w:szCs w:val="18"/>
                </w:rPr>
                <w:t>no</w:t>
              </w:r>
            </w:ins>
            <w:del w:id="244" w:author=" " w:date="2019-05-27T04:32:00Z">
              <w:r w:rsidRPr="00F777CD" w:rsidDel="00FE2DFD">
                <w:delText>no</w:delText>
              </w:r>
            </w:del>
          </w:p>
        </w:tc>
        <w:tc>
          <w:tcPr>
            <w:tcW w:w="814" w:type="pct"/>
            <w:tcBorders>
              <w:top w:val="single" w:sz="4" w:space="0" w:color="auto"/>
              <w:left w:val="single" w:sz="4" w:space="0" w:color="auto"/>
              <w:bottom w:val="single" w:sz="4" w:space="0" w:color="auto"/>
              <w:right w:val="single" w:sz="4" w:space="0" w:color="auto"/>
            </w:tcBorders>
            <w:vAlign w:val="center"/>
            <w:tcPrChange w:id="245" w:author=" " w:date="2019-05-27T04:32:00Z">
              <w:tcPr>
                <w:tcW w:w="921"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8F103D" w:rsidRDefault="00B62EC2" w:rsidP="00B62EC2">
            <w:pPr>
              <w:pStyle w:val="TAL"/>
            </w:pPr>
            <w:ins w:id="246" w:author=" " w:date="2019-05-27T04:32:00Z">
              <w:r w:rsidRPr="00FA2BB7">
                <w:rPr>
                  <w:rFonts w:eastAsia="SimSun" w:cs="Arial" w:hint="eastAsia"/>
                  <w:color w:val="000000"/>
                  <w:szCs w:val="18"/>
                  <w:lang w:eastAsia="zh-CN"/>
                </w:rPr>
                <w:t>MSD will be added.</w:t>
              </w:r>
            </w:ins>
            <w:del w:id="247" w:author=" " w:date="2019-05-27T04:32:00Z">
              <w:r w:rsidRPr="00F777CD" w:rsidDel="00FE2DFD">
                <w:delText>SUO and Reference sensitivity should be studied</w:delText>
              </w:r>
              <w:r w:rsidRPr="00F777CD" w:rsidDel="00FE2DFD">
                <w:rPr>
                  <w:rFonts w:ascii="ＭＳ ゴシック" w:eastAsia="ＭＳ ゴシック" w:hAnsi="ＭＳ ゴシック" w:cs="ＭＳ ゴシック" w:hint="eastAsia"/>
                </w:rPr>
                <w:delText xml:space="preserve">　</w:delText>
              </w:r>
            </w:del>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DC_40C-n41A</w:t>
            </w:r>
          </w:p>
        </w:tc>
        <w:tc>
          <w:tcPr>
            <w:tcW w:w="546"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tcPr>
          <w:p w:rsidR="00582E84" w:rsidRPr="00F777C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t>no</w:t>
            </w:r>
          </w:p>
        </w:tc>
        <w:tc>
          <w:tcPr>
            <w:tcW w:w="283"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t>no</w:t>
            </w:r>
          </w:p>
        </w:tc>
        <w:tc>
          <w:tcPr>
            <w:tcW w:w="814"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t>General requirements are under study</w:t>
            </w:r>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DC_7A_n71A</w:t>
            </w:r>
          </w:p>
        </w:tc>
        <w:tc>
          <w:tcPr>
            <w:tcW w:w="546"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Liu Liehai, Huawei</w:t>
            </w:r>
          </w:p>
        </w:tc>
        <w:tc>
          <w:tcPr>
            <w:tcW w:w="516" w:type="pct"/>
            <w:tcBorders>
              <w:top w:val="single" w:sz="4" w:space="0" w:color="auto"/>
              <w:left w:val="single" w:sz="4" w:space="0" w:color="auto"/>
              <w:bottom w:val="single" w:sz="4" w:space="0" w:color="auto"/>
              <w:right w:val="single" w:sz="4" w:space="0" w:color="auto"/>
            </w:tcBorders>
            <w:vAlign w:val="center"/>
          </w:tcPr>
          <w:p w:rsidR="00582E84" w:rsidRPr="00F777CD" w:rsidRDefault="00582E84" w:rsidP="003F007F">
            <w:pPr>
              <w:spacing w:after="0"/>
              <w:rPr>
                <w:rFonts w:ascii="Arial" w:hAnsi="Arial"/>
                <w:sz w:val="18"/>
              </w:rPr>
            </w:pPr>
            <w:r w:rsidRPr="00F777CD">
              <w:rPr>
                <w:rFonts w:ascii="Arial" w:hAnsi="Arial"/>
                <w:sz w:val="18"/>
              </w:rPr>
              <w:t xml:space="preserve">38.101-3: R4-1900862 </w:t>
            </w:r>
          </w:p>
          <w:p w:rsidR="00582E84" w:rsidRPr="00F777CD" w:rsidRDefault="00582E84" w:rsidP="003F007F">
            <w:pPr>
              <w:pStyle w:val="TAL"/>
            </w:pPr>
            <w:r w:rsidRPr="00F777CD">
              <w:t>37.716-11-11:R4-1900907</w:t>
            </w:r>
          </w:p>
        </w:tc>
        <w:tc>
          <w:tcPr>
            <w:tcW w:w="429"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rPr>
                <w:rFonts w:hint="eastAsia"/>
              </w:rPr>
              <w:t>yes</w:t>
            </w:r>
          </w:p>
        </w:tc>
        <w:tc>
          <w:tcPr>
            <w:tcW w:w="283"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rPr>
                <w:rFonts w:hint="eastAsia"/>
              </w:rPr>
              <w:t>yes</w:t>
            </w:r>
          </w:p>
        </w:tc>
        <w:tc>
          <w:tcPr>
            <w:tcW w:w="814"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rPr>
                <w:rFonts w:hint="eastAsia"/>
              </w:rPr>
              <w:t>none</w:t>
            </w:r>
          </w:p>
        </w:tc>
      </w:tr>
      <w:tr w:rsidR="00B62EC2"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DC_13A_n71A</w:t>
            </w:r>
          </w:p>
        </w:tc>
        <w:tc>
          <w:tcPr>
            <w:tcW w:w="546"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Liu Liehai,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ins w:id="248" w:author=" " w:date="2019-05-27T04:30:00Z">
              <w:r w:rsidRPr="00FB754D">
                <w:rPr>
                  <w:rFonts w:cs="Arial"/>
                  <w:color w:val="000000"/>
                  <w:szCs w:val="18"/>
                </w:rPr>
                <w:t>TR 37.716-11-11: R4-1903649</w:t>
              </w:r>
              <w:r w:rsidRPr="00FB754D">
                <w:rPr>
                  <w:rFonts w:cs="Arial"/>
                  <w:color w:val="000000"/>
                  <w:szCs w:val="18"/>
                </w:rPr>
                <w:br/>
                <w:t>TS 38.101-3: R4-1905498</w:t>
              </w:r>
            </w:ins>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249" w:author=" " w:date="2019-05-27T04:30:00Z">
              <w:r w:rsidRPr="00FB754D">
                <w:rPr>
                  <w:rFonts w:cs="Arial"/>
                  <w:color w:val="000000"/>
                  <w:szCs w:val="18"/>
                </w:rPr>
                <w:t>Yes</w:t>
              </w:r>
            </w:ins>
            <w:del w:id="250" w:author=" " w:date="2019-05-27T04:30:00Z">
              <w:r w:rsidRPr="00F777CD" w:rsidDel="0057657C">
                <w:delText>no</w:delText>
              </w:r>
            </w:del>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251" w:author=" " w:date="2019-05-27T04:30:00Z">
              <w:r w:rsidRPr="00FB754D">
                <w:rPr>
                  <w:rFonts w:cs="Arial"/>
                  <w:color w:val="000000"/>
                  <w:szCs w:val="18"/>
                </w:rPr>
                <w:t>Yes</w:t>
              </w:r>
            </w:ins>
            <w:del w:id="252" w:author=" " w:date="2019-05-27T04:30:00Z">
              <w:r w:rsidRPr="00F777CD" w:rsidDel="0057657C">
                <w:rPr>
                  <w:rFonts w:hint="eastAsia"/>
                </w:rPr>
                <w:delText>no</w:delText>
              </w:r>
            </w:del>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253" w:author=" " w:date="2019-05-27T04:30:00Z">
              <w:r w:rsidRPr="00FB754D">
                <w:rPr>
                  <w:rFonts w:cs="Arial"/>
                  <w:color w:val="000000"/>
                  <w:szCs w:val="18"/>
                </w:rPr>
                <w:t>none</w:t>
              </w:r>
            </w:ins>
            <w:del w:id="254" w:author=" " w:date="2019-05-27T04:30:00Z">
              <w:r w:rsidRPr="00F777CD" w:rsidDel="0057657C">
                <w:rPr>
                  <w:rFonts w:hint="eastAsia"/>
                </w:rPr>
                <w:delText>open</w:delText>
              </w:r>
            </w:del>
          </w:p>
        </w:tc>
      </w:tr>
      <w:tr w:rsidR="00582E84"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DC_66A-66A_n78A</w:t>
            </w:r>
          </w:p>
        </w:tc>
        <w:tc>
          <w:tcPr>
            <w:tcW w:w="546"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Liu Liehai, Huawei</w:t>
            </w:r>
          </w:p>
        </w:tc>
        <w:tc>
          <w:tcPr>
            <w:tcW w:w="516" w:type="pct"/>
            <w:tcBorders>
              <w:top w:val="single" w:sz="4" w:space="0" w:color="auto"/>
              <w:left w:val="single" w:sz="4" w:space="0" w:color="auto"/>
              <w:bottom w:val="single" w:sz="4" w:space="0" w:color="auto"/>
              <w:right w:val="single" w:sz="4" w:space="0" w:color="auto"/>
            </w:tcBorders>
            <w:vAlign w:val="center"/>
          </w:tcPr>
          <w:p w:rsidR="00582E84" w:rsidRPr="00F777CD" w:rsidRDefault="00582E84" w:rsidP="003F007F">
            <w:pPr>
              <w:pStyle w:val="TAL"/>
            </w:pPr>
            <w:r w:rsidRPr="00F777CD">
              <w:t xml:space="preserve">38.101-3: R4-1900862 </w:t>
            </w:r>
          </w:p>
        </w:tc>
        <w:tc>
          <w:tcPr>
            <w:tcW w:w="429"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rPr>
                <w:rFonts w:hint="eastAsia"/>
              </w:rPr>
              <w:t>yes</w:t>
            </w:r>
          </w:p>
        </w:tc>
        <w:tc>
          <w:tcPr>
            <w:tcW w:w="283"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rPr>
                <w:rFonts w:hint="eastAsia"/>
              </w:rPr>
              <w:t>yes</w:t>
            </w:r>
          </w:p>
        </w:tc>
        <w:tc>
          <w:tcPr>
            <w:tcW w:w="814"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rPr>
                <w:rFonts w:hint="eastAsia"/>
              </w:rPr>
              <w:t>none</w:t>
            </w:r>
          </w:p>
        </w:tc>
      </w:tr>
      <w:tr w:rsidR="00B62EC2" w:rsidRPr="008F103D"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55" w:author=" " w:date="2019-05-27T04: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56" w:author=" " w:date="2019-05-27T04:26:00Z"/>
          <w:trPrChange w:id="257" w:author=" " w:date="2019-05-27T04:26:00Z">
            <w:trPr>
              <w:cantSplit/>
            </w:trPr>
          </w:trPrChange>
        </w:trPr>
        <w:tc>
          <w:tcPr>
            <w:tcW w:w="1188" w:type="pct"/>
            <w:tcBorders>
              <w:top w:val="single" w:sz="4" w:space="0" w:color="auto"/>
              <w:left w:val="single" w:sz="4" w:space="0" w:color="auto"/>
              <w:bottom w:val="single" w:sz="4" w:space="0" w:color="auto"/>
              <w:right w:val="single" w:sz="4" w:space="0" w:color="auto"/>
            </w:tcBorders>
            <w:tcPrChange w:id="258" w:author=" " w:date="2019-05-27T04:26:00Z">
              <w:tcPr>
                <w:tcW w:w="1343" w:type="pct"/>
                <w:gridSpan w:val="3"/>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259" w:author=" " w:date="2019-05-27T04:26:00Z"/>
              </w:rPr>
            </w:pPr>
            <w:ins w:id="260" w:author=" " w:date="2019-05-27T04:26:00Z">
              <w:r w:rsidRPr="00FB754D">
                <w:rPr>
                  <w:rFonts w:cs="Arial"/>
                  <w:szCs w:val="18"/>
                  <w:lang w:eastAsia="ja-JP"/>
                </w:rPr>
                <w:t>DL_3A_n77(2A) _UL_3A_n77A</w:t>
              </w:r>
            </w:ins>
          </w:p>
        </w:tc>
        <w:tc>
          <w:tcPr>
            <w:tcW w:w="546" w:type="pct"/>
            <w:tcBorders>
              <w:top w:val="single" w:sz="4" w:space="0" w:color="auto"/>
              <w:left w:val="single" w:sz="4" w:space="0" w:color="auto"/>
              <w:bottom w:val="single" w:sz="4" w:space="0" w:color="auto"/>
              <w:right w:val="single" w:sz="4" w:space="0" w:color="auto"/>
            </w:tcBorders>
            <w:tcPrChange w:id="261" w:author=" " w:date="2019-05-27T04:26:00Z">
              <w:tcPr>
                <w:tcW w:w="509" w:type="pct"/>
                <w:gridSpan w:val="8"/>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262" w:author=" " w:date="2019-05-27T04:26:00Z"/>
              </w:rPr>
            </w:pPr>
            <w:ins w:id="263" w:author=" " w:date="2019-05-27T04:26:00Z">
              <w:r w:rsidRPr="00FB754D">
                <w:rPr>
                  <w:rFonts w:cs="Arial"/>
                  <w:szCs w:val="18"/>
                </w:rPr>
                <w:t>Rel-16</w:t>
              </w:r>
            </w:ins>
          </w:p>
        </w:tc>
        <w:tc>
          <w:tcPr>
            <w:tcW w:w="1224" w:type="pct"/>
            <w:tcBorders>
              <w:top w:val="single" w:sz="4" w:space="0" w:color="auto"/>
              <w:left w:val="single" w:sz="4" w:space="0" w:color="auto"/>
              <w:bottom w:val="single" w:sz="4" w:space="0" w:color="auto"/>
              <w:right w:val="single" w:sz="4" w:space="0" w:color="auto"/>
            </w:tcBorders>
            <w:vAlign w:val="center"/>
            <w:tcPrChange w:id="264" w:author=" " w:date="2019-05-27T04:26:00Z">
              <w:tcPr>
                <w:tcW w:w="730"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265" w:author=" " w:date="2019-05-27T04:26:00Z"/>
              </w:rPr>
            </w:pPr>
            <w:ins w:id="266" w:author=" " w:date="2019-05-27T04:26:00Z">
              <w:r w:rsidRPr="00FB754D">
                <w:rPr>
                  <w:rFonts w:eastAsia="PMingLiU" w:cs="Arial"/>
                  <w:szCs w:val="18"/>
                  <w:lang w:eastAsia="zh-TW"/>
                </w:rPr>
                <w:t>Zhang Peng, Huawei</w:t>
              </w:r>
            </w:ins>
          </w:p>
        </w:tc>
        <w:tc>
          <w:tcPr>
            <w:tcW w:w="516" w:type="pct"/>
            <w:tcBorders>
              <w:top w:val="single" w:sz="4" w:space="0" w:color="auto"/>
              <w:left w:val="single" w:sz="4" w:space="0" w:color="auto"/>
              <w:bottom w:val="single" w:sz="4" w:space="0" w:color="auto"/>
              <w:right w:val="single" w:sz="4" w:space="0" w:color="auto"/>
            </w:tcBorders>
            <w:vAlign w:val="center"/>
            <w:tcPrChange w:id="267" w:author=" " w:date="2019-05-27T04:26:00Z">
              <w:tcPr>
                <w:tcW w:w="1036" w:type="pct"/>
                <w:gridSpan w:val="7"/>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268" w:author=" " w:date="2019-05-27T04:26:00Z"/>
              </w:rPr>
            </w:pPr>
            <w:ins w:id="269" w:author=" " w:date="2019-05-27T04:26:00Z">
              <w:r w:rsidRPr="00FB754D">
                <w:rPr>
                  <w:rFonts w:cs="Arial"/>
                  <w:color w:val="000000"/>
                  <w:szCs w:val="18"/>
                </w:rPr>
                <w:t>none</w:t>
              </w:r>
            </w:ins>
          </w:p>
        </w:tc>
        <w:tc>
          <w:tcPr>
            <w:tcW w:w="429" w:type="pct"/>
            <w:tcBorders>
              <w:top w:val="single" w:sz="4" w:space="0" w:color="auto"/>
              <w:left w:val="single" w:sz="4" w:space="0" w:color="auto"/>
              <w:bottom w:val="single" w:sz="4" w:space="0" w:color="auto"/>
              <w:right w:val="single" w:sz="4" w:space="0" w:color="auto"/>
            </w:tcBorders>
            <w:vAlign w:val="center"/>
            <w:tcPrChange w:id="270" w:author=" " w:date="2019-05-27T04:26:00Z">
              <w:tcPr>
                <w:tcW w:w="295"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271" w:author=" " w:date="2019-05-27T04:26:00Z"/>
              </w:rPr>
            </w:pPr>
            <w:ins w:id="272" w:author=" " w:date="2019-05-27T04:26:00Z">
              <w:r w:rsidRPr="00FB754D">
                <w:rPr>
                  <w:rFonts w:cs="Arial"/>
                  <w:color w:val="000000"/>
                  <w:szCs w:val="18"/>
                </w:rPr>
                <w:t>no</w:t>
              </w:r>
            </w:ins>
          </w:p>
        </w:tc>
        <w:tc>
          <w:tcPr>
            <w:tcW w:w="283" w:type="pct"/>
            <w:tcBorders>
              <w:top w:val="single" w:sz="4" w:space="0" w:color="auto"/>
              <w:left w:val="single" w:sz="4" w:space="0" w:color="auto"/>
              <w:bottom w:val="single" w:sz="4" w:space="0" w:color="auto"/>
              <w:right w:val="single" w:sz="4" w:space="0" w:color="auto"/>
            </w:tcBorders>
            <w:vAlign w:val="center"/>
            <w:tcPrChange w:id="273" w:author=" " w:date="2019-05-27T04:26:00Z">
              <w:tcPr>
                <w:tcW w:w="317"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274" w:author=" " w:date="2019-05-27T04:26:00Z"/>
              </w:rPr>
            </w:pPr>
            <w:ins w:id="275" w:author=" " w:date="2019-05-27T04:26:00Z">
              <w:r w:rsidRPr="00FB754D">
                <w:rPr>
                  <w:rFonts w:cs="Arial"/>
                  <w:color w:val="000000"/>
                  <w:szCs w:val="18"/>
                </w:rPr>
                <w:t>no</w:t>
              </w:r>
            </w:ins>
          </w:p>
        </w:tc>
        <w:tc>
          <w:tcPr>
            <w:tcW w:w="814" w:type="pct"/>
            <w:tcBorders>
              <w:top w:val="single" w:sz="4" w:space="0" w:color="auto"/>
              <w:left w:val="single" w:sz="4" w:space="0" w:color="auto"/>
              <w:bottom w:val="single" w:sz="4" w:space="0" w:color="auto"/>
              <w:right w:val="single" w:sz="4" w:space="0" w:color="auto"/>
            </w:tcBorders>
            <w:tcPrChange w:id="276" w:author=" " w:date="2019-05-27T04:26:00Z">
              <w:tcPr>
                <w:tcW w:w="770" w:type="pct"/>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277" w:author=" " w:date="2019-05-27T04:26:00Z"/>
              </w:rPr>
            </w:pPr>
            <w:ins w:id="278" w:author=" " w:date="2019-05-27T04:26:00Z">
              <w:r w:rsidRPr="00FB754D">
                <w:rPr>
                  <w:rFonts w:cs="Arial"/>
                  <w:color w:val="000000"/>
                  <w:szCs w:val="18"/>
                </w:rPr>
                <w:t>DL_n77(2A)_UL_n77A isn’t completed</w:t>
              </w:r>
            </w:ins>
          </w:p>
        </w:tc>
      </w:tr>
      <w:tr w:rsidR="00B62EC2" w:rsidRPr="008F103D"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79" w:author=" " w:date="2019-05-27T04: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280" w:author=" " w:date="2019-05-27T04:26:00Z"/>
          <w:trPrChange w:id="281" w:author=" " w:date="2019-05-27T04:26:00Z">
            <w:trPr>
              <w:cantSplit/>
            </w:trPr>
          </w:trPrChange>
        </w:trPr>
        <w:tc>
          <w:tcPr>
            <w:tcW w:w="1188" w:type="pct"/>
            <w:tcBorders>
              <w:top w:val="single" w:sz="4" w:space="0" w:color="auto"/>
              <w:left w:val="single" w:sz="4" w:space="0" w:color="auto"/>
              <w:bottom w:val="single" w:sz="4" w:space="0" w:color="auto"/>
              <w:right w:val="single" w:sz="4" w:space="0" w:color="auto"/>
            </w:tcBorders>
            <w:tcPrChange w:id="282" w:author=" " w:date="2019-05-27T04:26:00Z">
              <w:tcPr>
                <w:tcW w:w="1343" w:type="pct"/>
                <w:gridSpan w:val="3"/>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283" w:author=" " w:date="2019-05-27T04:26:00Z"/>
              </w:rPr>
            </w:pPr>
            <w:ins w:id="284" w:author=" " w:date="2019-05-27T04:26:00Z">
              <w:r w:rsidRPr="00FB754D">
                <w:rPr>
                  <w:rFonts w:cs="Arial"/>
                  <w:szCs w:val="18"/>
                </w:rPr>
                <w:t>DL_1A_n77(2A) _UL_1A_n77A</w:t>
              </w:r>
            </w:ins>
          </w:p>
        </w:tc>
        <w:tc>
          <w:tcPr>
            <w:tcW w:w="546" w:type="pct"/>
            <w:tcBorders>
              <w:top w:val="single" w:sz="4" w:space="0" w:color="auto"/>
              <w:left w:val="single" w:sz="4" w:space="0" w:color="auto"/>
              <w:bottom w:val="single" w:sz="4" w:space="0" w:color="auto"/>
              <w:right w:val="single" w:sz="4" w:space="0" w:color="auto"/>
            </w:tcBorders>
            <w:tcPrChange w:id="285" w:author=" " w:date="2019-05-27T04:26:00Z">
              <w:tcPr>
                <w:tcW w:w="509" w:type="pct"/>
                <w:gridSpan w:val="8"/>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286" w:author=" " w:date="2019-05-27T04:26:00Z"/>
              </w:rPr>
            </w:pPr>
            <w:ins w:id="287" w:author=" " w:date="2019-05-27T04:26:00Z">
              <w:r w:rsidRPr="00FB754D">
                <w:rPr>
                  <w:rFonts w:cs="Arial"/>
                  <w:szCs w:val="18"/>
                </w:rPr>
                <w:t>Rel-16</w:t>
              </w:r>
            </w:ins>
          </w:p>
        </w:tc>
        <w:tc>
          <w:tcPr>
            <w:tcW w:w="1224" w:type="pct"/>
            <w:tcBorders>
              <w:top w:val="single" w:sz="4" w:space="0" w:color="auto"/>
              <w:left w:val="single" w:sz="4" w:space="0" w:color="auto"/>
              <w:bottom w:val="single" w:sz="4" w:space="0" w:color="auto"/>
              <w:right w:val="single" w:sz="4" w:space="0" w:color="auto"/>
            </w:tcBorders>
            <w:vAlign w:val="center"/>
            <w:tcPrChange w:id="288" w:author=" " w:date="2019-05-27T04:26:00Z">
              <w:tcPr>
                <w:tcW w:w="730"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289" w:author=" " w:date="2019-05-27T04:26:00Z"/>
              </w:rPr>
            </w:pPr>
            <w:ins w:id="290" w:author=" " w:date="2019-05-27T04:26:00Z">
              <w:r w:rsidRPr="00FB754D">
                <w:rPr>
                  <w:rFonts w:eastAsia="PMingLiU" w:cs="Arial"/>
                  <w:szCs w:val="18"/>
                  <w:lang w:eastAsia="zh-TW"/>
                </w:rPr>
                <w:t>Zhang Peng, Huawei</w:t>
              </w:r>
            </w:ins>
          </w:p>
        </w:tc>
        <w:tc>
          <w:tcPr>
            <w:tcW w:w="516" w:type="pct"/>
            <w:tcBorders>
              <w:top w:val="single" w:sz="4" w:space="0" w:color="auto"/>
              <w:left w:val="single" w:sz="4" w:space="0" w:color="auto"/>
              <w:bottom w:val="single" w:sz="4" w:space="0" w:color="auto"/>
              <w:right w:val="single" w:sz="4" w:space="0" w:color="auto"/>
            </w:tcBorders>
            <w:vAlign w:val="center"/>
            <w:tcPrChange w:id="291" w:author=" " w:date="2019-05-27T04:26:00Z">
              <w:tcPr>
                <w:tcW w:w="1036" w:type="pct"/>
                <w:gridSpan w:val="7"/>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292" w:author=" " w:date="2019-05-27T04:26:00Z"/>
              </w:rPr>
            </w:pPr>
            <w:ins w:id="293" w:author=" " w:date="2019-05-27T04:26:00Z">
              <w:r w:rsidRPr="00FB754D">
                <w:rPr>
                  <w:rFonts w:cs="Arial"/>
                  <w:color w:val="000000"/>
                  <w:szCs w:val="18"/>
                </w:rPr>
                <w:t>none</w:t>
              </w:r>
            </w:ins>
          </w:p>
        </w:tc>
        <w:tc>
          <w:tcPr>
            <w:tcW w:w="429" w:type="pct"/>
            <w:tcBorders>
              <w:top w:val="single" w:sz="4" w:space="0" w:color="auto"/>
              <w:left w:val="single" w:sz="4" w:space="0" w:color="auto"/>
              <w:bottom w:val="single" w:sz="4" w:space="0" w:color="auto"/>
              <w:right w:val="single" w:sz="4" w:space="0" w:color="auto"/>
            </w:tcBorders>
            <w:vAlign w:val="center"/>
            <w:tcPrChange w:id="294" w:author=" " w:date="2019-05-27T04:26:00Z">
              <w:tcPr>
                <w:tcW w:w="295"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295" w:author=" " w:date="2019-05-27T04:26:00Z"/>
              </w:rPr>
            </w:pPr>
            <w:ins w:id="296" w:author=" " w:date="2019-05-27T04:26:00Z">
              <w:r w:rsidRPr="00FB754D">
                <w:rPr>
                  <w:rFonts w:cs="Arial"/>
                  <w:color w:val="000000"/>
                  <w:szCs w:val="18"/>
                </w:rPr>
                <w:t>no</w:t>
              </w:r>
            </w:ins>
          </w:p>
        </w:tc>
        <w:tc>
          <w:tcPr>
            <w:tcW w:w="283" w:type="pct"/>
            <w:tcBorders>
              <w:top w:val="single" w:sz="4" w:space="0" w:color="auto"/>
              <w:left w:val="single" w:sz="4" w:space="0" w:color="auto"/>
              <w:bottom w:val="single" w:sz="4" w:space="0" w:color="auto"/>
              <w:right w:val="single" w:sz="4" w:space="0" w:color="auto"/>
            </w:tcBorders>
            <w:vAlign w:val="center"/>
            <w:tcPrChange w:id="297" w:author=" " w:date="2019-05-27T04:26:00Z">
              <w:tcPr>
                <w:tcW w:w="317"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298" w:author=" " w:date="2019-05-27T04:26:00Z"/>
              </w:rPr>
            </w:pPr>
            <w:ins w:id="299" w:author=" " w:date="2019-05-27T04:26:00Z">
              <w:r w:rsidRPr="00FB754D">
                <w:rPr>
                  <w:rFonts w:cs="Arial"/>
                  <w:color w:val="000000"/>
                  <w:szCs w:val="18"/>
                </w:rPr>
                <w:t>no</w:t>
              </w:r>
            </w:ins>
          </w:p>
        </w:tc>
        <w:tc>
          <w:tcPr>
            <w:tcW w:w="814" w:type="pct"/>
            <w:tcBorders>
              <w:top w:val="single" w:sz="4" w:space="0" w:color="auto"/>
              <w:left w:val="single" w:sz="4" w:space="0" w:color="auto"/>
              <w:bottom w:val="single" w:sz="4" w:space="0" w:color="auto"/>
              <w:right w:val="single" w:sz="4" w:space="0" w:color="auto"/>
            </w:tcBorders>
            <w:tcPrChange w:id="300" w:author=" " w:date="2019-05-27T04:26:00Z">
              <w:tcPr>
                <w:tcW w:w="770" w:type="pct"/>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301" w:author=" " w:date="2019-05-27T04:26:00Z"/>
              </w:rPr>
            </w:pPr>
            <w:ins w:id="302" w:author=" " w:date="2019-05-27T04:26:00Z">
              <w:r w:rsidRPr="00FB754D">
                <w:rPr>
                  <w:rFonts w:cs="Arial"/>
                  <w:color w:val="000000"/>
                  <w:szCs w:val="18"/>
                </w:rPr>
                <w:t>DL_n77(2A)_UL_n77A isn’t completed</w:t>
              </w:r>
            </w:ins>
          </w:p>
        </w:tc>
      </w:tr>
      <w:tr w:rsidR="00B62EC2" w:rsidRPr="008F103D"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03" w:author=" " w:date="2019-05-27T04: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04" w:author=" " w:date="2019-05-27T04:26:00Z"/>
          <w:trPrChange w:id="305" w:author=" " w:date="2019-05-27T04:26:00Z">
            <w:trPr>
              <w:cantSplit/>
            </w:trPr>
          </w:trPrChange>
        </w:trPr>
        <w:tc>
          <w:tcPr>
            <w:tcW w:w="1188" w:type="pct"/>
            <w:tcBorders>
              <w:top w:val="single" w:sz="4" w:space="0" w:color="auto"/>
              <w:left w:val="single" w:sz="4" w:space="0" w:color="auto"/>
              <w:bottom w:val="single" w:sz="4" w:space="0" w:color="auto"/>
              <w:right w:val="single" w:sz="4" w:space="0" w:color="auto"/>
            </w:tcBorders>
            <w:tcPrChange w:id="306" w:author=" " w:date="2019-05-27T04:26:00Z">
              <w:tcPr>
                <w:tcW w:w="1343" w:type="pct"/>
                <w:gridSpan w:val="3"/>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307" w:author=" " w:date="2019-05-27T04:26:00Z"/>
              </w:rPr>
            </w:pPr>
            <w:ins w:id="308" w:author=" " w:date="2019-05-27T04:26:00Z">
              <w:r w:rsidRPr="00FB754D">
                <w:rPr>
                  <w:rFonts w:cs="Arial"/>
                  <w:szCs w:val="18"/>
                </w:rPr>
                <w:t>DL_3A_n78(2A) _UL_3A_n78A</w:t>
              </w:r>
            </w:ins>
          </w:p>
        </w:tc>
        <w:tc>
          <w:tcPr>
            <w:tcW w:w="546" w:type="pct"/>
            <w:tcBorders>
              <w:top w:val="single" w:sz="4" w:space="0" w:color="auto"/>
              <w:left w:val="single" w:sz="4" w:space="0" w:color="auto"/>
              <w:bottom w:val="single" w:sz="4" w:space="0" w:color="auto"/>
              <w:right w:val="single" w:sz="4" w:space="0" w:color="auto"/>
            </w:tcBorders>
            <w:tcPrChange w:id="309" w:author=" " w:date="2019-05-27T04:26:00Z">
              <w:tcPr>
                <w:tcW w:w="509" w:type="pct"/>
                <w:gridSpan w:val="8"/>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310" w:author=" " w:date="2019-05-27T04:26:00Z"/>
              </w:rPr>
            </w:pPr>
            <w:ins w:id="311" w:author=" " w:date="2019-05-27T04:26:00Z">
              <w:r w:rsidRPr="00FB754D">
                <w:rPr>
                  <w:rFonts w:cs="Arial"/>
                  <w:szCs w:val="18"/>
                </w:rPr>
                <w:t>Rel-16</w:t>
              </w:r>
            </w:ins>
          </w:p>
        </w:tc>
        <w:tc>
          <w:tcPr>
            <w:tcW w:w="1224" w:type="pct"/>
            <w:tcBorders>
              <w:top w:val="single" w:sz="4" w:space="0" w:color="auto"/>
              <w:left w:val="single" w:sz="4" w:space="0" w:color="auto"/>
              <w:bottom w:val="single" w:sz="4" w:space="0" w:color="auto"/>
              <w:right w:val="single" w:sz="4" w:space="0" w:color="auto"/>
            </w:tcBorders>
            <w:vAlign w:val="center"/>
            <w:tcPrChange w:id="312" w:author=" " w:date="2019-05-27T04:26:00Z">
              <w:tcPr>
                <w:tcW w:w="730"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313" w:author=" " w:date="2019-05-27T04:26:00Z"/>
              </w:rPr>
            </w:pPr>
            <w:ins w:id="314" w:author=" " w:date="2019-05-27T04:26:00Z">
              <w:r w:rsidRPr="00FB754D">
                <w:rPr>
                  <w:rFonts w:eastAsia="PMingLiU" w:cs="Arial"/>
                  <w:szCs w:val="18"/>
                  <w:lang w:eastAsia="zh-TW"/>
                </w:rPr>
                <w:t>Zhang Peng, Huawei</w:t>
              </w:r>
            </w:ins>
          </w:p>
        </w:tc>
        <w:tc>
          <w:tcPr>
            <w:tcW w:w="516" w:type="pct"/>
            <w:tcBorders>
              <w:top w:val="single" w:sz="4" w:space="0" w:color="auto"/>
              <w:left w:val="single" w:sz="4" w:space="0" w:color="auto"/>
              <w:bottom w:val="single" w:sz="4" w:space="0" w:color="auto"/>
              <w:right w:val="single" w:sz="4" w:space="0" w:color="auto"/>
            </w:tcBorders>
            <w:vAlign w:val="center"/>
            <w:tcPrChange w:id="315" w:author=" " w:date="2019-05-27T04:26:00Z">
              <w:tcPr>
                <w:tcW w:w="1036" w:type="pct"/>
                <w:gridSpan w:val="7"/>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316" w:author=" " w:date="2019-05-27T04:26:00Z"/>
              </w:rPr>
            </w:pPr>
            <w:ins w:id="317" w:author=" " w:date="2019-05-27T04:26:00Z">
              <w:r w:rsidRPr="00FB754D">
                <w:rPr>
                  <w:rFonts w:cs="Arial"/>
                  <w:color w:val="000000"/>
                  <w:szCs w:val="18"/>
                </w:rPr>
                <w:t>none</w:t>
              </w:r>
            </w:ins>
          </w:p>
        </w:tc>
        <w:tc>
          <w:tcPr>
            <w:tcW w:w="429" w:type="pct"/>
            <w:tcBorders>
              <w:top w:val="single" w:sz="4" w:space="0" w:color="auto"/>
              <w:left w:val="single" w:sz="4" w:space="0" w:color="auto"/>
              <w:bottom w:val="single" w:sz="4" w:space="0" w:color="auto"/>
              <w:right w:val="single" w:sz="4" w:space="0" w:color="auto"/>
            </w:tcBorders>
            <w:vAlign w:val="center"/>
            <w:tcPrChange w:id="318" w:author=" " w:date="2019-05-27T04:26:00Z">
              <w:tcPr>
                <w:tcW w:w="295"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319" w:author=" " w:date="2019-05-27T04:26:00Z"/>
              </w:rPr>
            </w:pPr>
            <w:ins w:id="320" w:author=" " w:date="2019-05-27T04:26:00Z">
              <w:r w:rsidRPr="00FB754D">
                <w:rPr>
                  <w:rFonts w:cs="Arial"/>
                  <w:color w:val="000000"/>
                  <w:szCs w:val="18"/>
                </w:rPr>
                <w:t>no</w:t>
              </w:r>
            </w:ins>
          </w:p>
        </w:tc>
        <w:tc>
          <w:tcPr>
            <w:tcW w:w="283" w:type="pct"/>
            <w:tcBorders>
              <w:top w:val="single" w:sz="4" w:space="0" w:color="auto"/>
              <w:left w:val="single" w:sz="4" w:space="0" w:color="auto"/>
              <w:bottom w:val="single" w:sz="4" w:space="0" w:color="auto"/>
              <w:right w:val="single" w:sz="4" w:space="0" w:color="auto"/>
            </w:tcBorders>
            <w:vAlign w:val="center"/>
            <w:tcPrChange w:id="321" w:author=" " w:date="2019-05-27T04:26:00Z">
              <w:tcPr>
                <w:tcW w:w="317"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322" w:author=" " w:date="2019-05-27T04:26:00Z"/>
              </w:rPr>
            </w:pPr>
            <w:ins w:id="323" w:author=" " w:date="2019-05-27T04:26:00Z">
              <w:r w:rsidRPr="00FB754D">
                <w:rPr>
                  <w:rFonts w:cs="Arial"/>
                  <w:color w:val="000000"/>
                  <w:szCs w:val="18"/>
                </w:rPr>
                <w:t>no</w:t>
              </w:r>
            </w:ins>
          </w:p>
        </w:tc>
        <w:tc>
          <w:tcPr>
            <w:tcW w:w="814" w:type="pct"/>
            <w:tcBorders>
              <w:top w:val="single" w:sz="4" w:space="0" w:color="auto"/>
              <w:left w:val="single" w:sz="4" w:space="0" w:color="auto"/>
              <w:bottom w:val="single" w:sz="4" w:space="0" w:color="auto"/>
              <w:right w:val="single" w:sz="4" w:space="0" w:color="auto"/>
            </w:tcBorders>
            <w:tcPrChange w:id="324" w:author=" " w:date="2019-05-27T04:26:00Z">
              <w:tcPr>
                <w:tcW w:w="770" w:type="pct"/>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325" w:author=" " w:date="2019-05-27T04:26:00Z"/>
              </w:rPr>
            </w:pPr>
            <w:ins w:id="326" w:author=" " w:date="2019-05-27T04:26:00Z">
              <w:r w:rsidRPr="00FB754D">
                <w:rPr>
                  <w:rFonts w:cs="Arial"/>
                  <w:color w:val="000000"/>
                  <w:szCs w:val="18"/>
                </w:rPr>
                <w:t>DL_n78(2A)_UL_n78A isn’t completed</w:t>
              </w:r>
            </w:ins>
          </w:p>
        </w:tc>
      </w:tr>
      <w:tr w:rsidR="00B62EC2" w:rsidRPr="008F103D"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27" w:author=" " w:date="2019-05-27T04: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28" w:author=" " w:date="2019-05-27T04:26:00Z"/>
          <w:trPrChange w:id="329" w:author=" " w:date="2019-05-27T04:26:00Z">
            <w:trPr>
              <w:cantSplit/>
            </w:trPr>
          </w:trPrChange>
        </w:trPr>
        <w:tc>
          <w:tcPr>
            <w:tcW w:w="1188" w:type="pct"/>
            <w:tcBorders>
              <w:top w:val="single" w:sz="4" w:space="0" w:color="auto"/>
              <w:left w:val="single" w:sz="4" w:space="0" w:color="auto"/>
              <w:bottom w:val="single" w:sz="4" w:space="0" w:color="auto"/>
              <w:right w:val="single" w:sz="4" w:space="0" w:color="auto"/>
            </w:tcBorders>
            <w:tcPrChange w:id="330" w:author=" " w:date="2019-05-27T04:26:00Z">
              <w:tcPr>
                <w:tcW w:w="1343" w:type="pct"/>
                <w:gridSpan w:val="3"/>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331" w:author=" " w:date="2019-05-27T04:26:00Z"/>
              </w:rPr>
            </w:pPr>
            <w:ins w:id="332" w:author=" " w:date="2019-05-27T04:26:00Z">
              <w:r w:rsidRPr="00FB754D">
                <w:rPr>
                  <w:rFonts w:cs="Arial"/>
                  <w:szCs w:val="18"/>
                </w:rPr>
                <w:t>DL_1A_n78(2A) _UL_1A_n78A</w:t>
              </w:r>
            </w:ins>
          </w:p>
        </w:tc>
        <w:tc>
          <w:tcPr>
            <w:tcW w:w="546" w:type="pct"/>
            <w:tcBorders>
              <w:top w:val="single" w:sz="4" w:space="0" w:color="auto"/>
              <w:left w:val="single" w:sz="4" w:space="0" w:color="auto"/>
              <w:bottom w:val="single" w:sz="4" w:space="0" w:color="auto"/>
              <w:right w:val="single" w:sz="4" w:space="0" w:color="auto"/>
            </w:tcBorders>
            <w:tcPrChange w:id="333" w:author=" " w:date="2019-05-27T04:26:00Z">
              <w:tcPr>
                <w:tcW w:w="509" w:type="pct"/>
                <w:gridSpan w:val="8"/>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334" w:author=" " w:date="2019-05-27T04:26:00Z"/>
              </w:rPr>
            </w:pPr>
            <w:ins w:id="335" w:author=" " w:date="2019-05-27T04:26:00Z">
              <w:r w:rsidRPr="00FB754D">
                <w:rPr>
                  <w:rFonts w:cs="Arial"/>
                  <w:szCs w:val="18"/>
                </w:rPr>
                <w:t>Rel-16</w:t>
              </w:r>
            </w:ins>
          </w:p>
        </w:tc>
        <w:tc>
          <w:tcPr>
            <w:tcW w:w="1224" w:type="pct"/>
            <w:tcBorders>
              <w:top w:val="single" w:sz="4" w:space="0" w:color="auto"/>
              <w:left w:val="single" w:sz="4" w:space="0" w:color="auto"/>
              <w:bottom w:val="single" w:sz="4" w:space="0" w:color="auto"/>
              <w:right w:val="single" w:sz="4" w:space="0" w:color="auto"/>
            </w:tcBorders>
            <w:vAlign w:val="center"/>
            <w:tcPrChange w:id="336" w:author=" " w:date="2019-05-27T04:26:00Z">
              <w:tcPr>
                <w:tcW w:w="730"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337" w:author=" " w:date="2019-05-27T04:26:00Z"/>
              </w:rPr>
            </w:pPr>
            <w:ins w:id="338" w:author=" " w:date="2019-05-27T04:26:00Z">
              <w:r w:rsidRPr="00FB754D">
                <w:rPr>
                  <w:rFonts w:eastAsia="PMingLiU" w:cs="Arial"/>
                  <w:szCs w:val="18"/>
                  <w:lang w:eastAsia="zh-TW"/>
                </w:rPr>
                <w:t>Zhang Peng, Huawei</w:t>
              </w:r>
            </w:ins>
          </w:p>
        </w:tc>
        <w:tc>
          <w:tcPr>
            <w:tcW w:w="516" w:type="pct"/>
            <w:tcBorders>
              <w:top w:val="single" w:sz="4" w:space="0" w:color="auto"/>
              <w:left w:val="single" w:sz="4" w:space="0" w:color="auto"/>
              <w:bottom w:val="single" w:sz="4" w:space="0" w:color="auto"/>
              <w:right w:val="single" w:sz="4" w:space="0" w:color="auto"/>
            </w:tcBorders>
            <w:vAlign w:val="center"/>
            <w:tcPrChange w:id="339" w:author=" " w:date="2019-05-27T04:26:00Z">
              <w:tcPr>
                <w:tcW w:w="1036" w:type="pct"/>
                <w:gridSpan w:val="7"/>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340" w:author=" " w:date="2019-05-27T04:26:00Z"/>
              </w:rPr>
            </w:pPr>
            <w:ins w:id="341" w:author=" " w:date="2019-05-27T04:26:00Z">
              <w:r w:rsidRPr="00FB754D">
                <w:rPr>
                  <w:rFonts w:cs="Arial"/>
                  <w:color w:val="000000"/>
                  <w:szCs w:val="18"/>
                </w:rPr>
                <w:t>none</w:t>
              </w:r>
            </w:ins>
          </w:p>
        </w:tc>
        <w:tc>
          <w:tcPr>
            <w:tcW w:w="429" w:type="pct"/>
            <w:tcBorders>
              <w:top w:val="single" w:sz="4" w:space="0" w:color="auto"/>
              <w:left w:val="single" w:sz="4" w:space="0" w:color="auto"/>
              <w:bottom w:val="single" w:sz="4" w:space="0" w:color="auto"/>
              <w:right w:val="single" w:sz="4" w:space="0" w:color="auto"/>
            </w:tcBorders>
            <w:vAlign w:val="center"/>
            <w:tcPrChange w:id="342" w:author=" " w:date="2019-05-27T04:26:00Z">
              <w:tcPr>
                <w:tcW w:w="295"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343" w:author=" " w:date="2019-05-27T04:26:00Z"/>
              </w:rPr>
            </w:pPr>
            <w:ins w:id="344" w:author=" " w:date="2019-05-27T04:26:00Z">
              <w:r w:rsidRPr="00FB754D">
                <w:rPr>
                  <w:rFonts w:cs="Arial"/>
                  <w:color w:val="000000"/>
                  <w:szCs w:val="18"/>
                </w:rPr>
                <w:t>no</w:t>
              </w:r>
            </w:ins>
          </w:p>
        </w:tc>
        <w:tc>
          <w:tcPr>
            <w:tcW w:w="283" w:type="pct"/>
            <w:tcBorders>
              <w:top w:val="single" w:sz="4" w:space="0" w:color="auto"/>
              <w:left w:val="single" w:sz="4" w:space="0" w:color="auto"/>
              <w:bottom w:val="single" w:sz="4" w:space="0" w:color="auto"/>
              <w:right w:val="single" w:sz="4" w:space="0" w:color="auto"/>
            </w:tcBorders>
            <w:vAlign w:val="center"/>
            <w:tcPrChange w:id="345" w:author=" " w:date="2019-05-27T04:26:00Z">
              <w:tcPr>
                <w:tcW w:w="317"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346" w:author=" " w:date="2019-05-27T04:26:00Z"/>
              </w:rPr>
            </w:pPr>
            <w:ins w:id="347" w:author=" " w:date="2019-05-27T04:26:00Z">
              <w:r w:rsidRPr="00FB754D">
                <w:rPr>
                  <w:rFonts w:cs="Arial"/>
                  <w:color w:val="000000"/>
                  <w:szCs w:val="18"/>
                </w:rPr>
                <w:t>no</w:t>
              </w:r>
            </w:ins>
          </w:p>
        </w:tc>
        <w:tc>
          <w:tcPr>
            <w:tcW w:w="814" w:type="pct"/>
            <w:tcBorders>
              <w:top w:val="single" w:sz="4" w:space="0" w:color="auto"/>
              <w:left w:val="single" w:sz="4" w:space="0" w:color="auto"/>
              <w:bottom w:val="single" w:sz="4" w:space="0" w:color="auto"/>
              <w:right w:val="single" w:sz="4" w:space="0" w:color="auto"/>
            </w:tcBorders>
            <w:tcPrChange w:id="348" w:author=" " w:date="2019-05-27T04:26:00Z">
              <w:tcPr>
                <w:tcW w:w="770" w:type="pct"/>
                <w:tcBorders>
                  <w:top w:val="single" w:sz="4" w:space="0" w:color="auto"/>
                  <w:left w:val="single" w:sz="4" w:space="0" w:color="auto"/>
                  <w:bottom w:val="single" w:sz="4" w:space="0" w:color="auto"/>
                  <w:right w:val="single" w:sz="4" w:space="0" w:color="auto"/>
                </w:tcBorders>
                <w:vAlign w:val="center"/>
              </w:tcPr>
            </w:tcPrChange>
          </w:tcPr>
          <w:p w:rsidR="00B62EC2" w:rsidRPr="00F777CD" w:rsidRDefault="00B62EC2" w:rsidP="00B62EC2">
            <w:pPr>
              <w:pStyle w:val="TAL"/>
              <w:rPr>
                <w:ins w:id="349" w:author=" " w:date="2019-05-27T04:26:00Z"/>
              </w:rPr>
            </w:pPr>
            <w:ins w:id="350" w:author=" " w:date="2019-05-27T04:26:00Z">
              <w:r w:rsidRPr="00FB754D">
                <w:rPr>
                  <w:rFonts w:cs="Arial"/>
                  <w:color w:val="000000"/>
                  <w:szCs w:val="18"/>
                </w:rPr>
                <w:t>DL_n78(2A)_UL_n78A isn’t completed</w:t>
              </w:r>
            </w:ins>
          </w:p>
        </w:tc>
      </w:tr>
      <w:tr w:rsidR="00B62EC2" w:rsidRPr="008F103D"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351" w:author=" " w:date="2019-05-27T04: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352" w:author=" " w:date="2019-05-27T04:30:00Z"/>
          <w:trPrChange w:id="353" w:author=" " w:date="2019-05-27T04:30:00Z">
            <w:trPr>
              <w:cantSplit/>
            </w:trPr>
          </w:trPrChange>
        </w:trPr>
        <w:tc>
          <w:tcPr>
            <w:tcW w:w="1188" w:type="pct"/>
            <w:tcBorders>
              <w:top w:val="single" w:sz="4" w:space="0" w:color="auto"/>
              <w:left w:val="single" w:sz="4" w:space="0" w:color="auto"/>
              <w:bottom w:val="single" w:sz="4" w:space="0" w:color="auto"/>
              <w:right w:val="single" w:sz="4" w:space="0" w:color="auto"/>
            </w:tcBorders>
            <w:vAlign w:val="center"/>
            <w:tcPrChange w:id="354" w:author=" " w:date="2019-05-27T04:30:00Z">
              <w:tcPr>
                <w:tcW w:w="1343" w:type="pct"/>
                <w:gridSpan w:val="4"/>
                <w:tcBorders>
                  <w:top w:val="single" w:sz="4" w:space="0" w:color="auto"/>
                  <w:left w:val="single" w:sz="4" w:space="0" w:color="auto"/>
                  <w:bottom w:val="single" w:sz="4" w:space="0" w:color="auto"/>
                  <w:right w:val="single" w:sz="4" w:space="0" w:color="auto"/>
                </w:tcBorders>
              </w:tcPr>
            </w:tcPrChange>
          </w:tcPr>
          <w:p w:rsidR="00B62EC2" w:rsidRPr="00FB754D" w:rsidRDefault="00B62EC2" w:rsidP="00B62EC2">
            <w:pPr>
              <w:pStyle w:val="TAL"/>
              <w:rPr>
                <w:ins w:id="355" w:author=" " w:date="2019-05-27T04:30:00Z"/>
                <w:rFonts w:cs="Arial"/>
                <w:szCs w:val="18"/>
              </w:rPr>
            </w:pPr>
            <w:ins w:id="356" w:author=" " w:date="2019-05-27T04:30:00Z">
              <w:r w:rsidRPr="00FB754D">
                <w:rPr>
                  <w:rFonts w:cs="Arial"/>
                  <w:color w:val="000000"/>
                  <w:szCs w:val="18"/>
                </w:rPr>
                <w:t>DC_66A_n78(2A)_UL_66A_n78A</w:t>
              </w:r>
            </w:ins>
          </w:p>
        </w:tc>
        <w:tc>
          <w:tcPr>
            <w:tcW w:w="546" w:type="pct"/>
            <w:tcBorders>
              <w:top w:val="single" w:sz="4" w:space="0" w:color="auto"/>
              <w:left w:val="single" w:sz="4" w:space="0" w:color="auto"/>
              <w:bottom w:val="single" w:sz="4" w:space="0" w:color="auto"/>
              <w:right w:val="single" w:sz="4" w:space="0" w:color="auto"/>
            </w:tcBorders>
            <w:vAlign w:val="center"/>
            <w:tcPrChange w:id="357" w:author=" " w:date="2019-05-27T04:30:00Z">
              <w:tcPr>
                <w:tcW w:w="394" w:type="pct"/>
                <w:gridSpan w:val="4"/>
                <w:tcBorders>
                  <w:top w:val="single" w:sz="4" w:space="0" w:color="auto"/>
                  <w:left w:val="single" w:sz="4" w:space="0" w:color="auto"/>
                  <w:bottom w:val="single" w:sz="4" w:space="0" w:color="auto"/>
                  <w:right w:val="single" w:sz="4" w:space="0" w:color="auto"/>
                </w:tcBorders>
              </w:tcPr>
            </w:tcPrChange>
          </w:tcPr>
          <w:p w:rsidR="00B62EC2" w:rsidRPr="00FB754D" w:rsidRDefault="00B62EC2" w:rsidP="00B62EC2">
            <w:pPr>
              <w:pStyle w:val="TAL"/>
              <w:rPr>
                <w:ins w:id="358" w:author=" " w:date="2019-05-27T04:30:00Z"/>
                <w:rFonts w:cs="Arial"/>
                <w:szCs w:val="18"/>
              </w:rPr>
            </w:pPr>
            <w:ins w:id="359" w:author=" " w:date="2019-05-27T04:30:00Z">
              <w:r w:rsidRPr="00FB754D">
                <w:rPr>
                  <w:rFonts w:cs="Arial"/>
                  <w:color w:val="000000"/>
                  <w:szCs w:val="18"/>
                </w:rPr>
                <w:t>Rel-15</w:t>
              </w:r>
            </w:ins>
          </w:p>
        </w:tc>
        <w:tc>
          <w:tcPr>
            <w:tcW w:w="1224" w:type="pct"/>
            <w:tcBorders>
              <w:top w:val="single" w:sz="4" w:space="0" w:color="auto"/>
              <w:left w:val="single" w:sz="4" w:space="0" w:color="auto"/>
              <w:bottom w:val="single" w:sz="4" w:space="0" w:color="auto"/>
              <w:right w:val="single" w:sz="4" w:space="0" w:color="auto"/>
            </w:tcBorders>
            <w:vAlign w:val="center"/>
            <w:tcPrChange w:id="360" w:author=" " w:date="2019-05-27T04:30:00Z">
              <w:tcPr>
                <w:tcW w:w="617"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FB754D" w:rsidRDefault="00B62EC2" w:rsidP="00B62EC2">
            <w:pPr>
              <w:pStyle w:val="TAL"/>
              <w:rPr>
                <w:ins w:id="361" w:author=" " w:date="2019-05-27T04:30:00Z"/>
                <w:rFonts w:eastAsia="PMingLiU" w:cs="Arial"/>
                <w:szCs w:val="18"/>
                <w:lang w:eastAsia="zh-TW"/>
              </w:rPr>
            </w:pPr>
            <w:ins w:id="362" w:author=" " w:date="2019-05-27T04:30:00Z">
              <w:r w:rsidRPr="00FB754D">
                <w:rPr>
                  <w:rFonts w:cs="Arial"/>
                  <w:color w:val="000000"/>
                  <w:szCs w:val="18"/>
                </w:rPr>
                <w:t>Liu Liehai, Huawei</w:t>
              </w:r>
            </w:ins>
          </w:p>
        </w:tc>
        <w:tc>
          <w:tcPr>
            <w:tcW w:w="516" w:type="pct"/>
            <w:tcBorders>
              <w:top w:val="single" w:sz="4" w:space="0" w:color="auto"/>
              <w:left w:val="single" w:sz="4" w:space="0" w:color="auto"/>
              <w:bottom w:val="single" w:sz="4" w:space="0" w:color="auto"/>
              <w:right w:val="single" w:sz="4" w:space="0" w:color="auto"/>
            </w:tcBorders>
            <w:vAlign w:val="center"/>
            <w:tcPrChange w:id="363" w:author=" " w:date="2019-05-27T04:30:00Z">
              <w:tcPr>
                <w:tcW w:w="923" w:type="pct"/>
                <w:gridSpan w:val="6"/>
                <w:tcBorders>
                  <w:top w:val="single" w:sz="4" w:space="0" w:color="auto"/>
                  <w:left w:val="single" w:sz="4" w:space="0" w:color="auto"/>
                  <w:bottom w:val="single" w:sz="4" w:space="0" w:color="auto"/>
                  <w:right w:val="single" w:sz="4" w:space="0" w:color="auto"/>
                </w:tcBorders>
                <w:vAlign w:val="center"/>
              </w:tcPr>
            </w:tcPrChange>
          </w:tcPr>
          <w:p w:rsidR="00B62EC2" w:rsidRPr="00FB754D" w:rsidRDefault="00B62EC2" w:rsidP="00B62EC2">
            <w:pPr>
              <w:pStyle w:val="TAL"/>
              <w:rPr>
                <w:ins w:id="364" w:author=" " w:date="2019-05-27T04:30:00Z"/>
                <w:rFonts w:cs="Arial"/>
                <w:color w:val="000000"/>
                <w:szCs w:val="18"/>
              </w:rPr>
            </w:pPr>
            <w:ins w:id="365" w:author=" " w:date="2019-05-27T04:30:00Z">
              <w:r w:rsidRPr="00FB754D">
                <w:rPr>
                  <w:rFonts w:cs="Arial"/>
                  <w:color w:val="000000"/>
                  <w:szCs w:val="18"/>
                </w:rPr>
                <w:t xml:space="preserve">　</w:t>
              </w:r>
            </w:ins>
          </w:p>
        </w:tc>
        <w:tc>
          <w:tcPr>
            <w:tcW w:w="429" w:type="pct"/>
            <w:tcBorders>
              <w:top w:val="single" w:sz="4" w:space="0" w:color="auto"/>
              <w:left w:val="single" w:sz="4" w:space="0" w:color="auto"/>
              <w:bottom w:val="single" w:sz="4" w:space="0" w:color="auto"/>
              <w:right w:val="single" w:sz="4" w:space="0" w:color="auto"/>
            </w:tcBorders>
            <w:vAlign w:val="center"/>
            <w:tcPrChange w:id="366" w:author=" " w:date="2019-05-27T04:30:00Z">
              <w:tcPr>
                <w:tcW w:w="484" w:type="pct"/>
                <w:gridSpan w:val="5"/>
                <w:tcBorders>
                  <w:top w:val="single" w:sz="4" w:space="0" w:color="auto"/>
                  <w:left w:val="single" w:sz="4" w:space="0" w:color="auto"/>
                  <w:bottom w:val="single" w:sz="4" w:space="0" w:color="auto"/>
                  <w:right w:val="single" w:sz="4" w:space="0" w:color="auto"/>
                </w:tcBorders>
                <w:vAlign w:val="center"/>
              </w:tcPr>
            </w:tcPrChange>
          </w:tcPr>
          <w:p w:rsidR="00B62EC2" w:rsidRPr="00FB754D" w:rsidRDefault="00B62EC2" w:rsidP="00B62EC2">
            <w:pPr>
              <w:pStyle w:val="TAL"/>
              <w:rPr>
                <w:ins w:id="367" w:author=" " w:date="2019-05-27T04:30:00Z"/>
                <w:rFonts w:cs="Arial"/>
                <w:color w:val="000000"/>
                <w:szCs w:val="18"/>
              </w:rPr>
            </w:pPr>
            <w:ins w:id="368" w:author=" " w:date="2019-05-27T04:30:00Z">
              <w:r w:rsidRPr="00FB754D">
                <w:rPr>
                  <w:rFonts w:cs="Arial"/>
                  <w:color w:val="000000"/>
                  <w:szCs w:val="18"/>
                </w:rPr>
                <w:t>No</w:t>
              </w:r>
            </w:ins>
          </w:p>
        </w:tc>
        <w:tc>
          <w:tcPr>
            <w:tcW w:w="283" w:type="pct"/>
            <w:tcBorders>
              <w:top w:val="single" w:sz="4" w:space="0" w:color="auto"/>
              <w:left w:val="single" w:sz="4" w:space="0" w:color="auto"/>
              <w:bottom w:val="single" w:sz="4" w:space="0" w:color="auto"/>
              <w:right w:val="single" w:sz="4" w:space="0" w:color="auto"/>
            </w:tcBorders>
            <w:vAlign w:val="center"/>
            <w:tcPrChange w:id="369" w:author=" " w:date="2019-05-27T04:30:00Z">
              <w:tcPr>
                <w:tcW w:w="317" w:type="pct"/>
                <w:gridSpan w:val="4"/>
                <w:tcBorders>
                  <w:top w:val="single" w:sz="4" w:space="0" w:color="auto"/>
                  <w:left w:val="single" w:sz="4" w:space="0" w:color="auto"/>
                  <w:bottom w:val="single" w:sz="4" w:space="0" w:color="auto"/>
                  <w:right w:val="single" w:sz="4" w:space="0" w:color="auto"/>
                </w:tcBorders>
                <w:vAlign w:val="center"/>
              </w:tcPr>
            </w:tcPrChange>
          </w:tcPr>
          <w:p w:rsidR="00B62EC2" w:rsidRPr="00FB754D" w:rsidRDefault="00B62EC2" w:rsidP="00B62EC2">
            <w:pPr>
              <w:pStyle w:val="TAL"/>
              <w:rPr>
                <w:ins w:id="370" w:author=" " w:date="2019-05-27T04:30:00Z"/>
                <w:rFonts w:cs="Arial"/>
                <w:color w:val="000000"/>
                <w:szCs w:val="18"/>
              </w:rPr>
            </w:pPr>
            <w:ins w:id="371" w:author=" " w:date="2019-05-27T04:30:00Z">
              <w:r w:rsidRPr="00FB754D">
                <w:rPr>
                  <w:rFonts w:cs="Arial"/>
                  <w:color w:val="000000"/>
                  <w:szCs w:val="18"/>
                </w:rPr>
                <w:t>No</w:t>
              </w:r>
            </w:ins>
          </w:p>
        </w:tc>
        <w:tc>
          <w:tcPr>
            <w:tcW w:w="814" w:type="pct"/>
            <w:tcBorders>
              <w:top w:val="single" w:sz="4" w:space="0" w:color="auto"/>
              <w:left w:val="single" w:sz="4" w:space="0" w:color="auto"/>
              <w:bottom w:val="single" w:sz="4" w:space="0" w:color="auto"/>
              <w:right w:val="single" w:sz="4" w:space="0" w:color="auto"/>
            </w:tcBorders>
            <w:vAlign w:val="center"/>
            <w:tcPrChange w:id="372" w:author=" " w:date="2019-05-27T04:30:00Z">
              <w:tcPr>
                <w:tcW w:w="921" w:type="pct"/>
                <w:gridSpan w:val="4"/>
                <w:tcBorders>
                  <w:top w:val="single" w:sz="4" w:space="0" w:color="auto"/>
                  <w:left w:val="single" w:sz="4" w:space="0" w:color="auto"/>
                  <w:bottom w:val="single" w:sz="4" w:space="0" w:color="auto"/>
                  <w:right w:val="single" w:sz="4" w:space="0" w:color="auto"/>
                </w:tcBorders>
              </w:tcPr>
            </w:tcPrChange>
          </w:tcPr>
          <w:p w:rsidR="00B62EC2" w:rsidRPr="00FB754D" w:rsidRDefault="00B62EC2" w:rsidP="00B62EC2">
            <w:pPr>
              <w:pStyle w:val="TAL"/>
              <w:rPr>
                <w:ins w:id="373" w:author=" " w:date="2019-05-27T04:30:00Z"/>
                <w:rFonts w:cs="Arial"/>
                <w:color w:val="000000"/>
                <w:szCs w:val="18"/>
              </w:rPr>
            </w:pPr>
            <w:ins w:id="374" w:author=" " w:date="2019-05-27T04:30:00Z">
              <w:r w:rsidRPr="00FB754D">
                <w:rPr>
                  <w:rFonts w:cs="Arial"/>
                  <w:color w:val="000000"/>
                  <w:szCs w:val="18"/>
                </w:rPr>
                <w:t>TP will be submitted</w:t>
              </w:r>
            </w:ins>
          </w:p>
        </w:tc>
      </w:tr>
      <w:tr w:rsidR="00B62EC2" w:rsidRPr="008F103D" w:rsidTr="005F6C75">
        <w:trPr>
          <w:cantSplit/>
          <w:ins w:id="375" w:author=" " w:date="2019-05-27T04:31:00Z"/>
        </w:trPr>
        <w:tc>
          <w:tcPr>
            <w:tcW w:w="1188"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76" w:author=" " w:date="2019-05-27T04:31:00Z"/>
                <w:rFonts w:cs="Arial"/>
                <w:color w:val="000000"/>
                <w:szCs w:val="18"/>
              </w:rPr>
            </w:pPr>
            <w:ins w:id="377" w:author=" " w:date="2019-05-27T04:31:00Z">
              <w:r w:rsidRPr="00FB754D">
                <w:rPr>
                  <w:rFonts w:cs="Arial"/>
                  <w:color w:val="000000"/>
                  <w:szCs w:val="18"/>
                </w:rPr>
                <w:t>DL_40A-n78A_UL_40A-n78A</w:t>
              </w:r>
            </w:ins>
          </w:p>
        </w:tc>
        <w:tc>
          <w:tcPr>
            <w:tcW w:w="546"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78" w:author=" " w:date="2019-05-27T04:31:00Z"/>
                <w:rFonts w:cs="Arial"/>
                <w:color w:val="000000"/>
                <w:szCs w:val="18"/>
              </w:rPr>
            </w:pPr>
            <w:ins w:id="379" w:author=" " w:date="2019-05-27T04:31:00Z">
              <w:r w:rsidRPr="00FB754D">
                <w:rPr>
                  <w:rFonts w:cs="Arial"/>
                  <w:color w:val="000000"/>
                  <w:szCs w:val="18"/>
                </w:rPr>
                <w:t>Rel-15</w:t>
              </w:r>
            </w:ins>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80" w:author=" " w:date="2019-05-27T04:31:00Z"/>
                <w:rFonts w:cs="Arial"/>
                <w:color w:val="000000"/>
                <w:szCs w:val="18"/>
              </w:rPr>
            </w:pPr>
            <w:ins w:id="381" w:author=" " w:date="2019-05-27T04:31:00Z">
              <w:r w:rsidRPr="00FB754D">
                <w:rPr>
                  <w:rFonts w:cs="Arial"/>
                  <w:color w:val="000000"/>
                  <w:szCs w:val="18"/>
                </w:rPr>
                <w:t>Liu Ye, Huawei</w:t>
              </w:r>
            </w:ins>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82" w:author=" " w:date="2019-05-27T04:31:00Z"/>
                <w:rFonts w:cs="Arial"/>
                <w:color w:val="000000"/>
                <w:szCs w:val="18"/>
              </w:rPr>
            </w:pPr>
            <w:ins w:id="383" w:author=" " w:date="2019-05-27T04:31:00Z">
              <w:r w:rsidRPr="00FB754D">
                <w:rPr>
                  <w:rFonts w:cs="Arial"/>
                  <w:color w:val="000000"/>
                  <w:szCs w:val="18"/>
                </w:rPr>
                <w:t>none</w:t>
              </w:r>
            </w:ins>
          </w:p>
        </w:tc>
        <w:tc>
          <w:tcPr>
            <w:tcW w:w="429"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84" w:author=" " w:date="2019-05-27T04:31:00Z"/>
                <w:rFonts w:cs="Arial"/>
                <w:color w:val="000000"/>
                <w:szCs w:val="18"/>
              </w:rPr>
            </w:pPr>
            <w:ins w:id="385" w:author=" " w:date="2019-05-27T04:31:00Z">
              <w:r w:rsidRPr="00FB754D">
                <w:rPr>
                  <w:rFonts w:cs="Arial"/>
                  <w:color w:val="000000"/>
                  <w:szCs w:val="18"/>
                </w:rPr>
                <w:t>no</w:t>
              </w:r>
            </w:ins>
          </w:p>
        </w:tc>
        <w:tc>
          <w:tcPr>
            <w:tcW w:w="283"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86" w:author=" " w:date="2019-05-27T04:31:00Z"/>
                <w:rFonts w:cs="Arial"/>
                <w:color w:val="000000"/>
                <w:szCs w:val="18"/>
              </w:rPr>
            </w:pPr>
            <w:ins w:id="387" w:author=" " w:date="2019-05-27T04:31:00Z">
              <w:r w:rsidRPr="00FB754D">
                <w:rPr>
                  <w:rFonts w:cs="Arial"/>
                  <w:color w:val="000000"/>
                  <w:szCs w:val="18"/>
                </w:rPr>
                <w:t>no</w:t>
              </w:r>
            </w:ins>
          </w:p>
        </w:tc>
        <w:tc>
          <w:tcPr>
            <w:tcW w:w="814"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88" w:author=" " w:date="2019-05-27T04:31:00Z"/>
                <w:rFonts w:cs="Arial"/>
                <w:color w:val="000000"/>
                <w:szCs w:val="18"/>
              </w:rPr>
            </w:pPr>
          </w:p>
        </w:tc>
      </w:tr>
      <w:tr w:rsidR="00B62EC2" w:rsidRPr="008F103D" w:rsidTr="005F6C75">
        <w:trPr>
          <w:cantSplit/>
          <w:ins w:id="389" w:author=" " w:date="2019-05-27T04:31:00Z"/>
        </w:trPr>
        <w:tc>
          <w:tcPr>
            <w:tcW w:w="1188"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90" w:author=" " w:date="2019-05-27T04:31:00Z"/>
                <w:rFonts w:cs="Arial"/>
                <w:color w:val="000000"/>
                <w:szCs w:val="18"/>
              </w:rPr>
            </w:pPr>
            <w:ins w:id="391" w:author=" " w:date="2019-05-27T04:31:00Z">
              <w:r w:rsidRPr="00FB754D">
                <w:rPr>
                  <w:rFonts w:cs="Arial"/>
                  <w:color w:val="000000"/>
                  <w:szCs w:val="18"/>
                </w:rPr>
                <w:t>DL_40C-n78A_UL_40A-n78A</w:t>
              </w:r>
            </w:ins>
          </w:p>
        </w:tc>
        <w:tc>
          <w:tcPr>
            <w:tcW w:w="546"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92" w:author=" " w:date="2019-05-27T04:31:00Z"/>
                <w:rFonts w:cs="Arial"/>
                <w:color w:val="000000"/>
                <w:szCs w:val="18"/>
              </w:rPr>
            </w:pPr>
            <w:ins w:id="393" w:author=" " w:date="2019-05-27T04:31:00Z">
              <w:r w:rsidRPr="00FB754D">
                <w:rPr>
                  <w:rFonts w:cs="Arial"/>
                  <w:color w:val="000000"/>
                  <w:szCs w:val="18"/>
                </w:rPr>
                <w:t>Rel-15</w:t>
              </w:r>
            </w:ins>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94" w:author=" " w:date="2019-05-27T04:31:00Z"/>
                <w:rFonts w:cs="Arial"/>
                <w:color w:val="000000"/>
                <w:szCs w:val="18"/>
              </w:rPr>
            </w:pPr>
            <w:ins w:id="395" w:author=" " w:date="2019-05-27T04:31:00Z">
              <w:r w:rsidRPr="00FB754D">
                <w:rPr>
                  <w:rFonts w:cs="Arial"/>
                  <w:color w:val="000000"/>
                  <w:szCs w:val="18"/>
                </w:rPr>
                <w:t>Liu Ye, Huawei</w:t>
              </w:r>
            </w:ins>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96" w:author=" " w:date="2019-05-27T04:31:00Z"/>
                <w:rFonts w:cs="Arial"/>
                <w:color w:val="000000"/>
                <w:szCs w:val="18"/>
              </w:rPr>
            </w:pPr>
            <w:ins w:id="397" w:author=" " w:date="2019-05-27T04:31:00Z">
              <w:r w:rsidRPr="00FB754D">
                <w:rPr>
                  <w:rFonts w:cs="Arial"/>
                  <w:color w:val="000000"/>
                  <w:szCs w:val="18"/>
                </w:rPr>
                <w:t>none</w:t>
              </w:r>
            </w:ins>
          </w:p>
        </w:tc>
        <w:tc>
          <w:tcPr>
            <w:tcW w:w="429"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98" w:author=" " w:date="2019-05-27T04:31:00Z"/>
                <w:rFonts w:cs="Arial"/>
                <w:color w:val="000000"/>
                <w:szCs w:val="18"/>
              </w:rPr>
            </w:pPr>
            <w:ins w:id="399" w:author=" " w:date="2019-05-27T04:31:00Z">
              <w:r w:rsidRPr="00FB754D">
                <w:rPr>
                  <w:rFonts w:cs="Arial"/>
                  <w:color w:val="000000"/>
                  <w:szCs w:val="18"/>
                </w:rPr>
                <w:t>no</w:t>
              </w:r>
            </w:ins>
          </w:p>
        </w:tc>
        <w:tc>
          <w:tcPr>
            <w:tcW w:w="283"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400" w:author=" " w:date="2019-05-27T04:31:00Z"/>
                <w:rFonts w:cs="Arial"/>
                <w:color w:val="000000"/>
                <w:szCs w:val="18"/>
              </w:rPr>
            </w:pPr>
            <w:ins w:id="401" w:author=" " w:date="2019-05-27T04:31:00Z">
              <w:r w:rsidRPr="00FB754D">
                <w:rPr>
                  <w:rFonts w:cs="Arial"/>
                  <w:color w:val="000000"/>
                  <w:szCs w:val="18"/>
                </w:rPr>
                <w:t>no</w:t>
              </w:r>
            </w:ins>
          </w:p>
        </w:tc>
        <w:tc>
          <w:tcPr>
            <w:tcW w:w="814"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402" w:author=" " w:date="2019-05-27T04:31:00Z"/>
                <w:rFonts w:cs="Arial"/>
                <w:color w:val="000000"/>
                <w:szCs w:val="18"/>
              </w:rPr>
            </w:pPr>
          </w:p>
        </w:tc>
      </w:tr>
      <w:tr w:rsidR="00B62EC2" w:rsidRPr="008F103D" w:rsidTr="005F6C75">
        <w:trPr>
          <w:cantSplit/>
          <w:ins w:id="403" w:author=" " w:date="2019-05-27T04:31:00Z"/>
        </w:trPr>
        <w:tc>
          <w:tcPr>
            <w:tcW w:w="1188"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404" w:author=" " w:date="2019-05-27T04:31:00Z"/>
                <w:rFonts w:cs="Arial"/>
                <w:color w:val="000000"/>
                <w:szCs w:val="18"/>
              </w:rPr>
            </w:pPr>
            <w:ins w:id="405" w:author=" " w:date="2019-05-27T04:31:00Z">
              <w:r w:rsidRPr="00FB754D">
                <w:rPr>
                  <w:rFonts w:cs="Arial"/>
                  <w:color w:val="000000"/>
                  <w:szCs w:val="18"/>
                </w:rPr>
                <w:t>DL_40C-n78A_UL_40C-n78A</w:t>
              </w:r>
            </w:ins>
          </w:p>
        </w:tc>
        <w:tc>
          <w:tcPr>
            <w:tcW w:w="546"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406" w:author=" " w:date="2019-05-27T04:31:00Z"/>
                <w:rFonts w:cs="Arial"/>
                <w:color w:val="000000"/>
                <w:szCs w:val="18"/>
              </w:rPr>
            </w:pPr>
            <w:ins w:id="407" w:author=" " w:date="2019-05-27T04:31:00Z">
              <w:r w:rsidRPr="00FB754D">
                <w:rPr>
                  <w:rFonts w:cs="Arial"/>
                  <w:color w:val="000000"/>
                  <w:szCs w:val="18"/>
                </w:rPr>
                <w:t>Rel-15</w:t>
              </w:r>
            </w:ins>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408" w:author=" " w:date="2019-05-27T04:31:00Z"/>
                <w:rFonts w:cs="Arial"/>
                <w:color w:val="000000"/>
                <w:szCs w:val="18"/>
              </w:rPr>
            </w:pPr>
            <w:ins w:id="409" w:author=" " w:date="2019-05-27T04:31:00Z">
              <w:r w:rsidRPr="00FB754D">
                <w:rPr>
                  <w:rFonts w:cs="Arial"/>
                  <w:color w:val="000000"/>
                  <w:szCs w:val="18"/>
                </w:rPr>
                <w:t>Liu Ye, Huawei</w:t>
              </w:r>
            </w:ins>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410" w:author=" " w:date="2019-05-27T04:31:00Z"/>
                <w:rFonts w:cs="Arial"/>
                <w:color w:val="000000"/>
                <w:szCs w:val="18"/>
              </w:rPr>
            </w:pPr>
            <w:ins w:id="411" w:author=" " w:date="2019-05-27T04:31:00Z">
              <w:r w:rsidRPr="00FB754D">
                <w:rPr>
                  <w:rFonts w:cs="Arial"/>
                  <w:color w:val="000000"/>
                  <w:szCs w:val="18"/>
                </w:rPr>
                <w:t>none</w:t>
              </w:r>
            </w:ins>
          </w:p>
        </w:tc>
        <w:tc>
          <w:tcPr>
            <w:tcW w:w="429"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412" w:author=" " w:date="2019-05-27T04:31:00Z"/>
                <w:rFonts w:cs="Arial"/>
                <w:color w:val="000000"/>
                <w:szCs w:val="18"/>
              </w:rPr>
            </w:pPr>
            <w:ins w:id="413" w:author=" " w:date="2019-05-27T04:31:00Z">
              <w:r w:rsidRPr="00FB754D">
                <w:rPr>
                  <w:rFonts w:cs="Arial"/>
                  <w:color w:val="000000"/>
                  <w:szCs w:val="18"/>
                </w:rPr>
                <w:t>no</w:t>
              </w:r>
            </w:ins>
          </w:p>
        </w:tc>
        <w:tc>
          <w:tcPr>
            <w:tcW w:w="283"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414" w:author=" " w:date="2019-05-27T04:31:00Z"/>
                <w:rFonts w:cs="Arial"/>
                <w:color w:val="000000"/>
                <w:szCs w:val="18"/>
              </w:rPr>
            </w:pPr>
            <w:ins w:id="415" w:author=" " w:date="2019-05-27T04:31:00Z">
              <w:r w:rsidRPr="00FB754D">
                <w:rPr>
                  <w:rFonts w:cs="Arial"/>
                  <w:color w:val="000000"/>
                  <w:szCs w:val="18"/>
                </w:rPr>
                <w:t>no</w:t>
              </w:r>
            </w:ins>
          </w:p>
        </w:tc>
        <w:tc>
          <w:tcPr>
            <w:tcW w:w="814"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416" w:author=" " w:date="2019-05-27T04:31:00Z"/>
                <w:rFonts w:cs="Arial"/>
                <w:color w:val="000000"/>
                <w:szCs w:val="18"/>
              </w:rPr>
            </w:pPr>
          </w:p>
        </w:tc>
      </w:tr>
      <w:tr w:rsidR="00582E84"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DL_1A_n7A _UL_1A_n7A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S. Truelove, BT plc</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rPr>
                <w:rFonts w:ascii="Arial" w:hAnsi="Arial"/>
                <w:sz w:val="18"/>
              </w:rPr>
            </w:pPr>
            <w:r w:rsidRPr="00F777CD">
              <w:rPr>
                <w:rFonts w:ascii="Arial" w:hAnsi="Arial"/>
                <w:sz w:val="18"/>
              </w:rPr>
              <w:t>pCR: R4-1900779, R4-1901429</w:t>
            </w:r>
          </w:p>
          <w:p w:rsidR="00582E84" w:rsidRPr="00C9492B" w:rsidRDefault="00582E84" w:rsidP="003F007F">
            <w:pPr>
              <w:pStyle w:val="TAL"/>
            </w:pPr>
            <w:r w:rsidRPr="00F777CD">
              <w:t>Big CR 38.101-3: R4-1900862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None</w:t>
            </w:r>
          </w:p>
        </w:tc>
      </w:tr>
      <w:tr w:rsidR="00582E84"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DL_3C_n7A _UL_3C_n7A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S. Truelove, BT plc</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rPr>
                <w:rFonts w:ascii="Arial" w:hAnsi="Arial"/>
                <w:sz w:val="18"/>
              </w:rPr>
            </w:pPr>
            <w:r w:rsidRPr="00F777CD">
              <w:rPr>
                <w:rFonts w:ascii="Arial" w:hAnsi="Arial"/>
                <w:sz w:val="18"/>
              </w:rPr>
              <w:t>CR 38.101-3: R4-1901430</w:t>
            </w:r>
          </w:p>
          <w:p w:rsidR="00582E84" w:rsidRPr="00C9492B" w:rsidRDefault="00582E84" w:rsidP="003F007F">
            <w:pPr>
              <w:pStyle w:val="TAL"/>
            </w:pPr>
            <w:r w:rsidRPr="00F777CD">
              <w:t>Big CR 38.101-3: R4-1900862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None</w:t>
            </w:r>
          </w:p>
        </w:tc>
      </w:tr>
      <w:tr w:rsidR="00582E84"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DL_3C_n7A _UL_3A_n7A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S. Truelove, BT plc</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rPr>
                <w:rFonts w:ascii="Arial" w:hAnsi="Arial"/>
                <w:sz w:val="18"/>
              </w:rPr>
            </w:pPr>
            <w:r w:rsidRPr="00F777CD">
              <w:rPr>
                <w:rFonts w:ascii="Arial" w:hAnsi="Arial"/>
                <w:sz w:val="18"/>
              </w:rPr>
              <w:t>CR 38.101-3: R4-1901430</w:t>
            </w:r>
          </w:p>
          <w:p w:rsidR="00582E84" w:rsidRPr="00C9492B" w:rsidRDefault="00582E84" w:rsidP="003F007F">
            <w:pPr>
              <w:pStyle w:val="TAL"/>
            </w:pPr>
            <w:r w:rsidRPr="00F777CD">
              <w:t>Big CR 38.101-3: R4-1900862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None</w:t>
            </w:r>
          </w:p>
        </w:tc>
      </w:tr>
      <w:tr w:rsidR="00582E84"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DL_3C_n28A _UL_3C_n28A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S. Truelove, BT plc</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rPr>
                <w:rFonts w:ascii="Arial" w:hAnsi="Arial"/>
                <w:sz w:val="18"/>
              </w:rPr>
            </w:pPr>
            <w:r w:rsidRPr="00F777CD">
              <w:rPr>
                <w:rFonts w:ascii="Arial" w:hAnsi="Arial"/>
                <w:sz w:val="18"/>
              </w:rPr>
              <w:t>CR 38.101-3: R4-1901430</w:t>
            </w:r>
          </w:p>
          <w:p w:rsidR="00582E84" w:rsidRPr="00C9492B" w:rsidRDefault="00582E84" w:rsidP="003F007F">
            <w:pPr>
              <w:pStyle w:val="TAL"/>
            </w:pPr>
            <w:r w:rsidRPr="00F777CD">
              <w:t>Big CR 38.101-3: R4-1900862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None</w:t>
            </w:r>
          </w:p>
        </w:tc>
      </w:tr>
      <w:tr w:rsidR="00582E84"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DL_3C_n28A _UL_3A_n28A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S. Truelove, BT plc</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rPr>
                <w:rFonts w:ascii="Arial" w:hAnsi="Arial"/>
                <w:sz w:val="18"/>
              </w:rPr>
            </w:pPr>
            <w:r w:rsidRPr="00F777CD">
              <w:rPr>
                <w:rFonts w:ascii="Arial" w:hAnsi="Arial"/>
                <w:sz w:val="18"/>
              </w:rPr>
              <w:t>CR 38.101-3: R4-1901430</w:t>
            </w:r>
          </w:p>
          <w:p w:rsidR="00582E84" w:rsidRPr="00C9492B" w:rsidRDefault="00582E84" w:rsidP="003F007F">
            <w:pPr>
              <w:pStyle w:val="TAL"/>
            </w:pPr>
            <w:r w:rsidRPr="00F777CD">
              <w:t>Big CR 38.101-3: R4-1900862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None</w:t>
            </w:r>
          </w:p>
        </w:tc>
      </w:tr>
      <w:tr w:rsidR="00582E84"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F777CD">
              <w:lastRenderedPageBreak/>
              <w:t>DL_7C_n28A_UL_7C_n28A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F777CD">
              <w:t>S. Truelove, BT plc</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rPr>
                <w:rFonts w:ascii="Arial" w:hAnsi="Arial"/>
                <w:sz w:val="18"/>
              </w:rPr>
            </w:pPr>
            <w:r w:rsidRPr="00F777CD">
              <w:rPr>
                <w:rFonts w:ascii="Arial" w:hAnsi="Arial"/>
                <w:sz w:val="18"/>
              </w:rPr>
              <w:t>CR 38.101-3: R4-1901430</w:t>
            </w:r>
          </w:p>
          <w:p w:rsidR="00582E84" w:rsidRPr="00C9492B" w:rsidRDefault="00582E84" w:rsidP="003F007F">
            <w:pPr>
              <w:pStyle w:val="TAL"/>
            </w:pPr>
            <w:r w:rsidRPr="00F777CD">
              <w:t>Big CR 38.101-3: R4-1900862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None</w:t>
            </w:r>
          </w:p>
        </w:tc>
      </w:tr>
      <w:tr w:rsidR="00582E84"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t>DC_28_n8</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F777CD">
              <w:t>Jeremy Chu, Telstra</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Default="00582E84" w:rsidP="003F007F">
            <w:pPr>
              <w:pStyle w:val="TAL"/>
            </w:pPr>
            <w:r>
              <w:t>37.716-11-11 : R4-1901454</w:t>
            </w:r>
          </w:p>
          <w:p w:rsidR="00582E84" w:rsidRPr="00C9492B" w:rsidRDefault="00582E84" w:rsidP="003F007F">
            <w:pPr>
              <w:pStyle w:val="TAL"/>
            </w:pPr>
            <w:r>
              <w:t>38.101-3 : R4-1900862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t xml:space="preserve">Pending email approval of Big CR </w:t>
            </w:r>
          </w:p>
        </w:tc>
      </w:tr>
      <w:tr w:rsidR="00DD5877" w:rsidRPr="00C9492B"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17" w:author=" " w:date="2019-05-27T03:5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18" w:author=" " w:date="2019-05-27T03:52:00Z"/>
          <w:trPrChange w:id="419" w:author=" " w:date="2019-05-27T03:52:00Z">
            <w:trPr>
              <w:cantSplit/>
            </w:trPr>
          </w:trPrChange>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Change w:id="420" w:author=" " w:date="2019-05-27T03:52:00Z">
              <w:tcPr>
                <w:tcW w:w="13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421" w:author=" " w:date="2019-05-27T03:52:00Z"/>
              </w:rPr>
            </w:pPr>
            <w:ins w:id="422" w:author=" " w:date="2019-05-27T03:52:00Z">
              <w:r>
                <w:rPr>
                  <w:rFonts w:cs="Arial"/>
                  <w:color w:val="000000"/>
                  <w:szCs w:val="18"/>
                  <w:lang w:val="it-IT"/>
                </w:rPr>
                <w:t>DL_3A-3A_n78A_UL_3A_n78A</w:t>
              </w:r>
            </w:ins>
          </w:p>
        </w:tc>
        <w:tc>
          <w:tcPr>
            <w:tcW w:w="546" w:type="pct"/>
            <w:tcBorders>
              <w:top w:val="single" w:sz="4" w:space="0" w:color="auto"/>
              <w:left w:val="single" w:sz="4" w:space="0" w:color="auto"/>
              <w:bottom w:val="single" w:sz="4" w:space="0" w:color="auto"/>
              <w:right w:val="single" w:sz="4" w:space="0" w:color="auto"/>
            </w:tcBorders>
            <w:shd w:val="clear" w:color="auto" w:fill="auto"/>
            <w:tcPrChange w:id="423" w:author=" " w:date="2019-05-27T03:52:00Z">
              <w:tcPr>
                <w:tcW w:w="509"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424" w:author=" " w:date="2019-05-27T03:52:00Z"/>
              </w:rPr>
            </w:pPr>
            <w:ins w:id="425" w:author=" " w:date="2019-05-27T03:52:00Z">
              <w:r w:rsidRPr="00121FFA">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Change w:id="426" w:author=" " w:date="2019-05-27T03:52:00Z">
              <w:tcPr>
                <w:tcW w:w="730"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Pr="00F777CD" w:rsidRDefault="00DD5877" w:rsidP="00DD5877">
            <w:pPr>
              <w:pStyle w:val="TAL"/>
              <w:rPr>
                <w:ins w:id="427" w:author=" " w:date="2019-05-27T03:52:00Z"/>
              </w:rPr>
            </w:pPr>
            <w:ins w:id="428" w:author=" " w:date="2019-05-27T03:52:00Z">
              <w:r>
                <w:t>Jeremy Chu, Telstra</w:t>
              </w:r>
            </w:ins>
          </w:p>
        </w:tc>
        <w:tc>
          <w:tcPr>
            <w:tcW w:w="516" w:type="pct"/>
            <w:tcBorders>
              <w:top w:val="single" w:sz="4" w:space="0" w:color="auto"/>
              <w:left w:val="single" w:sz="4" w:space="0" w:color="auto"/>
              <w:bottom w:val="single" w:sz="4" w:space="0" w:color="auto"/>
              <w:right w:val="single" w:sz="4" w:space="0" w:color="auto"/>
            </w:tcBorders>
            <w:shd w:val="clear" w:color="auto" w:fill="auto"/>
            <w:tcPrChange w:id="429" w:author=" " w:date="2019-05-27T03:52:00Z">
              <w:tcPr>
                <w:tcW w:w="1036"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430" w:author=" " w:date="2019-05-27T03:52:00Z"/>
              </w:rPr>
            </w:pPr>
            <w:ins w:id="431" w:author=" " w:date="2019-05-27T03:52:00Z">
              <w:r>
                <w:rPr>
                  <w:rFonts w:eastAsia="Malgun Gothic"/>
                  <w:lang w:eastAsia="ko-KR"/>
                </w:rPr>
                <w:t>N/A</w:t>
              </w:r>
            </w:ins>
          </w:p>
        </w:tc>
        <w:tc>
          <w:tcPr>
            <w:tcW w:w="429" w:type="pct"/>
            <w:tcBorders>
              <w:top w:val="single" w:sz="4" w:space="0" w:color="auto"/>
              <w:left w:val="single" w:sz="4" w:space="0" w:color="auto"/>
              <w:bottom w:val="single" w:sz="4" w:space="0" w:color="auto"/>
              <w:right w:val="single" w:sz="4" w:space="0" w:color="auto"/>
            </w:tcBorders>
            <w:shd w:val="clear" w:color="auto" w:fill="auto"/>
            <w:tcPrChange w:id="432" w:author=" " w:date="2019-05-27T03:52:00Z">
              <w:tcPr>
                <w:tcW w:w="29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433" w:author=" " w:date="2019-05-27T03:52:00Z"/>
              </w:rPr>
            </w:pPr>
            <w:ins w:id="434" w:author=" " w:date="2019-05-27T03:52:00Z">
              <w:r>
                <w:t>N/A</w:t>
              </w:r>
            </w:ins>
          </w:p>
        </w:tc>
        <w:tc>
          <w:tcPr>
            <w:tcW w:w="283" w:type="pct"/>
            <w:tcBorders>
              <w:top w:val="single" w:sz="4" w:space="0" w:color="auto"/>
              <w:left w:val="single" w:sz="4" w:space="0" w:color="auto"/>
              <w:bottom w:val="single" w:sz="4" w:space="0" w:color="auto"/>
              <w:right w:val="single" w:sz="4" w:space="0" w:color="auto"/>
            </w:tcBorders>
            <w:shd w:val="clear" w:color="auto" w:fill="auto"/>
            <w:tcPrChange w:id="435" w:author=" " w:date="2019-05-27T03:52:00Z">
              <w:tcPr>
                <w:tcW w:w="31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436" w:author=" " w:date="2019-05-27T03:52:00Z"/>
              </w:rPr>
            </w:pPr>
            <w:ins w:id="437" w:author=" " w:date="2019-05-27T03:52:00Z">
              <w:r>
                <w:t xml:space="preserve">N/A </w:t>
              </w:r>
            </w:ins>
          </w:p>
        </w:tc>
        <w:tc>
          <w:tcPr>
            <w:tcW w:w="814" w:type="pct"/>
            <w:tcBorders>
              <w:top w:val="single" w:sz="4" w:space="0" w:color="auto"/>
              <w:left w:val="single" w:sz="4" w:space="0" w:color="auto"/>
              <w:bottom w:val="single" w:sz="4" w:space="0" w:color="auto"/>
              <w:right w:val="single" w:sz="4" w:space="0" w:color="auto"/>
            </w:tcBorders>
            <w:shd w:val="clear" w:color="auto" w:fill="auto"/>
            <w:tcPrChange w:id="438" w:author=" " w:date="2019-05-27T03:52:00Z">
              <w:tcPr>
                <w:tcW w:w="770" w:type="pct"/>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439" w:author=" " w:date="2019-05-27T03:52:00Z"/>
              </w:rPr>
            </w:pPr>
            <w:ins w:id="440" w:author=" " w:date="2019-05-27T03:52:00Z">
              <w:r>
                <w:t>Stopped, already covered in spec</w:t>
              </w:r>
            </w:ins>
          </w:p>
        </w:tc>
      </w:tr>
      <w:tr w:rsidR="00DD5877" w:rsidRPr="00C9492B"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41" w:author=" " w:date="2019-05-27T03:5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42" w:author=" " w:date="2019-05-27T03:52:00Z"/>
          <w:trPrChange w:id="443" w:author=" " w:date="2019-05-27T03:52:00Z">
            <w:trPr>
              <w:cantSplit/>
            </w:trPr>
          </w:trPrChange>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Change w:id="444" w:author=" " w:date="2019-05-27T03:52:00Z">
              <w:tcPr>
                <w:tcW w:w="13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445" w:author=" " w:date="2019-05-27T03:52:00Z"/>
              </w:rPr>
            </w:pPr>
            <w:ins w:id="446" w:author=" " w:date="2019-05-27T03:52:00Z">
              <w:r>
                <w:rPr>
                  <w:rFonts w:cs="Arial"/>
                  <w:color w:val="000000"/>
                  <w:szCs w:val="18"/>
                  <w:lang w:val="it-IT"/>
                </w:rPr>
                <w:t>DL_1A_n5A_UL_1A_n5A</w:t>
              </w:r>
            </w:ins>
          </w:p>
        </w:tc>
        <w:tc>
          <w:tcPr>
            <w:tcW w:w="546" w:type="pct"/>
            <w:tcBorders>
              <w:top w:val="single" w:sz="4" w:space="0" w:color="auto"/>
              <w:left w:val="single" w:sz="4" w:space="0" w:color="auto"/>
              <w:bottom w:val="single" w:sz="4" w:space="0" w:color="auto"/>
              <w:right w:val="single" w:sz="4" w:space="0" w:color="auto"/>
            </w:tcBorders>
            <w:shd w:val="clear" w:color="auto" w:fill="auto"/>
            <w:tcPrChange w:id="447" w:author=" " w:date="2019-05-27T03:52:00Z">
              <w:tcPr>
                <w:tcW w:w="509"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448" w:author=" " w:date="2019-05-27T03:52:00Z"/>
              </w:rPr>
            </w:pPr>
            <w:ins w:id="449" w:author=" " w:date="2019-05-27T03:52:00Z">
              <w:r w:rsidRPr="00121FFA">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Change w:id="450" w:author=" " w:date="2019-05-27T03:52:00Z">
              <w:tcPr>
                <w:tcW w:w="730"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Pr="00F777CD" w:rsidRDefault="00DD5877" w:rsidP="00DD5877">
            <w:pPr>
              <w:pStyle w:val="TAL"/>
              <w:rPr>
                <w:ins w:id="451" w:author=" " w:date="2019-05-27T03:52:00Z"/>
              </w:rPr>
            </w:pPr>
            <w:ins w:id="452" w:author=" " w:date="2019-05-27T03:52:00Z">
              <w:r w:rsidRPr="006E74A8">
                <w:t>Jeremy Chu, Telstra</w:t>
              </w:r>
            </w:ins>
          </w:p>
        </w:tc>
        <w:tc>
          <w:tcPr>
            <w:tcW w:w="516" w:type="pct"/>
            <w:tcBorders>
              <w:top w:val="single" w:sz="4" w:space="0" w:color="auto"/>
              <w:left w:val="single" w:sz="4" w:space="0" w:color="auto"/>
              <w:bottom w:val="single" w:sz="4" w:space="0" w:color="auto"/>
              <w:right w:val="single" w:sz="4" w:space="0" w:color="auto"/>
            </w:tcBorders>
            <w:shd w:val="clear" w:color="auto" w:fill="auto"/>
            <w:tcPrChange w:id="453" w:author=" " w:date="2019-05-27T03:52:00Z">
              <w:tcPr>
                <w:tcW w:w="1036"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454" w:author=" " w:date="2019-05-27T03:52:00Z"/>
                <w:rFonts w:eastAsia="Malgun Gothic"/>
                <w:lang w:eastAsia="ko-KR"/>
              </w:rPr>
            </w:pPr>
            <w:ins w:id="455" w:author=" " w:date="2019-05-27T03:52:00Z">
              <w:r w:rsidRPr="00A60BCF">
                <w:rPr>
                  <w:rFonts w:eastAsia="Malgun Gothic"/>
                  <w:lang w:eastAsia="ko-KR"/>
                </w:rPr>
                <w:t>TR 37 716-11-11</w:t>
              </w:r>
              <w:r>
                <w:rPr>
                  <w:rFonts w:eastAsia="Malgun Gothic"/>
                  <w:lang w:eastAsia="ko-KR"/>
                </w:rPr>
                <w:t xml:space="preserve">: </w:t>
              </w:r>
              <w:r w:rsidRPr="007215BB">
                <w:rPr>
                  <w:rFonts w:eastAsia="Malgun Gothic"/>
                  <w:lang w:eastAsia="ko-KR"/>
                </w:rPr>
                <w:t>R4-1904439</w:t>
              </w:r>
            </w:ins>
          </w:p>
          <w:p w:rsidR="00DD5877" w:rsidRDefault="00DD5877" w:rsidP="00DD5877">
            <w:pPr>
              <w:pStyle w:val="TAL"/>
              <w:rPr>
                <w:ins w:id="456" w:author=" " w:date="2019-05-27T03:52:00Z"/>
              </w:rPr>
            </w:pPr>
            <w:ins w:id="457" w:author=" " w:date="2019-05-27T03:52:00Z">
              <w:r>
                <w:t>TS 38.101-3: 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Change w:id="458" w:author=" " w:date="2019-05-27T03:52:00Z">
              <w:tcPr>
                <w:tcW w:w="29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459" w:author=" " w:date="2019-05-27T03:52:00Z"/>
              </w:rPr>
            </w:pPr>
            <w:ins w:id="460" w:author=" " w:date="2019-05-27T03:52:00Z">
              <w:r w:rsidRPr="001C2CD9">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Change w:id="461" w:author=" " w:date="2019-05-27T03:52:00Z">
              <w:tcPr>
                <w:tcW w:w="31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462" w:author=" " w:date="2019-05-27T03:52:00Z"/>
              </w:rPr>
            </w:pPr>
            <w:ins w:id="463" w:author=" " w:date="2019-05-27T03:52:00Z">
              <w:r w:rsidRPr="001C2CD9">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Change w:id="464" w:author=" " w:date="2019-05-27T03:52:00Z">
              <w:tcPr>
                <w:tcW w:w="770" w:type="pct"/>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465" w:author=" " w:date="2019-05-27T03:52:00Z"/>
              </w:rPr>
            </w:pPr>
          </w:p>
        </w:tc>
      </w:tr>
      <w:tr w:rsidR="00DD5877" w:rsidRPr="00C9492B"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66" w:author=" " w:date="2019-05-27T03:5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67" w:author=" " w:date="2019-05-27T03:52:00Z"/>
          <w:trPrChange w:id="468" w:author=" " w:date="2019-05-27T03:52:00Z">
            <w:trPr>
              <w:cantSplit/>
            </w:trPr>
          </w:trPrChange>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Change w:id="469" w:author=" " w:date="2019-05-27T03:52:00Z">
              <w:tcPr>
                <w:tcW w:w="13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470" w:author=" " w:date="2019-05-27T03:52:00Z"/>
              </w:rPr>
            </w:pPr>
            <w:ins w:id="471" w:author=" " w:date="2019-05-27T03:52:00Z">
              <w:r>
                <w:rPr>
                  <w:rFonts w:cs="Arial"/>
                  <w:color w:val="000000"/>
                  <w:szCs w:val="18"/>
                  <w:lang w:val="it-IT"/>
                </w:rPr>
                <w:t>DL_3A_n5A_UL_3A_n5A</w:t>
              </w:r>
            </w:ins>
          </w:p>
        </w:tc>
        <w:tc>
          <w:tcPr>
            <w:tcW w:w="546" w:type="pct"/>
            <w:tcBorders>
              <w:top w:val="single" w:sz="4" w:space="0" w:color="auto"/>
              <w:left w:val="single" w:sz="4" w:space="0" w:color="auto"/>
              <w:bottom w:val="single" w:sz="4" w:space="0" w:color="auto"/>
              <w:right w:val="single" w:sz="4" w:space="0" w:color="auto"/>
            </w:tcBorders>
            <w:shd w:val="clear" w:color="auto" w:fill="auto"/>
            <w:tcPrChange w:id="472" w:author=" " w:date="2019-05-27T03:52:00Z">
              <w:tcPr>
                <w:tcW w:w="509"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473" w:author=" " w:date="2019-05-27T03:52:00Z"/>
              </w:rPr>
            </w:pPr>
            <w:ins w:id="474" w:author=" " w:date="2019-05-27T03:52:00Z">
              <w:r w:rsidRPr="00121FFA">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Change w:id="475" w:author=" " w:date="2019-05-27T03:52:00Z">
              <w:tcPr>
                <w:tcW w:w="730"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Pr="00F777CD" w:rsidRDefault="00DD5877" w:rsidP="00DD5877">
            <w:pPr>
              <w:pStyle w:val="TAL"/>
              <w:rPr>
                <w:ins w:id="476" w:author=" " w:date="2019-05-27T03:52:00Z"/>
              </w:rPr>
            </w:pPr>
            <w:ins w:id="477" w:author=" " w:date="2019-05-27T03:52:00Z">
              <w:r w:rsidRPr="006E74A8">
                <w:t>Jeremy Chu, Telstra</w:t>
              </w:r>
            </w:ins>
          </w:p>
        </w:tc>
        <w:tc>
          <w:tcPr>
            <w:tcW w:w="516" w:type="pct"/>
            <w:tcBorders>
              <w:top w:val="single" w:sz="4" w:space="0" w:color="auto"/>
              <w:left w:val="single" w:sz="4" w:space="0" w:color="auto"/>
              <w:bottom w:val="single" w:sz="4" w:space="0" w:color="auto"/>
              <w:right w:val="single" w:sz="4" w:space="0" w:color="auto"/>
            </w:tcBorders>
            <w:shd w:val="clear" w:color="auto" w:fill="auto"/>
            <w:tcPrChange w:id="478" w:author=" " w:date="2019-05-27T03:52:00Z">
              <w:tcPr>
                <w:tcW w:w="1036"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479" w:author=" " w:date="2019-05-27T03:52:00Z"/>
                <w:rFonts w:eastAsia="Malgun Gothic"/>
                <w:lang w:eastAsia="ko-KR"/>
              </w:rPr>
            </w:pPr>
            <w:ins w:id="480" w:author=" " w:date="2019-05-27T03:52:00Z">
              <w:r w:rsidRPr="00A60BCF">
                <w:rPr>
                  <w:rFonts w:eastAsia="Malgun Gothic"/>
                  <w:lang w:eastAsia="ko-KR"/>
                </w:rPr>
                <w:t>TR 37 716-11-11</w:t>
              </w:r>
              <w:r>
                <w:rPr>
                  <w:rFonts w:eastAsia="Malgun Gothic"/>
                  <w:lang w:eastAsia="ko-KR"/>
                </w:rPr>
                <w:t xml:space="preserve">: </w:t>
              </w:r>
              <w:r w:rsidRPr="00CD6BF1">
                <w:rPr>
                  <w:rFonts w:eastAsia="Malgun Gothic"/>
                  <w:lang w:eastAsia="ko-KR"/>
                </w:rPr>
                <w:t>R4-1904440</w:t>
              </w:r>
            </w:ins>
          </w:p>
          <w:p w:rsidR="00DD5877" w:rsidRDefault="00DD5877" w:rsidP="00DD5877">
            <w:pPr>
              <w:pStyle w:val="TAL"/>
              <w:rPr>
                <w:ins w:id="481" w:author=" " w:date="2019-05-27T03:52:00Z"/>
              </w:rPr>
            </w:pPr>
            <w:ins w:id="482" w:author=" " w:date="2019-05-27T03:52:00Z">
              <w:r>
                <w:t>TS 38.101-3: 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Change w:id="483" w:author=" " w:date="2019-05-27T03:52:00Z">
              <w:tcPr>
                <w:tcW w:w="29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484" w:author=" " w:date="2019-05-27T03:52:00Z"/>
              </w:rPr>
            </w:pPr>
            <w:ins w:id="485" w:author=" " w:date="2019-05-27T03:52:00Z">
              <w:r w:rsidRPr="001C2CD9">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Change w:id="486" w:author=" " w:date="2019-05-27T03:52:00Z">
              <w:tcPr>
                <w:tcW w:w="31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487" w:author=" " w:date="2019-05-27T03:52:00Z"/>
              </w:rPr>
            </w:pPr>
            <w:ins w:id="488" w:author=" " w:date="2019-05-27T03:52:00Z">
              <w:r w:rsidRPr="001C2CD9">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Change w:id="489" w:author=" " w:date="2019-05-27T03:52:00Z">
              <w:tcPr>
                <w:tcW w:w="770" w:type="pct"/>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490" w:author=" " w:date="2019-05-27T03:52:00Z"/>
              </w:rPr>
            </w:pPr>
          </w:p>
        </w:tc>
      </w:tr>
      <w:tr w:rsidR="00DD5877" w:rsidRPr="00C9492B"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491" w:author=" " w:date="2019-05-27T03:5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492" w:author=" " w:date="2019-05-27T03:52:00Z"/>
          <w:trPrChange w:id="493" w:author=" " w:date="2019-05-27T03:52:00Z">
            <w:trPr>
              <w:cantSplit/>
            </w:trPr>
          </w:trPrChange>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Change w:id="494" w:author=" " w:date="2019-05-27T03:52:00Z">
              <w:tcPr>
                <w:tcW w:w="13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495" w:author=" " w:date="2019-05-27T03:52:00Z"/>
              </w:rPr>
            </w:pPr>
            <w:ins w:id="496" w:author=" " w:date="2019-05-27T03:52:00Z">
              <w:r>
                <w:rPr>
                  <w:rFonts w:cs="Arial"/>
                  <w:color w:val="000000"/>
                  <w:szCs w:val="18"/>
                  <w:lang w:val="it-IT"/>
                </w:rPr>
                <w:t>DL_3C_n5A_UL_3A_n5A</w:t>
              </w:r>
            </w:ins>
          </w:p>
        </w:tc>
        <w:tc>
          <w:tcPr>
            <w:tcW w:w="546" w:type="pct"/>
            <w:tcBorders>
              <w:top w:val="single" w:sz="4" w:space="0" w:color="auto"/>
              <w:left w:val="single" w:sz="4" w:space="0" w:color="auto"/>
              <w:bottom w:val="single" w:sz="4" w:space="0" w:color="auto"/>
              <w:right w:val="single" w:sz="4" w:space="0" w:color="auto"/>
            </w:tcBorders>
            <w:shd w:val="clear" w:color="auto" w:fill="auto"/>
            <w:tcPrChange w:id="497" w:author=" " w:date="2019-05-27T03:52:00Z">
              <w:tcPr>
                <w:tcW w:w="509"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498" w:author=" " w:date="2019-05-27T03:52:00Z"/>
              </w:rPr>
            </w:pPr>
            <w:ins w:id="499" w:author=" " w:date="2019-05-27T03:52:00Z">
              <w:r w:rsidRPr="00121FFA">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Change w:id="500" w:author=" " w:date="2019-05-27T03:52:00Z">
              <w:tcPr>
                <w:tcW w:w="730"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Pr="00F777CD" w:rsidRDefault="00DD5877" w:rsidP="00DD5877">
            <w:pPr>
              <w:pStyle w:val="TAL"/>
              <w:rPr>
                <w:ins w:id="501" w:author=" " w:date="2019-05-27T03:52:00Z"/>
              </w:rPr>
            </w:pPr>
            <w:ins w:id="502" w:author=" " w:date="2019-05-27T03:52:00Z">
              <w:r w:rsidRPr="006E74A8">
                <w:t>Jeremy Chu, Telstra</w:t>
              </w:r>
            </w:ins>
          </w:p>
        </w:tc>
        <w:tc>
          <w:tcPr>
            <w:tcW w:w="516" w:type="pct"/>
            <w:tcBorders>
              <w:top w:val="single" w:sz="4" w:space="0" w:color="auto"/>
              <w:left w:val="single" w:sz="4" w:space="0" w:color="auto"/>
              <w:bottom w:val="single" w:sz="4" w:space="0" w:color="auto"/>
              <w:right w:val="single" w:sz="4" w:space="0" w:color="auto"/>
            </w:tcBorders>
            <w:shd w:val="clear" w:color="auto" w:fill="auto"/>
            <w:tcPrChange w:id="503" w:author=" " w:date="2019-05-27T03:52:00Z">
              <w:tcPr>
                <w:tcW w:w="1036"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04" w:author=" " w:date="2019-05-27T03:52:00Z"/>
                <w:rFonts w:eastAsia="Malgun Gothic"/>
                <w:lang w:eastAsia="ko-KR"/>
              </w:rPr>
            </w:pPr>
            <w:ins w:id="505" w:author=" " w:date="2019-05-27T03:52:00Z">
              <w:r w:rsidRPr="00A60BCF">
                <w:rPr>
                  <w:rFonts w:eastAsia="Malgun Gothic"/>
                  <w:lang w:eastAsia="ko-KR"/>
                </w:rPr>
                <w:t>TR 37 716-11-11</w:t>
              </w:r>
              <w:r>
                <w:rPr>
                  <w:rFonts w:eastAsia="Malgun Gothic"/>
                  <w:lang w:eastAsia="ko-KR"/>
                </w:rPr>
                <w:t xml:space="preserve">: </w:t>
              </w:r>
              <w:r w:rsidRPr="00CD6BF1">
                <w:rPr>
                  <w:rFonts w:eastAsia="Malgun Gothic"/>
                  <w:lang w:eastAsia="ko-KR"/>
                </w:rPr>
                <w:t>R4-1904440</w:t>
              </w:r>
            </w:ins>
          </w:p>
          <w:p w:rsidR="00DD5877" w:rsidRDefault="00DD5877" w:rsidP="00DD5877">
            <w:pPr>
              <w:pStyle w:val="TAL"/>
              <w:rPr>
                <w:ins w:id="506" w:author=" " w:date="2019-05-27T03:52:00Z"/>
              </w:rPr>
            </w:pPr>
            <w:ins w:id="507" w:author=" " w:date="2019-05-27T03:52:00Z">
              <w:r>
                <w:t>TS 38.101-3: 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Change w:id="508" w:author=" " w:date="2019-05-27T03:52:00Z">
              <w:tcPr>
                <w:tcW w:w="29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09" w:author=" " w:date="2019-05-27T03:52:00Z"/>
              </w:rPr>
            </w:pPr>
            <w:ins w:id="510" w:author=" " w:date="2019-05-27T03:52:00Z">
              <w:r w:rsidRPr="001C2CD9">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Change w:id="511" w:author=" " w:date="2019-05-27T03:52:00Z">
              <w:tcPr>
                <w:tcW w:w="31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12" w:author=" " w:date="2019-05-27T03:52:00Z"/>
              </w:rPr>
            </w:pPr>
            <w:ins w:id="513" w:author=" " w:date="2019-05-27T03:52:00Z">
              <w:r w:rsidRPr="001C2CD9">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Change w:id="514" w:author=" " w:date="2019-05-27T03:52:00Z">
              <w:tcPr>
                <w:tcW w:w="770" w:type="pct"/>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15" w:author=" " w:date="2019-05-27T03:52:00Z"/>
              </w:rPr>
            </w:pPr>
          </w:p>
        </w:tc>
      </w:tr>
      <w:tr w:rsidR="00DD5877" w:rsidRPr="00C9492B"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16" w:author=" " w:date="2019-05-27T03:5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17" w:author=" " w:date="2019-05-27T03:52:00Z"/>
          <w:trPrChange w:id="518" w:author=" " w:date="2019-05-27T03:52:00Z">
            <w:trPr>
              <w:cantSplit/>
            </w:trPr>
          </w:trPrChange>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Change w:id="519" w:author=" " w:date="2019-05-27T03:52:00Z">
              <w:tcPr>
                <w:tcW w:w="13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20" w:author=" " w:date="2019-05-27T03:52:00Z"/>
              </w:rPr>
            </w:pPr>
            <w:ins w:id="521" w:author=" " w:date="2019-05-27T03:52:00Z">
              <w:r>
                <w:rPr>
                  <w:rFonts w:cs="Arial"/>
                  <w:color w:val="000000"/>
                  <w:szCs w:val="18"/>
                  <w:lang w:val="it-IT"/>
                </w:rPr>
                <w:t>DL_3C_n5A_UL_3C_n5A</w:t>
              </w:r>
            </w:ins>
          </w:p>
        </w:tc>
        <w:tc>
          <w:tcPr>
            <w:tcW w:w="546" w:type="pct"/>
            <w:tcBorders>
              <w:top w:val="single" w:sz="4" w:space="0" w:color="auto"/>
              <w:left w:val="single" w:sz="4" w:space="0" w:color="auto"/>
              <w:bottom w:val="single" w:sz="4" w:space="0" w:color="auto"/>
              <w:right w:val="single" w:sz="4" w:space="0" w:color="auto"/>
            </w:tcBorders>
            <w:shd w:val="clear" w:color="auto" w:fill="auto"/>
            <w:tcPrChange w:id="522" w:author=" " w:date="2019-05-27T03:52:00Z">
              <w:tcPr>
                <w:tcW w:w="509"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23" w:author=" " w:date="2019-05-27T03:52:00Z"/>
              </w:rPr>
            </w:pPr>
            <w:ins w:id="524" w:author=" " w:date="2019-05-27T03:52:00Z">
              <w:r w:rsidRPr="00121FFA">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Change w:id="525" w:author=" " w:date="2019-05-27T03:52:00Z">
              <w:tcPr>
                <w:tcW w:w="730"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Pr="00F777CD" w:rsidRDefault="00DD5877" w:rsidP="00DD5877">
            <w:pPr>
              <w:pStyle w:val="TAL"/>
              <w:rPr>
                <w:ins w:id="526" w:author=" " w:date="2019-05-27T03:52:00Z"/>
              </w:rPr>
            </w:pPr>
            <w:ins w:id="527" w:author=" " w:date="2019-05-27T03:52:00Z">
              <w:r w:rsidRPr="006E74A8">
                <w:t>Jeremy Chu, Telstra</w:t>
              </w:r>
            </w:ins>
          </w:p>
        </w:tc>
        <w:tc>
          <w:tcPr>
            <w:tcW w:w="516" w:type="pct"/>
            <w:tcBorders>
              <w:top w:val="single" w:sz="4" w:space="0" w:color="auto"/>
              <w:left w:val="single" w:sz="4" w:space="0" w:color="auto"/>
              <w:bottom w:val="single" w:sz="4" w:space="0" w:color="auto"/>
              <w:right w:val="single" w:sz="4" w:space="0" w:color="auto"/>
            </w:tcBorders>
            <w:shd w:val="clear" w:color="auto" w:fill="auto"/>
            <w:tcPrChange w:id="528" w:author=" " w:date="2019-05-27T03:52:00Z">
              <w:tcPr>
                <w:tcW w:w="1036"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29" w:author=" " w:date="2019-05-27T03:52:00Z"/>
                <w:rFonts w:eastAsia="Malgun Gothic"/>
                <w:lang w:eastAsia="ko-KR"/>
              </w:rPr>
            </w:pPr>
            <w:ins w:id="530" w:author=" " w:date="2019-05-27T03:52:00Z">
              <w:r w:rsidRPr="00A60BCF">
                <w:rPr>
                  <w:rFonts w:eastAsia="Malgun Gothic"/>
                  <w:lang w:eastAsia="ko-KR"/>
                </w:rPr>
                <w:t>TR 37 716-11-11</w:t>
              </w:r>
              <w:r>
                <w:rPr>
                  <w:rFonts w:eastAsia="Malgun Gothic"/>
                  <w:lang w:eastAsia="ko-KR"/>
                </w:rPr>
                <w:t xml:space="preserve">: </w:t>
              </w:r>
              <w:r w:rsidRPr="00CD6BF1">
                <w:rPr>
                  <w:rFonts w:eastAsia="Malgun Gothic"/>
                  <w:lang w:eastAsia="ko-KR"/>
                </w:rPr>
                <w:t>R4-1904440</w:t>
              </w:r>
            </w:ins>
          </w:p>
          <w:p w:rsidR="00DD5877" w:rsidRDefault="00DD5877" w:rsidP="00DD5877">
            <w:pPr>
              <w:pStyle w:val="TAL"/>
              <w:rPr>
                <w:ins w:id="531" w:author=" " w:date="2019-05-27T03:52:00Z"/>
              </w:rPr>
            </w:pPr>
            <w:ins w:id="532" w:author=" " w:date="2019-05-27T03:52:00Z">
              <w:r>
                <w:t>TS 38.101-3: 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Change w:id="533" w:author=" " w:date="2019-05-27T03:52:00Z">
              <w:tcPr>
                <w:tcW w:w="29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34" w:author=" " w:date="2019-05-27T03:52:00Z"/>
              </w:rPr>
            </w:pPr>
            <w:ins w:id="535" w:author=" " w:date="2019-05-27T03:52:00Z">
              <w:r w:rsidRPr="001C2CD9">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Change w:id="536" w:author=" " w:date="2019-05-27T03:52:00Z">
              <w:tcPr>
                <w:tcW w:w="31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37" w:author=" " w:date="2019-05-27T03:52:00Z"/>
              </w:rPr>
            </w:pPr>
            <w:ins w:id="538" w:author=" " w:date="2019-05-27T03:52:00Z">
              <w:r w:rsidRPr="001C2CD9">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Change w:id="539" w:author=" " w:date="2019-05-27T03:52:00Z">
              <w:tcPr>
                <w:tcW w:w="770" w:type="pct"/>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40" w:author=" " w:date="2019-05-27T03:52:00Z"/>
              </w:rPr>
            </w:pPr>
          </w:p>
        </w:tc>
      </w:tr>
      <w:tr w:rsidR="00DD5877" w:rsidRPr="00C9492B"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41" w:author=" " w:date="2019-05-27T03:5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42" w:author=" " w:date="2019-05-27T03:52:00Z"/>
          <w:trPrChange w:id="543" w:author=" " w:date="2019-05-27T03:52:00Z">
            <w:trPr>
              <w:cantSplit/>
            </w:trPr>
          </w:trPrChange>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Change w:id="544" w:author=" " w:date="2019-05-27T03:52:00Z">
              <w:tcPr>
                <w:tcW w:w="13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45" w:author=" " w:date="2019-05-27T03:52:00Z"/>
              </w:rPr>
            </w:pPr>
            <w:ins w:id="546" w:author=" " w:date="2019-05-27T03:52:00Z">
              <w:r>
                <w:rPr>
                  <w:rFonts w:cs="Arial"/>
                  <w:color w:val="000000"/>
                  <w:szCs w:val="18"/>
                  <w:lang w:val="it-IT"/>
                </w:rPr>
                <w:t>DL_7A_n5A_UL_7A_n5A</w:t>
              </w:r>
            </w:ins>
          </w:p>
        </w:tc>
        <w:tc>
          <w:tcPr>
            <w:tcW w:w="546" w:type="pct"/>
            <w:tcBorders>
              <w:top w:val="single" w:sz="4" w:space="0" w:color="auto"/>
              <w:left w:val="single" w:sz="4" w:space="0" w:color="auto"/>
              <w:bottom w:val="single" w:sz="4" w:space="0" w:color="auto"/>
              <w:right w:val="single" w:sz="4" w:space="0" w:color="auto"/>
            </w:tcBorders>
            <w:shd w:val="clear" w:color="auto" w:fill="auto"/>
            <w:tcPrChange w:id="547" w:author=" " w:date="2019-05-27T03:52:00Z">
              <w:tcPr>
                <w:tcW w:w="509"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48" w:author=" " w:date="2019-05-27T03:52:00Z"/>
              </w:rPr>
            </w:pPr>
            <w:ins w:id="549" w:author=" " w:date="2019-05-27T03:52:00Z">
              <w:r w:rsidRPr="00121FFA">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Change w:id="550" w:author=" " w:date="2019-05-27T03:52:00Z">
              <w:tcPr>
                <w:tcW w:w="730"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Pr="00F777CD" w:rsidRDefault="00DD5877" w:rsidP="00DD5877">
            <w:pPr>
              <w:pStyle w:val="TAL"/>
              <w:rPr>
                <w:ins w:id="551" w:author=" " w:date="2019-05-27T03:52:00Z"/>
              </w:rPr>
            </w:pPr>
            <w:ins w:id="552" w:author=" " w:date="2019-05-27T03:52:00Z">
              <w:r w:rsidRPr="006E74A8">
                <w:t>Jeremy Chu, Telstra</w:t>
              </w:r>
            </w:ins>
          </w:p>
        </w:tc>
        <w:tc>
          <w:tcPr>
            <w:tcW w:w="516" w:type="pct"/>
            <w:tcBorders>
              <w:top w:val="single" w:sz="4" w:space="0" w:color="auto"/>
              <w:left w:val="single" w:sz="4" w:space="0" w:color="auto"/>
              <w:bottom w:val="single" w:sz="4" w:space="0" w:color="auto"/>
              <w:right w:val="single" w:sz="4" w:space="0" w:color="auto"/>
            </w:tcBorders>
            <w:shd w:val="clear" w:color="auto" w:fill="auto"/>
            <w:tcPrChange w:id="553" w:author=" " w:date="2019-05-27T03:52:00Z">
              <w:tcPr>
                <w:tcW w:w="1036"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54" w:author=" " w:date="2019-05-27T03:52:00Z"/>
                <w:rFonts w:eastAsia="Malgun Gothic"/>
                <w:lang w:eastAsia="ko-KR"/>
              </w:rPr>
            </w:pPr>
            <w:ins w:id="555" w:author=" " w:date="2019-05-27T03:52:00Z">
              <w:r w:rsidRPr="00A60BCF">
                <w:rPr>
                  <w:rFonts w:eastAsia="Malgun Gothic"/>
                  <w:lang w:eastAsia="ko-KR"/>
                </w:rPr>
                <w:t>TR 37 716-11-11</w:t>
              </w:r>
              <w:r>
                <w:rPr>
                  <w:rFonts w:eastAsia="Malgun Gothic"/>
                  <w:lang w:eastAsia="ko-KR"/>
                </w:rPr>
                <w:t xml:space="preserve">: </w:t>
              </w:r>
              <w:r w:rsidRPr="004806A5">
                <w:rPr>
                  <w:rFonts w:eastAsia="Malgun Gothic"/>
                  <w:lang w:eastAsia="ko-KR"/>
                </w:rPr>
                <w:t>R4-1904441</w:t>
              </w:r>
            </w:ins>
          </w:p>
          <w:p w:rsidR="00DD5877" w:rsidRDefault="00DD5877" w:rsidP="00DD5877">
            <w:pPr>
              <w:pStyle w:val="TAL"/>
              <w:rPr>
                <w:ins w:id="556" w:author=" " w:date="2019-05-27T03:52:00Z"/>
              </w:rPr>
            </w:pPr>
            <w:ins w:id="557" w:author=" " w:date="2019-05-27T03:52:00Z">
              <w:r>
                <w:t>TS 38.101-3: 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Change w:id="558" w:author=" " w:date="2019-05-27T03:52:00Z">
              <w:tcPr>
                <w:tcW w:w="29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59" w:author=" " w:date="2019-05-27T03:52:00Z"/>
              </w:rPr>
            </w:pPr>
            <w:ins w:id="560" w:author=" " w:date="2019-05-27T03:52:00Z">
              <w:r w:rsidRPr="001C2CD9">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Change w:id="561" w:author=" " w:date="2019-05-27T03:52:00Z">
              <w:tcPr>
                <w:tcW w:w="31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62" w:author=" " w:date="2019-05-27T03:52:00Z"/>
              </w:rPr>
            </w:pPr>
            <w:ins w:id="563" w:author=" " w:date="2019-05-27T03:52:00Z">
              <w:r w:rsidRPr="001C2CD9">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Change w:id="564" w:author=" " w:date="2019-05-27T03:52:00Z">
              <w:tcPr>
                <w:tcW w:w="770" w:type="pct"/>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65" w:author=" " w:date="2019-05-27T03:52:00Z"/>
              </w:rPr>
            </w:pPr>
          </w:p>
        </w:tc>
      </w:tr>
      <w:tr w:rsidR="00DD5877" w:rsidRPr="00C9492B"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66" w:author=" " w:date="2019-05-27T03:5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67" w:author=" " w:date="2019-05-27T03:52:00Z"/>
          <w:trPrChange w:id="568" w:author=" " w:date="2019-05-27T03:52:00Z">
            <w:trPr>
              <w:cantSplit/>
            </w:trPr>
          </w:trPrChange>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Change w:id="569" w:author=" " w:date="2019-05-27T03:52:00Z">
              <w:tcPr>
                <w:tcW w:w="13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70" w:author=" " w:date="2019-05-27T03:52:00Z"/>
              </w:rPr>
            </w:pPr>
            <w:ins w:id="571" w:author=" " w:date="2019-05-27T03:52:00Z">
              <w:r>
                <w:rPr>
                  <w:rFonts w:cs="Arial"/>
                  <w:color w:val="000000"/>
                  <w:szCs w:val="18"/>
                  <w:lang w:val="it-IT"/>
                </w:rPr>
                <w:t>DL_7C_n5A_UL_7A_n5A</w:t>
              </w:r>
            </w:ins>
          </w:p>
        </w:tc>
        <w:tc>
          <w:tcPr>
            <w:tcW w:w="546" w:type="pct"/>
            <w:tcBorders>
              <w:top w:val="single" w:sz="4" w:space="0" w:color="auto"/>
              <w:left w:val="single" w:sz="4" w:space="0" w:color="auto"/>
              <w:bottom w:val="single" w:sz="4" w:space="0" w:color="auto"/>
              <w:right w:val="single" w:sz="4" w:space="0" w:color="auto"/>
            </w:tcBorders>
            <w:shd w:val="clear" w:color="auto" w:fill="auto"/>
            <w:tcPrChange w:id="572" w:author=" " w:date="2019-05-27T03:52:00Z">
              <w:tcPr>
                <w:tcW w:w="509"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73" w:author=" " w:date="2019-05-27T03:52:00Z"/>
              </w:rPr>
            </w:pPr>
            <w:ins w:id="574" w:author=" " w:date="2019-05-27T03:52:00Z">
              <w:r w:rsidRPr="00121FFA">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Change w:id="575" w:author=" " w:date="2019-05-27T03:52:00Z">
              <w:tcPr>
                <w:tcW w:w="730"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Pr="00F777CD" w:rsidRDefault="00DD5877" w:rsidP="00DD5877">
            <w:pPr>
              <w:pStyle w:val="TAL"/>
              <w:rPr>
                <w:ins w:id="576" w:author=" " w:date="2019-05-27T03:52:00Z"/>
              </w:rPr>
            </w:pPr>
            <w:ins w:id="577" w:author=" " w:date="2019-05-27T03:52:00Z">
              <w:r w:rsidRPr="006E74A8">
                <w:t>Jeremy Chu, Telstra</w:t>
              </w:r>
            </w:ins>
          </w:p>
        </w:tc>
        <w:tc>
          <w:tcPr>
            <w:tcW w:w="516" w:type="pct"/>
            <w:tcBorders>
              <w:top w:val="single" w:sz="4" w:space="0" w:color="auto"/>
              <w:left w:val="single" w:sz="4" w:space="0" w:color="auto"/>
              <w:bottom w:val="single" w:sz="4" w:space="0" w:color="auto"/>
              <w:right w:val="single" w:sz="4" w:space="0" w:color="auto"/>
            </w:tcBorders>
            <w:shd w:val="clear" w:color="auto" w:fill="auto"/>
            <w:tcPrChange w:id="578" w:author=" " w:date="2019-05-27T03:52:00Z">
              <w:tcPr>
                <w:tcW w:w="1036"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79" w:author=" " w:date="2019-05-27T03:52:00Z"/>
                <w:rFonts w:eastAsia="Malgun Gothic"/>
                <w:lang w:eastAsia="ko-KR"/>
              </w:rPr>
            </w:pPr>
            <w:ins w:id="580" w:author=" " w:date="2019-05-27T03:52:00Z">
              <w:r w:rsidRPr="00A60BCF">
                <w:rPr>
                  <w:rFonts w:eastAsia="Malgun Gothic"/>
                  <w:lang w:eastAsia="ko-KR"/>
                </w:rPr>
                <w:t>TR 37 716-11-11</w:t>
              </w:r>
              <w:r>
                <w:rPr>
                  <w:rFonts w:eastAsia="Malgun Gothic"/>
                  <w:lang w:eastAsia="ko-KR"/>
                </w:rPr>
                <w:t xml:space="preserve">: </w:t>
              </w:r>
              <w:r w:rsidRPr="004806A5">
                <w:rPr>
                  <w:rFonts w:eastAsia="Malgun Gothic"/>
                  <w:lang w:eastAsia="ko-KR"/>
                </w:rPr>
                <w:t>R4-1904441</w:t>
              </w:r>
            </w:ins>
          </w:p>
          <w:p w:rsidR="00DD5877" w:rsidRDefault="00DD5877" w:rsidP="00DD5877">
            <w:pPr>
              <w:pStyle w:val="TAL"/>
              <w:rPr>
                <w:ins w:id="581" w:author=" " w:date="2019-05-27T03:52:00Z"/>
              </w:rPr>
            </w:pPr>
            <w:ins w:id="582" w:author=" " w:date="2019-05-27T03:52:00Z">
              <w:r>
                <w:t>TS 38.101-3: 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Change w:id="583" w:author=" " w:date="2019-05-27T03:52:00Z">
              <w:tcPr>
                <w:tcW w:w="29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84" w:author=" " w:date="2019-05-27T03:52:00Z"/>
              </w:rPr>
            </w:pPr>
            <w:ins w:id="585" w:author=" " w:date="2019-05-27T03:52:00Z">
              <w:r w:rsidRPr="001C2CD9">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Change w:id="586" w:author=" " w:date="2019-05-27T03:52:00Z">
              <w:tcPr>
                <w:tcW w:w="31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87" w:author=" " w:date="2019-05-27T03:52:00Z"/>
              </w:rPr>
            </w:pPr>
            <w:ins w:id="588" w:author=" " w:date="2019-05-27T03:52:00Z">
              <w:r w:rsidRPr="001C2CD9">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Change w:id="589" w:author=" " w:date="2019-05-27T03:52:00Z">
              <w:tcPr>
                <w:tcW w:w="770" w:type="pct"/>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90" w:author=" " w:date="2019-05-27T03:52:00Z"/>
              </w:rPr>
            </w:pPr>
          </w:p>
        </w:tc>
      </w:tr>
      <w:tr w:rsidR="00DD5877" w:rsidRPr="00C9492B"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591" w:author=" " w:date="2019-05-27T03:5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592" w:author=" " w:date="2019-05-27T03:52:00Z"/>
          <w:trPrChange w:id="593" w:author=" " w:date="2019-05-27T03:52:00Z">
            <w:trPr>
              <w:cantSplit/>
            </w:trPr>
          </w:trPrChange>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Change w:id="594" w:author=" " w:date="2019-05-27T03:52:00Z">
              <w:tcPr>
                <w:tcW w:w="13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95" w:author=" " w:date="2019-05-27T03:52:00Z"/>
              </w:rPr>
            </w:pPr>
            <w:ins w:id="596" w:author=" " w:date="2019-05-27T03:52:00Z">
              <w:r>
                <w:rPr>
                  <w:rFonts w:cs="Arial"/>
                  <w:color w:val="000000"/>
                  <w:szCs w:val="18"/>
                  <w:lang w:val="it-IT"/>
                </w:rPr>
                <w:t>DL_7C_n5A_UL_7C_n5A</w:t>
              </w:r>
            </w:ins>
          </w:p>
        </w:tc>
        <w:tc>
          <w:tcPr>
            <w:tcW w:w="546" w:type="pct"/>
            <w:tcBorders>
              <w:top w:val="single" w:sz="4" w:space="0" w:color="auto"/>
              <w:left w:val="single" w:sz="4" w:space="0" w:color="auto"/>
              <w:bottom w:val="single" w:sz="4" w:space="0" w:color="auto"/>
              <w:right w:val="single" w:sz="4" w:space="0" w:color="auto"/>
            </w:tcBorders>
            <w:shd w:val="clear" w:color="auto" w:fill="auto"/>
            <w:tcPrChange w:id="597" w:author=" " w:date="2019-05-27T03:52:00Z">
              <w:tcPr>
                <w:tcW w:w="509"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598" w:author=" " w:date="2019-05-27T03:52:00Z"/>
              </w:rPr>
            </w:pPr>
            <w:ins w:id="599" w:author=" " w:date="2019-05-27T03:52:00Z">
              <w:r w:rsidRPr="00121FFA">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Change w:id="600" w:author=" " w:date="2019-05-27T03:52:00Z">
              <w:tcPr>
                <w:tcW w:w="730"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Pr="00F777CD" w:rsidRDefault="00DD5877" w:rsidP="00DD5877">
            <w:pPr>
              <w:pStyle w:val="TAL"/>
              <w:rPr>
                <w:ins w:id="601" w:author=" " w:date="2019-05-27T03:52:00Z"/>
              </w:rPr>
            </w:pPr>
            <w:ins w:id="602" w:author=" " w:date="2019-05-27T03:52:00Z">
              <w:r w:rsidRPr="006E74A8">
                <w:t>Jeremy Chu, Telstra</w:t>
              </w:r>
            </w:ins>
          </w:p>
        </w:tc>
        <w:tc>
          <w:tcPr>
            <w:tcW w:w="516" w:type="pct"/>
            <w:tcBorders>
              <w:top w:val="single" w:sz="4" w:space="0" w:color="auto"/>
              <w:left w:val="single" w:sz="4" w:space="0" w:color="auto"/>
              <w:bottom w:val="single" w:sz="4" w:space="0" w:color="auto"/>
              <w:right w:val="single" w:sz="4" w:space="0" w:color="auto"/>
            </w:tcBorders>
            <w:shd w:val="clear" w:color="auto" w:fill="auto"/>
            <w:tcPrChange w:id="603" w:author=" " w:date="2019-05-27T03:52:00Z">
              <w:tcPr>
                <w:tcW w:w="1036"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604" w:author=" " w:date="2019-05-27T03:52:00Z"/>
                <w:rFonts w:eastAsia="Malgun Gothic"/>
                <w:lang w:eastAsia="ko-KR"/>
              </w:rPr>
            </w:pPr>
            <w:ins w:id="605" w:author=" " w:date="2019-05-27T03:52:00Z">
              <w:r w:rsidRPr="00A60BCF">
                <w:rPr>
                  <w:rFonts w:eastAsia="Malgun Gothic"/>
                  <w:lang w:eastAsia="ko-KR"/>
                </w:rPr>
                <w:t>TR 37 716-11-11</w:t>
              </w:r>
              <w:r>
                <w:rPr>
                  <w:rFonts w:eastAsia="Malgun Gothic"/>
                  <w:lang w:eastAsia="ko-KR"/>
                </w:rPr>
                <w:t xml:space="preserve">: </w:t>
              </w:r>
              <w:r w:rsidRPr="004806A5">
                <w:rPr>
                  <w:rFonts w:eastAsia="Malgun Gothic"/>
                  <w:lang w:eastAsia="ko-KR"/>
                </w:rPr>
                <w:t>R4-1904441</w:t>
              </w:r>
            </w:ins>
          </w:p>
          <w:p w:rsidR="00DD5877" w:rsidRDefault="00DD5877" w:rsidP="00DD5877">
            <w:pPr>
              <w:pStyle w:val="TAL"/>
              <w:rPr>
                <w:ins w:id="606" w:author=" " w:date="2019-05-27T03:52:00Z"/>
              </w:rPr>
            </w:pPr>
            <w:ins w:id="607" w:author=" " w:date="2019-05-27T03:52:00Z">
              <w:r>
                <w:t>TS 38.101-3: 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Change w:id="608" w:author=" " w:date="2019-05-27T03:52:00Z">
              <w:tcPr>
                <w:tcW w:w="29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609" w:author=" " w:date="2019-05-27T03:52:00Z"/>
              </w:rPr>
            </w:pPr>
            <w:ins w:id="610" w:author=" " w:date="2019-05-27T03:52:00Z">
              <w:r w:rsidRPr="001C2CD9">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Change w:id="611" w:author=" " w:date="2019-05-27T03:52:00Z">
              <w:tcPr>
                <w:tcW w:w="31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612" w:author=" " w:date="2019-05-27T03:52:00Z"/>
              </w:rPr>
            </w:pPr>
            <w:ins w:id="613" w:author=" " w:date="2019-05-27T03:52:00Z">
              <w:r w:rsidRPr="001C2CD9">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Change w:id="614" w:author=" " w:date="2019-05-27T03:52:00Z">
              <w:tcPr>
                <w:tcW w:w="770" w:type="pct"/>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615" w:author=" " w:date="2019-05-27T03:52:00Z"/>
              </w:rPr>
            </w:pPr>
          </w:p>
        </w:tc>
      </w:tr>
      <w:tr w:rsidR="00DD5877" w:rsidRPr="00C9492B"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16" w:author=" " w:date="2019-05-27T03:5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17" w:author=" " w:date="2019-05-27T03:52:00Z"/>
          <w:trPrChange w:id="618" w:author=" " w:date="2019-05-27T03:52:00Z">
            <w:trPr>
              <w:cantSplit/>
            </w:trPr>
          </w:trPrChange>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Change w:id="619" w:author=" " w:date="2019-05-27T03:52:00Z">
              <w:tcPr>
                <w:tcW w:w="13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620" w:author=" " w:date="2019-05-27T03:52:00Z"/>
              </w:rPr>
            </w:pPr>
            <w:ins w:id="621" w:author=" " w:date="2019-05-27T03:52:00Z">
              <w:r>
                <w:rPr>
                  <w:rFonts w:cs="Arial"/>
                  <w:color w:val="000000"/>
                  <w:szCs w:val="18"/>
                  <w:lang w:val="it-IT"/>
                </w:rPr>
                <w:t>DL_28A_n5A_UL_28A_n5A</w:t>
              </w:r>
            </w:ins>
          </w:p>
        </w:tc>
        <w:tc>
          <w:tcPr>
            <w:tcW w:w="546" w:type="pct"/>
            <w:tcBorders>
              <w:top w:val="single" w:sz="4" w:space="0" w:color="auto"/>
              <w:left w:val="single" w:sz="4" w:space="0" w:color="auto"/>
              <w:bottom w:val="single" w:sz="4" w:space="0" w:color="auto"/>
              <w:right w:val="single" w:sz="4" w:space="0" w:color="auto"/>
            </w:tcBorders>
            <w:shd w:val="clear" w:color="auto" w:fill="auto"/>
            <w:tcPrChange w:id="622" w:author=" " w:date="2019-05-27T03:52:00Z">
              <w:tcPr>
                <w:tcW w:w="509"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623" w:author=" " w:date="2019-05-27T03:52:00Z"/>
              </w:rPr>
            </w:pPr>
            <w:ins w:id="624" w:author=" " w:date="2019-05-27T03:52:00Z">
              <w:r w:rsidRPr="00121FFA">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Change w:id="625" w:author=" " w:date="2019-05-27T03:52:00Z">
              <w:tcPr>
                <w:tcW w:w="730"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Pr="00F777CD" w:rsidRDefault="00DD5877" w:rsidP="00DD5877">
            <w:pPr>
              <w:pStyle w:val="TAL"/>
              <w:rPr>
                <w:ins w:id="626" w:author=" " w:date="2019-05-27T03:52:00Z"/>
              </w:rPr>
            </w:pPr>
            <w:ins w:id="627" w:author=" " w:date="2019-05-27T03:52:00Z">
              <w:r w:rsidRPr="006E74A8">
                <w:t>Jeremy Chu, Telstra</w:t>
              </w:r>
            </w:ins>
          </w:p>
        </w:tc>
        <w:tc>
          <w:tcPr>
            <w:tcW w:w="516" w:type="pct"/>
            <w:tcBorders>
              <w:top w:val="single" w:sz="4" w:space="0" w:color="auto"/>
              <w:left w:val="single" w:sz="4" w:space="0" w:color="auto"/>
              <w:bottom w:val="single" w:sz="4" w:space="0" w:color="auto"/>
              <w:right w:val="single" w:sz="4" w:space="0" w:color="auto"/>
            </w:tcBorders>
            <w:shd w:val="clear" w:color="auto" w:fill="auto"/>
            <w:tcPrChange w:id="628" w:author=" " w:date="2019-05-27T03:52:00Z">
              <w:tcPr>
                <w:tcW w:w="1036"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629" w:author=" " w:date="2019-05-27T03:52:00Z"/>
                <w:rFonts w:eastAsia="Malgun Gothic"/>
                <w:lang w:eastAsia="ko-KR"/>
              </w:rPr>
            </w:pPr>
            <w:ins w:id="630" w:author=" " w:date="2019-05-27T03:52:00Z">
              <w:r w:rsidRPr="00A60BCF">
                <w:rPr>
                  <w:rFonts w:eastAsia="Malgun Gothic"/>
                  <w:lang w:eastAsia="ko-KR"/>
                </w:rPr>
                <w:t>TR 37 716-11-11</w:t>
              </w:r>
              <w:r>
                <w:rPr>
                  <w:rFonts w:eastAsia="Malgun Gothic"/>
                  <w:lang w:eastAsia="ko-KR"/>
                </w:rPr>
                <w:t xml:space="preserve">: </w:t>
              </w:r>
              <w:r w:rsidRPr="00140534">
                <w:rPr>
                  <w:rFonts w:eastAsia="Malgun Gothic"/>
                  <w:lang w:eastAsia="ko-KR"/>
                </w:rPr>
                <w:t>R4-1904968</w:t>
              </w:r>
            </w:ins>
          </w:p>
          <w:p w:rsidR="00DD5877" w:rsidRDefault="00DD5877" w:rsidP="00DD5877">
            <w:pPr>
              <w:pStyle w:val="TAL"/>
              <w:rPr>
                <w:ins w:id="631" w:author=" " w:date="2019-05-27T03:52:00Z"/>
              </w:rPr>
            </w:pPr>
            <w:ins w:id="632" w:author=" " w:date="2019-05-27T03:52:00Z">
              <w:r>
                <w:t>TS 38.101-3: 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Change w:id="633" w:author=" " w:date="2019-05-27T03:52:00Z">
              <w:tcPr>
                <w:tcW w:w="29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634" w:author=" " w:date="2019-05-27T03:52:00Z"/>
              </w:rPr>
            </w:pPr>
            <w:ins w:id="635" w:author=" " w:date="2019-05-27T03:52:00Z">
              <w: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Change w:id="636" w:author=" " w:date="2019-05-27T03:52:00Z">
              <w:tcPr>
                <w:tcW w:w="31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637" w:author=" " w:date="2019-05-27T03:52:00Z"/>
              </w:rPr>
            </w:pPr>
            <w:ins w:id="638" w:author=" " w:date="2019-05-27T03:52:00Z">
              <w: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Change w:id="639" w:author=" " w:date="2019-05-27T03:52:00Z">
              <w:tcPr>
                <w:tcW w:w="770" w:type="pct"/>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640" w:author=" " w:date="2019-05-27T03:52:00Z"/>
              </w:rPr>
            </w:pPr>
          </w:p>
        </w:tc>
      </w:tr>
      <w:tr w:rsidR="00DD5877" w:rsidRPr="00C9492B"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41" w:author=" " w:date="2019-05-27T03:5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42" w:author=" " w:date="2019-05-27T03:52:00Z"/>
          <w:trPrChange w:id="643" w:author=" " w:date="2019-05-27T03:52:00Z">
            <w:trPr>
              <w:cantSplit/>
            </w:trPr>
          </w:trPrChange>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Change w:id="644" w:author=" " w:date="2019-05-27T03:52:00Z">
              <w:tcPr>
                <w:tcW w:w="13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645" w:author=" " w:date="2019-05-27T03:52:00Z"/>
              </w:rPr>
            </w:pPr>
            <w:ins w:id="646" w:author=" " w:date="2019-05-27T03:52:00Z">
              <w:r>
                <w:rPr>
                  <w:rFonts w:cs="Arial"/>
                  <w:color w:val="000000"/>
                  <w:szCs w:val="18"/>
                  <w:lang w:val="it-IT"/>
                </w:rPr>
                <w:t>DL_28A_n28A_UL_28A_n28A</w:t>
              </w:r>
            </w:ins>
          </w:p>
        </w:tc>
        <w:tc>
          <w:tcPr>
            <w:tcW w:w="546" w:type="pct"/>
            <w:tcBorders>
              <w:top w:val="single" w:sz="4" w:space="0" w:color="auto"/>
              <w:left w:val="single" w:sz="4" w:space="0" w:color="auto"/>
              <w:bottom w:val="single" w:sz="4" w:space="0" w:color="auto"/>
              <w:right w:val="single" w:sz="4" w:space="0" w:color="auto"/>
            </w:tcBorders>
            <w:shd w:val="clear" w:color="auto" w:fill="auto"/>
            <w:tcPrChange w:id="647" w:author=" " w:date="2019-05-27T03:52:00Z">
              <w:tcPr>
                <w:tcW w:w="509"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648" w:author=" " w:date="2019-05-27T03:52:00Z"/>
              </w:rPr>
            </w:pPr>
            <w:ins w:id="649" w:author=" " w:date="2019-05-27T03:52:00Z">
              <w:r w:rsidRPr="00121FFA">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Change w:id="650" w:author=" " w:date="2019-05-27T03:52:00Z">
              <w:tcPr>
                <w:tcW w:w="730"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Pr="00F777CD" w:rsidRDefault="00DD5877" w:rsidP="00DD5877">
            <w:pPr>
              <w:pStyle w:val="TAL"/>
              <w:rPr>
                <w:ins w:id="651" w:author=" " w:date="2019-05-27T03:52:00Z"/>
              </w:rPr>
            </w:pPr>
            <w:ins w:id="652" w:author=" " w:date="2019-05-27T03:52:00Z">
              <w:r w:rsidRPr="006E74A8">
                <w:t>Jeremy Chu, Telstra</w:t>
              </w:r>
            </w:ins>
          </w:p>
        </w:tc>
        <w:tc>
          <w:tcPr>
            <w:tcW w:w="516" w:type="pct"/>
            <w:tcBorders>
              <w:top w:val="single" w:sz="4" w:space="0" w:color="auto"/>
              <w:left w:val="single" w:sz="4" w:space="0" w:color="auto"/>
              <w:bottom w:val="single" w:sz="4" w:space="0" w:color="auto"/>
              <w:right w:val="single" w:sz="4" w:space="0" w:color="auto"/>
            </w:tcBorders>
            <w:shd w:val="clear" w:color="auto" w:fill="auto"/>
            <w:tcPrChange w:id="653" w:author=" " w:date="2019-05-27T03:52:00Z">
              <w:tcPr>
                <w:tcW w:w="1036"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654" w:author=" " w:date="2019-05-27T03:52:00Z"/>
              </w:rPr>
            </w:pPr>
          </w:p>
        </w:tc>
        <w:tc>
          <w:tcPr>
            <w:tcW w:w="429" w:type="pct"/>
            <w:tcBorders>
              <w:top w:val="single" w:sz="4" w:space="0" w:color="auto"/>
              <w:left w:val="single" w:sz="4" w:space="0" w:color="auto"/>
              <w:bottom w:val="single" w:sz="4" w:space="0" w:color="auto"/>
              <w:right w:val="single" w:sz="4" w:space="0" w:color="auto"/>
            </w:tcBorders>
            <w:shd w:val="clear" w:color="auto" w:fill="auto"/>
            <w:tcPrChange w:id="655" w:author=" " w:date="2019-05-27T03:52:00Z">
              <w:tcPr>
                <w:tcW w:w="29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656" w:author=" " w:date="2019-05-27T03:52:00Z"/>
              </w:rPr>
            </w:pPr>
            <w:ins w:id="657" w:author=" " w:date="2019-05-27T03:52:00Z">
              <w:r>
                <w:t>No</w:t>
              </w:r>
            </w:ins>
          </w:p>
        </w:tc>
        <w:tc>
          <w:tcPr>
            <w:tcW w:w="283" w:type="pct"/>
            <w:tcBorders>
              <w:top w:val="single" w:sz="4" w:space="0" w:color="auto"/>
              <w:left w:val="single" w:sz="4" w:space="0" w:color="auto"/>
              <w:bottom w:val="single" w:sz="4" w:space="0" w:color="auto"/>
              <w:right w:val="single" w:sz="4" w:space="0" w:color="auto"/>
            </w:tcBorders>
            <w:shd w:val="clear" w:color="auto" w:fill="auto"/>
            <w:tcPrChange w:id="658" w:author=" " w:date="2019-05-27T03:52:00Z">
              <w:tcPr>
                <w:tcW w:w="31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659" w:author=" " w:date="2019-05-27T03:52:00Z"/>
              </w:rPr>
            </w:pPr>
            <w:ins w:id="660" w:author=" " w:date="2019-05-27T03:52:00Z">
              <w:r>
                <w:t>No</w:t>
              </w:r>
            </w:ins>
          </w:p>
        </w:tc>
        <w:tc>
          <w:tcPr>
            <w:tcW w:w="814" w:type="pct"/>
            <w:tcBorders>
              <w:top w:val="single" w:sz="4" w:space="0" w:color="auto"/>
              <w:left w:val="single" w:sz="4" w:space="0" w:color="auto"/>
              <w:bottom w:val="single" w:sz="4" w:space="0" w:color="auto"/>
              <w:right w:val="single" w:sz="4" w:space="0" w:color="auto"/>
            </w:tcBorders>
            <w:shd w:val="clear" w:color="auto" w:fill="auto"/>
            <w:tcPrChange w:id="661" w:author=" " w:date="2019-05-27T03:52:00Z">
              <w:tcPr>
                <w:tcW w:w="770" w:type="pct"/>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662" w:author=" " w:date="2019-05-27T03:52:00Z"/>
              </w:rPr>
            </w:pPr>
          </w:p>
        </w:tc>
      </w:tr>
      <w:tr w:rsidR="00582E84"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F777CD">
              <w:t>DC_40A-n41A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pStyle w:val="Web"/>
              <w:rPr>
                <w:rFonts w:ascii="Arial" w:eastAsia="Times New Roman" w:hAnsi="Arial" w:cs="Times New Roman"/>
                <w:sz w:val="18"/>
                <w:szCs w:val="20"/>
                <w:lang w:val="en-GB" w:eastAsia="en-GB"/>
              </w:rPr>
            </w:pPr>
            <w:r w:rsidRPr="00F777CD">
              <w:rPr>
                <w:rFonts w:ascii="Arial" w:eastAsia="Times New Roman" w:hAnsi="Arial" w:cs="Times New Roman"/>
                <w:sz w:val="18"/>
                <w:szCs w:val="20"/>
                <w:lang w:val="en-GB" w:eastAsia="en-GB"/>
              </w:rPr>
              <w:t>Shengxiang, Guo</w:t>
            </w:r>
          </w:p>
          <w:p w:rsidR="00582E84" w:rsidRPr="00967200" w:rsidRDefault="00582E84" w:rsidP="003F007F">
            <w:pPr>
              <w:pStyle w:val="TAL"/>
            </w:pPr>
            <w:r w:rsidRPr="00F777CD">
              <w:t>ZTE Corporation</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pStyle w:val="Web"/>
              <w:rPr>
                <w:rFonts w:ascii="Arial" w:eastAsia="Times New Roman" w:hAnsi="Arial" w:cs="Times New Roman"/>
                <w:sz w:val="18"/>
                <w:szCs w:val="20"/>
                <w:lang w:val="en-GB" w:eastAsia="en-GB"/>
              </w:rPr>
            </w:pPr>
            <w:r w:rsidRPr="00F777CD">
              <w:rPr>
                <w:rFonts w:ascii="Arial" w:eastAsia="Times New Roman" w:hAnsi="Arial" w:cs="Times New Roman"/>
                <w:sz w:val="18"/>
                <w:szCs w:val="20"/>
                <w:lang w:val="en-GB" w:eastAsia="en-GB"/>
              </w:rPr>
              <w:t>TR37.716-11-11</w:t>
            </w:r>
            <w:r w:rsidRPr="00F777CD">
              <w:rPr>
                <w:rFonts w:ascii="Arial" w:eastAsia="Times New Roman" w:hAnsi="Arial" w:cs="Times New Roman" w:hint="eastAsia"/>
                <w:sz w:val="18"/>
                <w:szCs w:val="20"/>
                <w:lang w:val="en-GB" w:eastAsia="en-GB"/>
              </w:rPr>
              <w:t xml:space="preserve">: </w:t>
            </w:r>
            <w:r w:rsidRPr="00F777CD">
              <w:rPr>
                <w:rFonts w:ascii="Arial" w:eastAsia="Times New Roman" w:hAnsi="Arial" w:cs="Times New Roman"/>
                <w:sz w:val="18"/>
                <w:szCs w:val="20"/>
                <w:lang w:val="en-GB" w:eastAsia="en-GB"/>
              </w:rPr>
              <w:t>R4-1900456</w:t>
            </w:r>
          </w:p>
          <w:p w:rsidR="00582E84" w:rsidRPr="00F777CD" w:rsidRDefault="00582E84" w:rsidP="003F007F">
            <w:pPr>
              <w:pStyle w:val="Web"/>
              <w:rPr>
                <w:rFonts w:ascii="Arial" w:eastAsia="Times New Roman" w:hAnsi="Arial" w:cs="Times New Roman"/>
                <w:sz w:val="18"/>
                <w:szCs w:val="20"/>
                <w:lang w:val="en-GB" w:eastAsia="en-GB"/>
              </w:rPr>
            </w:pPr>
            <w:r w:rsidRPr="00F777CD">
              <w:rPr>
                <w:rFonts w:ascii="Arial" w:eastAsia="Times New Roman" w:hAnsi="Arial" w:cs="Times New Roman"/>
                <w:sz w:val="18"/>
                <w:szCs w:val="20"/>
                <w:lang w:val="en-GB" w:eastAsia="en-GB"/>
              </w:rPr>
              <w:t>38.101-3: R4-1900862</w:t>
            </w:r>
          </w:p>
          <w:p w:rsidR="00582E84" w:rsidRPr="00C9492B" w:rsidRDefault="00582E84" w:rsidP="003F007F">
            <w:pPr>
              <w:pStyle w:val="TAL"/>
            </w:pPr>
            <w:r w:rsidRPr="00F777CD">
              <w:rPr>
                <w:b/>
                <w:bCs/>
              </w:rPr>
              <w:t> </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rPr>
                <w:rFonts w:hint="eastAsia"/>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rPr>
                <w:rFonts w:hint="eastAsia"/>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rPr>
                <w:rFonts w:hint="eastAsia"/>
              </w:rPr>
              <w:t>Pending approval of Big CR</w:t>
            </w:r>
          </w:p>
        </w:tc>
      </w:tr>
      <w:tr w:rsidR="005F6C75" w:rsidRPr="00C9492B" w:rsidTr="005F6C75">
        <w:trPr>
          <w:cantSplit/>
          <w:ins w:id="663" w:author="5123491" w:date="2019-05-27T17:31: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664" w:author="5123491" w:date="2019-05-27T17:31:00Z"/>
              </w:rPr>
            </w:pPr>
            <w:ins w:id="665" w:author="5123491" w:date="2019-05-27T17:31:00Z">
              <w:r>
                <w:rPr>
                  <w:rFonts w:cs="Arial"/>
                  <w:kern w:val="2"/>
                  <w:szCs w:val="18"/>
                </w:rPr>
                <w:lastRenderedPageBreak/>
                <w:t>DC_40A_n79A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666" w:author="5123491" w:date="2019-05-27T17:31:00Z"/>
              </w:rPr>
            </w:pPr>
            <w:ins w:id="667" w:author="5123491" w:date="2019-05-27T17:31:00Z">
              <w:r>
                <w:rPr>
                  <w:rFonts w:cs="Arial"/>
                  <w:kern w:val="2"/>
                  <w:szCs w:val="18"/>
                </w:rPr>
                <w:t>DC_40A_n79A</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Web"/>
              <w:rPr>
                <w:ins w:id="668" w:author="5123491" w:date="2019-05-27T17:31:00Z"/>
                <w:rFonts w:ascii="Arial" w:eastAsia="Times New Roman" w:hAnsi="Arial" w:cs="Times New Roman"/>
                <w:sz w:val="18"/>
                <w:szCs w:val="20"/>
                <w:lang w:val="en-GB" w:eastAsia="en-GB"/>
              </w:rPr>
            </w:pPr>
            <w:ins w:id="669" w:author="5123491" w:date="2019-05-27T17:31:00Z">
              <w:r>
                <w:rPr>
                  <w:rFonts w:ascii="Arial" w:hAnsi="Arial" w:cs="Arial"/>
                  <w:kern w:val="2"/>
                  <w:sz w:val="18"/>
                  <w:szCs w:val="18"/>
                </w:rPr>
                <w:t>Shengxiang, Guo, ZTE Corporation</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F6C75" w:rsidRDefault="005F6C75" w:rsidP="005F6C75">
            <w:pPr>
              <w:pStyle w:val="Web"/>
              <w:wordWrap w:val="0"/>
              <w:rPr>
                <w:ins w:id="670" w:author="5123491" w:date="2019-05-27T17:31:00Z"/>
                <w:rFonts w:hint="eastAsia"/>
                <w:kern w:val="2"/>
              </w:rPr>
            </w:pPr>
            <w:ins w:id="671" w:author="5123491" w:date="2019-05-27T17:31:00Z">
              <w:r>
                <w:rPr>
                  <w:rFonts w:ascii="Arial" w:hAnsi="Arial" w:cs="Arial"/>
                  <w:kern w:val="2"/>
                  <w:sz w:val="18"/>
                  <w:szCs w:val="18"/>
                </w:rPr>
                <w:t>TS 38.101-1:</w:t>
              </w:r>
            </w:ins>
          </w:p>
          <w:p w:rsidR="005F6C75" w:rsidRDefault="005F6C75" w:rsidP="005F6C75">
            <w:pPr>
              <w:pStyle w:val="Web"/>
              <w:wordWrap w:val="0"/>
              <w:rPr>
                <w:ins w:id="672" w:author="5123491" w:date="2019-05-27T17:31:00Z"/>
                <w:rFonts w:hint="eastAsia"/>
                <w:kern w:val="2"/>
              </w:rPr>
            </w:pPr>
            <w:ins w:id="673" w:author="5123491" w:date="2019-05-27T17:31:00Z">
              <w:r>
                <w:rPr>
                  <w:rFonts w:ascii="Arial" w:hAnsi="Arial" w:cs="Arial"/>
                  <w:kern w:val="2"/>
                  <w:sz w:val="18"/>
                  <w:szCs w:val="18"/>
                </w:rPr>
                <w:t> R4-1903670</w:t>
              </w:r>
            </w:ins>
          </w:p>
          <w:p w:rsidR="005F6C75" w:rsidRDefault="005F6C75" w:rsidP="005F6C75">
            <w:pPr>
              <w:pStyle w:val="Web"/>
              <w:wordWrap w:val="0"/>
              <w:rPr>
                <w:ins w:id="674" w:author="5123491" w:date="2019-05-27T17:31:00Z"/>
                <w:rFonts w:hint="eastAsia"/>
                <w:kern w:val="2"/>
              </w:rPr>
            </w:pPr>
            <w:ins w:id="675" w:author="5123491" w:date="2019-05-27T17:31:00Z">
              <w:r>
                <w:rPr>
                  <w:rFonts w:ascii="Arial" w:hAnsi="Arial" w:cs="Arial"/>
                  <w:kern w:val="2"/>
                  <w:sz w:val="18"/>
                  <w:szCs w:val="18"/>
                </w:rPr>
                <w:t>TR 37.716-11-11: </w:t>
              </w:r>
            </w:ins>
          </w:p>
          <w:p w:rsidR="005F6C75" w:rsidRPr="00F777CD" w:rsidRDefault="005F6C75" w:rsidP="005F6C75">
            <w:pPr>
              <w:pStyle w:val="Web"/>
              <w:rPr>
                <w:ins w:id="676" w:author="5123491" w:date="2019-05-27T17:31:00Z"/>
                <w:rFonts w:ascii="Arial" w:eastAsia="Times New Roman" w:hAnsi="Arial" w:cs="Times New Roman"/>
                <w:sz w:val="18"/>
                <w:szCs w:val="20"/>
                <w:lang w:val="en-GB" w:eastAsia="en-GB"/>
              </w:rPr>
            </w:pPr>
            <w:ins w:id="677" w:author="5123491" w:date="2019-05-27T17:31:00Z">
              <w:r>
                <w:rPr>
                  <w:rFonts w:ascii="Arial" w:hAnsi="Arial" w:cs="Arial"/>
                  <w:kern w:val="2"/>
                  <w:sz w:val="18"/>
                  <w:szCs w:val="18"/>
                </w:rPr>
                <w:t>R4-1903144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678" w:author="5123491" w:date="2019-05-27T17:31:00Z"/>
                <w:rFonts w:hint="eastAsia"/>
              </w:rPr>
            </w:pPr>
            <w:ins w:id="679" w:author="5123491" w:date="2019-05-27T17:31:00Z">
              <w:r>
                <w:rPr>
                  <w:rFonts w:cs="Arial"/>
                  <w:kern w:val="2"/>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680" w:author="5123491" w:date="2019-05-27T17:31:00Z"/>
                <w:rFonts w:hint="eastAsia"/>
              </w:rPr>
            </w:pPr>
            <w:ins w:id="681" w:author="5123491" w:date="2019-05-27T17:31:00Z">
              <w:r>
                <w:rPr>
                  <w:rFonts w:cs="Arial"/>
                  <w:kern w:val="2"/>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682" w:author="5123491" w:date="2019-05-27T17:31:00Z"/>
                <w:rFonts w:hint="eastAsia"/>
              </w:rPr>
            </w:pPr>
            <w:ins w:id="683" w:author="5123491" w:date="2019-05-27T17:31:00Z">
              <w:r>
                <w:rPr>
                  <w:rFonts w:cs="Arial"/>
                  <w:kern w:val="2"/>
                  <w:szCs w:val="18"/>
                </w:rPr>
                <w:t>No</w:t>
              </w:r>
              <w:r>
                <w:rPr>
                  <w:rFonts w:ascii="SimSun" w:eastAsia="SimSun" w:hAnsi="SimSun" w:cs="Arial" w:hint="eastAsia"/>
                  <w:kern w:val="2"/>
                  <w:szCs w:val="18"/>
                </w:rPr>
                <w:t>ne</w:t>
              </w:r>
            </w:ins>
          </w:p>
        </w:tc>
      </w:tr>
      <w:tr w:rsidR="005F6C75" w:rsidRPr="00C9492B"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684" w:author="5123491" w:date="2019-05-27T17: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685" w:author="5123491" w:date="2019-05-27T17:31:00Z"/>
          <w:trPrChange w:id="686" w:author="5123491" w:date="2019-05-27T17:31:00Z">
            <w:trPr>
              <w:cantSplit/>
            </w:trPr>
          </w:trPrChange>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Change w:id="687" w:author="5123491" w:date="2019-05-27T17:31:00Z">
              <w:tcPr>
                <w:tcW w:w="1268"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5F6C75" w:rsidRPr="00F777CD" w:rsidRDefault="005F6C75" w:rsidP="005F6C75">
            <w:pPr>
              <w:pStyle w:val="TAL"/>
              <w:rPr>
                <w:ins w:id="688" w:author="5123491" w:date="2019-05-27T17:31:00Z"/>
              </w:rPr>
            </w:pPr>
            <w:ins w:id="689" w:author="5123491" w:date="2019-05-27T17:31:00Z">
              <w:r>
                <w:rPr>
                  <w:rFonts w:cs="Arial"/>
                  <w:kern w:val="2"/>
                  <w:szCs w:val="18"/>
                </w:rPr>
                <w:t>DC_3C_n41A</w:t>
              </w:r>
            </w:ins>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Change w:id="690" w:author="5123491" w:date="2019-05-27T17:31:00Z">
              <w:tcPr>
                <w:tcW w:w="254"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F6C75" w:rsidRPr="00F777CD" w:rsidRDefault="005F6C75" w:rsidP="005F6C75">
            <w:pPr>
              <w:pStyle w:val="TAL"/>
              <w:rPr>
                <w:ins w:id="691" w:author="5123491" w:date="2019-05-27T17:31:00Z"/>
              </w:rPr>
            </w:pPr>
            <w:ins w:id="692" w:author="5123491" w:date="2019-05-27T17:31:00Z">
              <w:r>
                <w:rPr>
                  <w:rFonts w:cs="Arial"/>
                  <w:kern w:val="2"/>
                  <w:szCs w:val="18"/>
                </w:rPr>
                <w:t>DC_3C_n41A</w:t>
              </w:r>
            </w:ins>
          </w:p>
        </w:tc>
        <w:tc>
          <w:tcPr>
            <w:tcW w:w="1224" w:type="pct"/>
            <w:tcBorders>
              <w:top w:val="single" w:sz="4" w:space="0" w:color="auto"/>
              <w:left w:val="single" w:sz="4" w:space="0" w:color="auto"/>
              <w:bottom w:val="single" w:sz="4" w:space="0" w:color="auto"/>
              <w:right w:val="single" w:sz="4" w:space="0" w:color="auto"/>
            </w:tcBorders>
            <w:shd w:val="clear" w:color="auto" w:fill="auto"/>
            <w:vAlign w:val="center"/>
            <w:tcPrChange w:id="693" w:author="5123491" w:date="2019-05-27T17:31:00Z">
              <w:tcPr>
                <w:tcW w:w="1306" w:type="pct"/>
                <w:gridSpan w:val="10"/>
                <w:tcBorders>
                  <w:top w:val="single" w:sz="4" w:space="0" w:color="auto"/>
                  <w:left w:val="single" w:sz="4" w:space="0" w:color="auto"/>
                  <w:bottom w:val="single" w:sz="4" w:space="0" w:color="auto"/>
                  <w:right w:val="single" w:sz="4" w:space="0" w:color="auto"/>
                </w:tcBorders>
                <w:shd w:val="clear" w:color="auto" w:fill="auto"/>
              </w:tcPr>
            </w:tcPrChange>
          </w:tcPr>
          <w:p w:rsidR="005F6C75" w:rsidRPr="00F777CD" w:rsidRDefault="005F6C75" w:rsidP="005F6C75">
            <w:pPr>
              <w:pStyle w:val="Web"/>
              <w:rPr>
                <w:ins w:id="694" w:author="5123491" w:date="2019-05-27T17:31:00Z"/>
                <w:rFonts w:ascii="Arial" w:eastAsia="Times New Roman" w:hAnsi="Arial" w:cs="Times New Roman"/>
                <w:sz w:val="18"/>
                <w:szCs w:val="20"/>
                <w:lang w:val="en-GB" w:eastAsia="en-GB"/>
              </w:rPr>
            </w:pPr>
            <w:ins w:id="695" w:author="5123491" w:date="2019-05-27T17:31:00Z">
              <w:r>
                <w:rPr>
                  <w:rFonts w:ascii="Arial" w:hAnsi="Arial" w:cs="Arial"/>
                  <w:kern w:val="2"/>
                  <w:sz w:val="18"/>
                  <w:szCs w:val="18"/>
                </w:rPr>
                <w:t>Shengxiang, Guo, ZTE Corporation</w:t>
              </w:r>
            </w:ins>
          </w:p>
        </w:tc>
        <w:tc>
          <w:tcPr>
            <w:tcW w:w="516" w:type="pct"/>
            <w:tcBorders>
              <w:top w:val="single" w:sz="4" w:space="0" w:color="auto"/>
              <w:left w:val="single" w:sz="4" w:space="0" w:color="auto"/>
              <w:bottom w:val="single" w:sz="4" w:space="0" w:color="auto"/>
              <w:right w:val="single" w:sz="4" w:space="0" w:color="auto"/>
            </w:tcBorders>
            <w:shd w:val="clear" w:color="auto" w:fill="auto"/>
            <w:tcPrChange w:id="696" w:author="5123491" w:date="2019-05-27T17:31:00Z">
              <w:tcPr>
                <w:tcW w:w="549"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F6C75" w:rsidRDefault="005F6C75" w:rsidP="005F6C75">
            <w:pPr>
              <w:pStyle w:val="Web"/>
              <w:rPr>
                <w:ins w:id="697" w:author="5123491" w:date="2019-05-27T17:31:00Z"/>
                <w:rFonts w:hint="eastAsia"/>
                <w:kern w:val="2"/>
              </w:rPr>
            </w:pPr>
            <w:ins w:id="698" w:author="5123491" w:date="2019-05-27T17:31:00Z">
              <w:r>
                <w:rPr>
                  <w:rFonts w:ascii="Arial" w:hAnsi="Arial" w:cs="Arial"/>
                  <w:kern w:val="2"/>
                  <w:sz w:val="18"/>
                  <w:szCs w:val="18"/>
                </w:rPr>
                <w:t>TS 38.101-1:</w:t>
              </w:r>
            </w:ins>
          </w:p>
          <w:p w:rsidR="005F6C75" w:rsidRPr="00F777CD" w:rsidRDefault="005F6C75" w:rsidP="005F6C75">
            <w:pPr>
              <w:pStyle w:val="Web"/>
              <w:rPr>
                <w:ins w:id="699" w:author="5123491" w:date="2019-05-27T17:31:00Z"/>
                <w:rFonts w:ascii="Arial" w:eastAsia="Times New Roman" w:hAnsi="Arial" w:cs="Times New Roman"/>
                <w:sz w:val="18"/>
                <w:szCs w:val="20"/>
                <w:lang w:val="en-GB" w:eastAsia="en-GB"/>
              </w:rPr>
            </w:pPr>
            <w:ins w:id="700" w:author="5123491" w:date="2019-05-27T17:31:00Z">
              <w:r>
                <w:rPr>
                  <w:rFonts w:ascii="Arial" w:hAnsi="Arial" w:cs="Arial"/>
                  <w:kern w:val="2"/>
                  <w:sz w:val="18"/>
                  <w:szCs w:val="18"/>
                </w:rPr>
                <w:t>1903257</w:t>
              </w:r>
            </w:ins>
          </w:p>
        </w:tc>
        <w:tc>
          <w:tcPr>
            <w:tcW w:w="429" w:type="pct"/>
            <w:tcBorders>
              <w:top w:val="single" w:sz="4" w:space="0" w:color="auto"/>
              <w:left w:val="single" w:sz="4" w:space="0" w:color="auto"/>
              <w:bottom w:val="single" w:sz="4" w:space="0" w:color="auto"/>
              <w:right w:val="single" w:sz="4" w:space="0" w:color="auto"/>
            </w:tcBorders>
            <w:shd w:val="clear" w:color="auto" w:fill="auto"/>
            <w:tcPrChange w:id="701" w:author="5123491" w:date="2019-05-27T17:31:00Z">
              <w:tcPr>
                <w:tcW w:w="457"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5F6C75" w:rsidRPr="00F777CD" w:rsidRDefault="005F6C75" w:rsidP="005F6C75">
            <w:pPr>
              <w:pStyle w:val="TAL"/>
              <w:rPr>
                <w:ins w:id="702" w:author="5123491" w:date="2019-05-27T17:31:00Z"/>
                <w:rFonts w:hint="eastAsia"/>
              </w:rPr>
            </w:pPr>
            <w:ins w:id="703" w:author="5123491" w:date="2019-05-27T17:31:00Z">
              <w:r>
                <w:rPr>
                  <w:rFonts w:cs="Arial"/>
                  <w:kern w:val="2"/>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Change w:id="704" w:author="5123491" w:date="2019-05-27T17:31:00Z">
              <w:tcPr>
                <w:tcW w:w="300"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F6C75" w:rsidRPr="00F777CD" w:rsidRDefault="005F6C75" w:rsidP="005F6C75">
            <w:pPr>
              <w:pStyle w:val="TAL"/>
              <w:rPr>
                <w:ins w:id="705" w:author="5123491" w:date="2019-05-27T17:31:00Z"/>
                <w:rFonts w:hint="eastAsia"/>
              </w:rPr>
            </w:pPr>
            <w:ins w:id="706" w:author="5123491" w:date="2019-05-27T17:31:00Z">
              <w:r>
                <w:rPr>
                  <w:rFonts w:cs="Arial"/>
                  <w:kern w:val="2"/>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Change w:id="707" w:author="5123491" w:date="2019-05-27T17:31:00Z">
              <w:tcPr>
                <w:tcW w:w="86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F6C75" w:rsidRPr="00F777CD" w:rsidRDefault="005F6C75" w:rsidP="005F6C75">
            <w:pPr>
              <w:pStyle w:val="TAL"/>
              <w:rPr>
                <w:ins w:id="708" w:author="5123491" w:date="2019-05-27T17:31:00Z"/>
                <w:rFonts w:hint="eastAsia"/>
              </w:rPr>
            </w:pPr>
            <w:ins w:id="709" w:author="5123491" w:date="2019-05-27T17:31:00Z">
              <w:r>
                <w:rPr>
                  <w:rFonts w:cs="Arial"/>
                  <w:kern w:val="2"/>
                  <w:szCs w:val="18"/>
                </w:rPr>
                <w:t>None</w:t>
              </w:r>
            </w:ins>
          </w:p>
        </w:tc>
      </w:tr>
      <w:tr w:rsidR="005F6C75" w:rsidRPr="00C9492B" w:rsidTr="005F6C75">
        <w:trPr>
          <w:cantSplit/>
          <w:ins w:id="710" w:author="5123491" w:date="2019-05-27T17:31: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711" w:author="5123491" w:date="2019-05-27T17:31:00Z"/>
              </w:rPr>
            </w:pPr>
            <w:ins w:id="712" w:author="5123491" w:date="2019-05-27T17:31:00Z">
              <w:r>
                <w:rPr>
                  <w:rFonts w:ascii="PMingLiU" w:eastAsia="PMingLiU" w:cs="Arial" w:hint="eastAsia"/>
                  <w:kern w:val="2"/>
                  <w:szCs w:val="18"/>
                </w:rPr>
                <w:t>DC_3</w:t>
              </w:r>
              <w:r>
                <w:rPr>
                  <w:rFonts w:ascii="SimSun" w:eastAsia="SimSun" w:hAnsi="SimSun" w:cs="Arial" w:hint="eastAsia"/>
                  <w:kern w:val="2"/>
                  <w:szCs w:val="18"/>
                </w:rPr>
                <w:t>C</w:t>
              </w:r>
              <w:r>
                <w:rPr>
                  <w:rFonts w:ascii="PMingLiU" w:eastAsia="PMingLiU" w:cs="Arial" w:hint="eastAsia"/>
                  <w:kern w:val="2"/>
                  <w:szCs w:val="18"/>
                </w:rPr>
                <w:t>_n79</w:t>
              </w:r>
              <w:r>
                <w:rPr>
                  <w:rFonts w:ascii="SimSun" w:eastAsia="SimSun" w:hAnsi="SimSun" w:cs="Arial" w:hint="eastAsia"/>
                  <w:kern w:val="2"/>
                  <w:szCs w:val="18"/>
                </w:rPr>
                <w:t>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713" w:author="5123491" w:date="2019-05-27T17:31:00Z"/>
              </w:rPr>
            </w:pPr>
            <w:ins w:id="714" w:author="5123491" w:date="2019-05-27T17:31:00Z">
              <w:r>
                <w:rPr>
                  <w:rFonts w:cs="Arial"/>
                  <w:kern w:val="2"/>
                  <w:szCs w:val="18"/>
                </w:rPr>
                <w:t>DC_3A_n79C</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Web"/>
              <w:rPr>
                <w:ins w:id="715" w:author="5123491" w:date="2019-05-27T17:31:00Z"/>
                <w:rFonts w:ascii="Arial" w:eastAsia="Times New Roman" w:hAnsi="Arial" w:cs="Times New Roman"/>
                <w:sz w:val="18"/>
                <w:szCs w:val="20"/>
                <w:lang w:val="en-GB" w:eastAsia="en-GB"/>
              </w:rPr>
            </w:pPr>
            <w:ins w:id="716" w:author="5123491" w:date="2019-05-27T17:31:00Z">
              <w:r>
                <w:rPr>
                  <w:rFonts w:ascii="Arial" w:hAnsi="Arial" w:cs="Arial"/>
                  <w:kern w:val="2"/>
                  <w:sz w:val="18"/>
                  <w:szCs w:val="18"/>
                </w:rPr>
                <w:t>Shengxiang, Guo, ZTE Corporation</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F6C75" w:rsidRDefault="005F6C75" w:rsidP="005F6C75">
            <w:pPr>
              <w:pStyle w:val="Web"/>
              <w:rPr>
                <w:ins w:id="717" w:author="5123491" w:date="2019-05-27T17:31:00Z"/>
                <w:rFonts w:hint="eastAsia"/>
                <w:kern w:val="2"/>
              </w:rPr>
            </w:pPr>
            <w:ins w:id="718" w:author="5123491" w:date="2019-05-27T17:31:00Z">
              <w:r>
                <w:rPr>
                  <w:rFonts w:ascii="PMingLiU" w:eastAsia="PMingLiU" w:hAnsi="Arial" w:cs="Arial" w:hint="eastAsia"/>
                  <w:kern w:val="2"/>
                  <w:sz w:val="18"/>
                  <w:szCs w:val="18"/>
                </w:rPr>
                <w:t>TS 38.101-</w:t>
              </w:r>
              <w:r>
                <w:rPr>
                  <w:rFonts w:ascii="SimSun" w:eastAsia="SimSun" w:hAnsi="SimSun" w:cs="Arial" w:hint="eastAsia"/>
                  <w:kern w:val="2"/>
                  <w:sz w:val="18"/>
                  <w:szCs w:val="18"/>
                </w:rPr>
                <w:t>1</w:t>
              </w:r>
              <w:r>
                <w:rPr>
                  <w:rFonts w:ascii="PMingLiU" w:eastAsia="PMingLiU" w:hAnsi="Arial" w:cs="Arial" w:hint="eastAsia"/>
                  <w:kern w:val="2"/>
                  <w:sz w:val="18"/>
                  <w:szCs w:val="18"/>
                </w:rPr>
                <w:t>:</w:t>
              </w:r>
            </w:ins>
          </w:p>
          <w:p w:rsidR="005F6C75" w:rsidRPr="00F777CD" w:rsidRDefault="005F6C75" w:rsidP="005F6C75">
            <w:pPr>
              <w:pStyle w:val="Web"/>
              <w:rPr>
                <w:ins w:id="719" w:author="5123491" w:date="2019-05-27T17:31:00Z"/>
                <w:rFonts w:ascii="Arial" w:eastAsia="Times New Roman" w:hAnsi="Arial" w:cs="Times New Roman"/>
                <w:sz w:val="18"/>
                <w:szCs w:val="20"/>
                <w:lang w:val="en-GB" w:eastAsia="en-GB"/>
              </w:rPr>
            </w:pPr>
            <w:ins w:id="720" w:author="5123491" w:date="2019-05-27T17:31:00Z">
              <w:r>
                <w:rPr>
                  <w:rFonts w:ascii="Arial" w:hAnsi="Arial" w:cs="Arial"/>
                  <w:kern w:val="2"/>
                  <w:sz w:val="18"/>
                  <w:szCs w:val="18"/>
                </w:rPr>
                <w:t>R4-1905622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721" w:author="5123491" w:date="2019-05-27T17:31:00Z"/>
                <w:rFonts w:hint="eastAsia"/>
              </w:rPr>
            </w:pPr>
            <w:ins w:id="722" w:author="5123491" w:date="2019-05-27T17:31:00Z">
              <w:r>
                <w:rPr>
                  <w:rFonts w:cs="Arial"/>
                  <w:kern w:val="2"/>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723" w:author="5123491" w:date="2019-05-27T17:31:00Z"/>
                <w:rFonts w:hint="eastAsia"/>
              </w:rPr>
            </w:pPr>
            <w:ins w:id="724" w:author="5123491" w:date="2019-05-27T17:31:00Z">
              <w:r>
                <w:rPr>
                  <w:rFonts w:cs="Arial"/>
                  <w:kern w:val="2"/>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725" w:author="5123491" w:date="2019-05-27T17:31:00Z"/>
                <w:rFonts w:hint="eastAsia"/>
              </w:rPr>
            </w:pPr>
            <w:ins w:id="726" w:author="5123491" w:date="2019-05-27T17:31:00Z">
              <w:r>
                <w:rPr>
                  <w:rFonts w:cs="Arial"/>
                  <w:kern w:val="2"/>
                  <w:szCs w:val="18"/>
                </w:rPr>
                <w:t>None</w:t>
              </w:r>
            </w:ins>
          </w:p>
        </w:tc>
      </w:tr>
      <w:tr w:rsidR="005F6C75" w:rsidRPr="00C9492B" w:rsidTr="005F6C75">
        <w:trPr>
          <w:cantSplit/>
          <w:ins w:id="727" w:author="5123491" w:date="2019-05-27T17:31: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728" w:author="5123491" w:date="2019-05-27T17:31:00Z"/>
              </w:rPr>
            </w:pPr>
            <w:ins w:id="729" w:author="5123491" w:date="2019-05-27T17:31:00Z">
              <w:r>
                <w:rPr>
                  <w:rFonts w:cs="Arial"/>
                  <w:kern w:val="2"/>
                  <w:szCs w:val="18"/>
                </w:rPr>
                <w:t>DC_8A_n79C</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730" w:author="5123491" w:date="2019-05-27T17:31:00Z"/>
              </w:rPr>
            </w:pPr>
            <w:ins w:id="731" w:author="5123491" w:date="2019-05-27T17:31:00Z">
              <w:r>
                <w:rPr>
                  <w:rFonts w:ascii="PMingLiU" w:eastAsia="PMingLiU" w:cs="Arial" w:hint="eastAsia"/>
                  <w:kern w:val="2"/>
                  <w:szCs w:val="18"/>
                </w:rPr>
                <w:t>DC_8A_n79</w:t>
              </w:r>
              <w:r>
                <w:rPr>
                  <w:rFonts w:ascii="SimSun" w:eastAsia="SimSun" w:hAnsi="SimSun" w:cs="Arial" w:hint="eastAsia"/>
                  <w:kern w:val="2"/>
                  <w:szCs w:val="18"/>
                </w:rPr>
                <w:t>A</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Web"/>
              <w:rPr>
                <w:ins w:id="732" w:author="5123491" w:date="2019-05-27T17:31:00Z"/>
                <w:rFonts w:ascii="Arial" w:eastAsia="Times New Roman" w:hAnsi="Arial" w:cs="Times New Roman"/>
                <w:sz w:val="18"/>
                <w:szCs w:val="20"/>
                <w:lang w:val="en-GB" w:eastAsia="en-GB"/>
              </w:rPr>
            </w:pPr>
            <w:ins w:id="733" w:author="5123491" w:date="2019-05-27T17:31:00Z">
              <w:r>
                <w:rPr>
                  <w:rFonts w:ascii="Arial" w:hAnsi="Arial" w:cs="Arial"/>
                  <w:kern w:val="2"/>
                  <w:sz w:val="18"/>
                  <w:szCs w:val="18"/>
                </w:rPr>
                <w:t>Shengxiang, Guo, ZTE Corporation</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F6C75" w:rsidRDefault="005F6C75" w:rsidP="005F6C75">
            <w:pPr>
              <w:pStyle w:val="Web"/>
              <w:rPr>
                <w:ins w:id="734" w:author="5123491" w:date="2019-05-27T17:31:00Z"/>
                <w:rFonts w:hint="eastAsia"/>
                <w:kern w:val="2"/>
              </w:rPr>
            </w:pPr>
            <w:ins w:id="735" w:author="5123491" w:date="2019-05-27T17:31:00Z">
              <w:r>
                <w:rPr>
                  <w:rFonts w:ascii="PMingLiU" w:eastAsia="PMingLiU" w:hAnsi="Arial" w:cs="Arial" w:hint="eastAsia"/>
                  <w:kern w:val="2"/>
                  <w:sz w:val="18"/>
                  <w:szCs w:val="18"/>
                </w:rPr>
                <w:t>TS 38.101-</w:t>
              </w:r>
              <w:r>
                <w:rPr>
                  <w:rFonts w:ascii="SimSun" w:eastAsia="SimSun" w:hAnsi="SimSun" w:cs="Arial" w:hint="eastAsia"/>
                  <w:kern w:val="2"/>
                  <w:sz w:val="18"/>
                  <w:szCs w:val="18"/>
                </w:rPr>
                <w:t>1</w:t>
              </w:r>
              <w:r>
                <w:rPr>
                  <w:rFonts w:ascii="PMingLiU" w:eastAsia="PMingLiU" w:hAnsi="Arial" w:cs="Arial" w:hint="eastAsia"/>
                  <w:kern w:val="2"/>
                  <w:sz w:val="18"/>
                  <w:szCs w:val="18"/>
                </w:rPr>
                <w:t>:</w:t>
              </w:r>
            </w:ins>
          </w:p>
          <w:p w:rsidR="005F6C75" w:rsidRPr="00F777CD" w:rsidRDefault="005F6C75" w:rsidP="005F6C75">
            <w:pPr>
              <w:pStyle w:val="Web"/>
              <w:rPr>
                <w:ins w:id="736" w:author="5123491" w:date="2019-05-27T17:31:00Z"/>
                <w:rFonts w:ascii="Arial" w:eastAsia="Times New Roman" w:hAnsi="Arial" w:cs="Times New Roman"/>
                <w:sz w:val="18"/>
                <w:szCs w:val="20"/>
                <w:lang w:val="en-GB" w:eastAsia="en-GB"/>
              </w:rPr>
            </w:pPr>
            <w:ins w:id="737" w:author="5123491" w:date="2019-05-27T17:31:00Z">
              <w:r>
                <w:rPr>
                  <w:rFonts w:ascii="Arial" w:hAnsi="Arial" w:cs="Arial"/>
                  <w:kern w:val="2"/>
                  <w:sz w:val="18"/>
                  <w:szCs w:val="18"/>
                </w:rPr>
                <w:t>R4-1905622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738" w:author="5123491" w:date="2019-05-27T17:31:00Z"/>
                <w:rFonts w:hint="eastAsia"/>
              </w:rPr>
            </w:pPr>
            <w:ins w:id="739" w:author="5123491" w:date="2019-05-27T17:31:00Z">
              <w:r>
                <w:rPr>
                  <w:rFonts w:cs="Arial"/>
                  <w:kern w:val="2"/>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740" w:author="5123491" w:date="2019-05-27T17:31:00Z"/>
                <w:rFonts w:hint="eastAsia"/>
              </w:rPr>
            </w:pPr>
            <w:ins w:id="741" w:author="5123491" w:date="2019-05-27T17:31:00Z">
              <w:r>
                <w:rPr>
                  <w:rFonts w:cs="Arial"/>
                  <w:kern w:val="2"/>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742" w:author="5123491" w:date="2019-05-27T17:31:00Z"/>
                <w:rFonts w:hint="eastAsia"/>
              </w:rPr>
            </w:pPr>
            <w:ins w:id="743" w:author="5123491" w:date="2019-05-27T17:31:00Z">
              <w:r>
                <w:rPr>
                  <w:rFonts w:cs="Arial"/>
                  <w:kern w:val="2"/>
                  <w:szCs w:val="18"/>
                </w:rPr>
                <w:t>None</w:t>
              </w:r>
            </w:ins>
          </w:p>
        </w:tc>
      </w:tr>
      <w:tr w:rsidR="005F6C75" w:rsidRPr="00C9492B" w:rsidTr="005F6C75">
        <w:trPr>
          <w:cantSplit/>
          <w:ins w:id="744" w:author="5123491" w:date="2019-05-27T17:31: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745" w:author="5123491" w:date="2019-05-27T17:31:00Z"/>
              </w:rPr>
            </w:pPr>
            <w:ins w:id="746" w:author="5123491" w:date="2019-05-27T17:31:00Z">
              <w:r>
                <w:rPr>
                  <w:rFonts w:cs="Arial"/>
                  <w:kern w:val="2"/>
                  <w:szCs w:val="18"/>
                </w:rPr>
                <w:t>DC_8A_n79C</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747" w:author="5123491" w:date="2019-05-27T17:31:00Z"/>
              </w:rPr>
            </w:pPr>
            <w:ins w:id="748" w:author="5123491" w:date="2019-05-27T17:31:00Z">
              <w:r>
                <w:rPr>
                  <w:rFonts w:cs="Arial"/>
                  <w:kern w:val="2"/>
                  <w:szCs w:val="18"/>
                </w:rPr>
                <w:t>DC_8A_n79C</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Web"/>
              <w:rPr>
                <w:ins w:id="749" w:author="5123491" w:date="2019-05-27T17:31:00Z"/>
                <w:rFonts w:ascii="Arial" w:eastAsia="Times New Roman" w:hAnsi="Arial" w:cs="Times New Roman"/>
                <w:sz w:val="18"/>
                <w:szCs w:val="20"/>
                <w:lang w:val="en-GB" w:eastAsia="en-GB"/>
              </w:rPr>
            </w:pPr>
            <w:ins w:id="750" w:author="5123491" w:date="2019-05-27T17:31:00Z">
              <w:r>
                <w:rPr>
                  <w:rFonts w:ascii="Arial" w:hAnsi="Arial" w:cs="Arial"/>
                  <w:kern w:val="2"/>
                  <w:sz w:val="18"/>
                  <w:szCs w:val="18"/>
                </w:rPr>
                <w:t>Shengxiang, Guo, ZTE Corporation</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F6C75" w:rsidRDefault="005F6C75" w:rsidP="005F6C75">
            <w:pPr>
              <w:pStyle w:val="Web"/>
              <w:rPr>
                <w:ins w:id="751" w:author="5123491" w:date="2019-05-27T17:31:00Z"/>
                <w:rFonts w:hint="eastAsia"/>
                <w:kern w:val="2"/>
              </w:rPr>
            </w:pPr>
            <w:ins w:id="752" w:author="5123491" w:date="2019-05-27T17:31:00Z">
              <w:r>
                <w:rPr>
                  <w:rFonts w:ascii="PMingLiU" w:eastAsia="PMingLiU" w:hAnsi="Arial" w:cs="Arial" w:hint="eastAsia"/>
                  <w:kern w:val="2"/>
                  <w:sz w:val="18"/>
                  <w:szCs w:val="18"/>
                </w:rPr>
                <w:t>TS 38.101-</w:t>
              </w:r>
              <w:r>
                <w:rPr>
                  <w:rFonts w:ascii="SimSun" w:eastAsia="SimSun" w:hAnsi="SimSun" w:cs="Arial" w:hint="eastAsia"/>
                  <w:kern w:val="2"/>
                  <w:sz w:val="18"/>
                  <w:szCs w:val="18"/>
                </w:rPr>
                <w:t>1</w:t>
              </w:r>
              <w:r>
                <w:rPr>
                  <w:rFonts w:ascii="PMingLiU" w:eastAsia="PMingLiU" w:hAnsi="Arial" w:cs="Arial" w:hint="eastAsia"/>
                  <w:kern w:val="2"/>
                  <w:sz w:val="18"/>
                  <w:szCs w:val="18"/>
                </w:rPr>
                <w:t>:</w:t>
              </w:r>
            </w:ins>
          </w:p>
          <w:p w:rsidR="005F6C75" w:rsidRPr="00F777CD" w:rsidRDefault="005F6C75" w:rsidP="005F6C75">
            <w:pPr>
              <w:pStyle w:val="Web"/>
              <w:rPr>
                <w:ins w:id="753" w:author="5123491" w:date="2019-05-27T17:31:00Z"/>
                <w:rFonts w:ascii="Arial" w:eastAsia="Times New Roman" w:hAnsi="Arial" w:cs="Times New Roman"/>
                <w:sz w:val="18"/>
                <w:szCs w:val="20"/>
                <w:lang w:val="en-GB" w:eastAsia="en-GB"/>
              </w:rPr>
            </w:pPr>
            <w:ins w:id="754" w:author="5123491" w:date="2019-05-27T17:31:00Z">
              <w:r>
                <w:rPr>
                  <w:rFonts w:ascii="Arial" w:hAnsi="Arial" w:cs="Arial"/>
                  <w:kern w:val="2"/>
                  <w:sz w:val="18"/>
                  <w:szCs w:val="18"/>
                </w:rPr>
                <w:t>R4-1905622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755" w:author="5123491" w:date="2019-05-27T17:31:00Z"/>
                <w:rFonts w:hint="eastAsia"/>
              </w:rPr>
            </w:pPr>
            <w:ins w:id="756" w:author="5123491" w:date="2019-05-27T17:31:00Z">
              <w:r>
                <w:rPr>
                  <w:rFonts w:cs="Arial"/>
                  <w:kern w:val="2"/>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757" w:author="5123491" w:date="2019-05-27T17:31:00Z"/>
                <w:rFonts w:hint="eastAsia"/>
              </w:rPr>
            </w:pPr>
            <w:ins w:id="758" w:author="5123491" w:date="2019-05-27T17:31:00Z">
              <w:r>
                <w:rPr>
                  <w:rFonts w:cs="Arial"/>
                  <w:kern w:val="2"/>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759" w:author="5123491" w:date="2019-05-27T17:31:00Z"/>
                <w:rFonts w:hint="eastAsia"/>
              </w:rPr>
            </w:pPr>
            <w:ins w:id="760" w:author="5123491" w:date="2019-05-27T17:31:00Z">
              <w:r>
                <w:rPr>
                  <w:rFonts w:cs="Arial"/>
                  <w:kern w:val="2"/>
                  <w:szCs w:val="18"/>
                </w:rPr>
                <w:t>None</w:t>
              </w:r>
            </w:ins>
          </w:p>
        </w:tc>
      </w:tr>
      <w:tr w:rsidR="00393BAF" w:rsidRPr="00C9492B" w:rsidTr="005F6C75">
        <w:trPr>
          <w:cantSplit/>
          <w:ins w:id="761" w:author=" " w:date="2019-05-27T03:46: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62" w:author=" " w:date="2019-05-27T03:46:00Z"/>
              </w:rPr>
            </w:pPr>
            <w:ins w:id="763" w:author=" " w:date="2019-05-27T03:46:00Z">
              <w:r>
                <w:rPr>
                  <w:rFonts w:cs="Arial"/>
                  <w:szCs w:val="18"/>
                </w:rPr>
                <w:t>DC_2</w:t>
              </w:r>
              <w:r w:rsidRPr="00105559">
                <w:rPr>
                  <w:rFonts w:cs="Arial"/>
                  <w:szCs w:val="18"/>
                </w:rPr>
                <w:t>A_</w:t>
              </w:r>
              <w:r>
                <w:rPr>
                  <w:rFonts w:cs="Arial"/>
                  <w:szCs w:val="18"/>
                </w:rPr>
                <w:t>n5</w:t>
              </w:r>
              <w:r w:rsidRPr="00B677F6">
                <w:rPr>
                  <w:rFonts w:cs="Arial"/>
                  <w:szCs w:val="18"/>
                </w:rPr>
                <w:t>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64" w:author=" " w:date="2019-05-27T03:46:00Z"/>
              </w:rPr>
            </w:pPr>
            <w:ins w:id="765" w:author=" " w:date="2019-05-27T03:46:00Z">
              <w:r w:rsidRPr="00B677F6">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ins w:id="766" w:author=" " w:date="2019-05-27T03:46:00Z"/>
                <w:sz w:val="18"/>
                <w:szCs w:val="18"/>
              </w:rPr>
            </w:pPr>
            <w:ins w:id="767" w:author=" " w:date="2019-05-27T03:46:00Z">
              <w:r w:rsidRPr="00105559">
                <w:rPr>
                  <w:rFonts w:ascii="Arial" w:hAnsi="Arial" w:cs="Arial"/>
                  <w:sz w:val="18"/>
                  <w:szCs w:val="18"/>
                </w:rPr>
                <w:t>Sebastian Thalanany</w:t>
              </w:r>
            </w:ins>
          </w:p>
          <w:p w:rsidR="00393BAF" w:rsidRPr="00F777CD" w:rsidRDefault="00393BAF" w:rsidP="00393BAF">
            <w:pPr>
              <w:pStyle w:val="Web"/>
              <w:rPr>
                <w:ins w:id="768" w:author=" " w:date="2019-05-27T03:46:00Z"/>
                <w:rFonts w:ascii="Arial" w:eastAsia="Times New Roman" w:hAnsi="Arial" w:cs="Times New Roman"/>
                <w:sz w:val="18"/>
                <w:szCs w:val="20"/>
                <w:lang w:val="en-GB" w:eastAsia="en-GB"/>
              </w:rPr>
            </w:pPr>
            <w:ins w:id="769" w:author=" " w:date="2019-05-27T03:46:00Z">
              <w:r w:rsidRPr="00105559">
                <w:rPr>
                  <w:rFonts w:ascii="Arial" w:hAnsi="Arial" w:cs="Arial"/>
                  <w:sz w:val="18"/>
                  <w:szCs w:val="18"/>
                </w:rPr>
                <w:t>U.S. Cellular</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ins w:id="770" w:author=" " w:date="2019-05-27T03:46:00Z"/>
                <w:rFonts w:ascii="Arial" w:hAnsi="Arial" w:cs="Arial"/>
                <w:sz w:val="18"/>
                <w:szCs w:val="18"/>
              </w:rPr>
            </w:pPr>
            <w:ins w:id="771" w:author=" " w:date="2019-05-27T03:46:00Z">
              <w:r>
                <w:rPr>
                  <w:rFonts w:ascii="Arial" w:hAnsi="Arial" w:cs="Arial"/>
                  <w:sz w:val="18"/>
                  <w:szCs w:val="18"/>
                </w:rPr>
                <w:t>WID: RP-190312</w:t>
              </w:r>
            </w:ins>
          </w:p>
          <w:p w:rsidR="00393BAF" w:rsidRPr="00774E9E" w:rsidRDefault="00393BAF" w:rsidP="00393BAF">
            <w:pPr>
              <w:spacing w:before="100" w:beforeAutospacing="1" w:after="100" w:afterAutospacing="1"/>
              <w:rPr>
                <w:ins w:id="772" w:author=" " w:date="2019-05-27T03:46:00Z"/>
                <w:rFonts w:ascii="PMingLiU" w:eastAsia="PMingLiU" w:hAnsi="PMingLiU"/>
                <w:sz w:val="18"/>
                <w:szCs w:val="18"/>
              </w:rPr>
            </w:pPr>
            <w:ins w:id="773" w:author=" " w:date="2019-05-27T03:46: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393BAF" w:rsidRPr="00F777CD" w:rsidRDefault="00393BAF" w:rsidP="00393BAF">
            <w:pPr>
              <w:pStyle w:val="Web"/>
              <w:rPr>
                <w:ins w:id="774" w:author=" " w:date="2019-05-27T03:46:00Z"/>
                <w:rFonts w:ascii="Arial" w:eastAsia="Times New Roman" w:hAnsi="Arial" w:cs="Times New Roman"/>
                <w:sz w:val="18"/>
                <w:szCs w:val="20"/>
                <w:lang w:val="en-GB" w:eastAsia="en-GB"/>
              </w:rPr>
            </w:pPr>
            <w:ins w:id="775" w:author=" " w:date="2019-05-27T03:46:00Z">
              <w:r w:rsidRPr="00B677F6">
                <w:rPr>
                  <w:rFonts w:ascii="Arial" w:hAnsi="Arial" w:cs="Arial"/>
                  <w:sz w:val="18"/>
                  <w:szCs w:val="18"/>
                </w:rPr>
                <w:t xml:space="preserve">38.101-3: </w:t>
              </w:r>
              <w:r w:rsidRPr="00774E9E">
                <w:rPr>
                  <w:rFonts w:ascii="Arial" w:hAnsi="Arial" w:cs="Arial"/>
                  <w:sz w:val="18"/>
                  <w:szCs w:val="18"/>
                </w:rPr>
                <w:t>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76" w:author=" " w:date="2019-05-27T03:46:00Z"/>
              </w:rPr>
            </w:pPr>
            <w:ins w:id="777" w:author=" " w:date="2019-05-27T03:46:00Z">
              <w:r w:rsidRPr="00B677F6">
                <w:rPr>
                  <w:rFonts w:ascii="Times New Roman" w:hAnsi="Times New Roman"/>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78" w:author=" " w:date="2019-05-27T03:46:00Z"/>
              </w:rPr>
            </w:pPr>
            <w:ins w:id="779" w:author=" " w:date="2019-05-27T03:46:00Z">
              <w:r>
                <w:rPr>
                  <w:rFonts w:ascii="Times New Roman" w:hAnsi="Times New Roman"/>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ins w:id="780" w:author=" " w:date="2019-05-27T03:46:00Z"/>
                <w:sz w:val="18"/>
                <w:szCs w:val="18"/>
              </w:rPr>
            </w:pPr>
            <w:ins w:id="781" w:author=" " w:date="2019-05-27T03:46:00Z">
              <w:r>
                <w:rPr>
                  <w:sz w:val="18"/>
                  <w:szCs w:val="18"/>
                </w:rPr>
                <w:t>none</w:t>
              </w:r>
            </w:ins>
          </w:p>
          <w:p w:rsidR="00393BAF" w:rsidRPr="00F777CD" w:rsidRDefault="00393BAF" w:rsidP="00393BAF">
            <w:pPr>
              <w:pStyle w:val="TAL"/>
              <w:rPr>
                <w:ins w:id="782" w:author=" " w:date="2019-05-27T03:46:00Z"/>
              </w:rPr>
            </w:pPr>
            <w:ins w:id="783" w:author=" " w:date="2019-05-27T03:46:00Z">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p>
        </w:tc>
      </w:tr>
      <w:tr w:rsidR="00393BAF" w:rsidRPr="00C9492B" w:rsidTr="005F6C75">
        <w:trPr>
          <w:cantSplit/>
          <w:ins w:id="784" w:author=" " w:date="2019-05-27T03:46: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85" w:author=" " w:date="2019-05-27T03:46:00Z"/>
              </w:rPr>
            </w:pPr>
            <w:ins w:id="786" w:author=" " w:date="2019-05-27T03:46:00Z">
              <w:r>
                <w:rPr>
                  <w:rFonts w:cs="Arial"/>
                  <w:szCs w:val="18"/>
                </w:rPr>
                <w:t>DC_5</w:t>
              </w:r>
              <w:r w:rsidRPr="00105559">
                <w:rPr>
                  <w:rFonts w:cs="Arial"/>
                  <w:szCs w:val="18"/>
                </w:rPr>
                <w:t>A_</w:t>
              </w:r>
              <w:r>
                <w:rPr>
                  <w:rFonts w:cs="Arial"/>
                  <w:szCs w:val="18"/>
                </w:rPr>
                <w:t>n5</w:t>
              </w:r>
              <w:r w:rsidRPr="00B677F6">
                <w:rPr>
                  <w:rFonts w:cs="Arial"/>
                  <w:szCs w:val="18"/>
                </w:rPr>
                <w:t>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87" w:author=" " w:date="2019-05-27T03:46:00Z"/>
              </w:rPr>
            </w:pPr>
            <w:ins w:id="788" w:author=" " w:date="2019-05-27T03:46:00Z">
              <w:r w:rsidRPr="00B677F6">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ins w:id="789" w:author=" " w:date="2019-05-27T03:46:00Z"/>
                <w:sz w:val="18"/>
                <w:szCs w:val="18"/>
              </w:rPr>
            </w:pPr>
            <w:ins w:id="790" w:author=" " w:date="2019-05-27T03:46:00Z">
              <w:r w:rsidRPr="00105559">
                <w:rPr>
                  <w:rFonts w:ascii="Arial" w:hAnsi="Arial" w:cs="Arial"/>
                  <w:sz w:val="18"/>
                  <w:szCs w:val="18"/>
                </w:rPr>
                <w:t>Sebastian Thalanany</w:t>
              </w:r>
            </w:ins>
          </w:p>
          <w:p w:rsidR="00393BAF" w:rsidRPr="00F777CD" w:rsidRDefault="00393BAF" w:rsidP="00393BAF">
            <w:pPr>
              <w:pStyle w:val="Web"/>
              <w:rPr>
                <w:ins w:id="791" w:author=" " w:date="2019-05-27T03:46:00Z"/>
                <w:rFonts w:ascii="Arial" w:eastAsia="Times New Roman" w:hAnsi="Arial" w:cs="Times New Roman"/>
                <w:sz w:val="18"/>
                <w:szCs w:val="20"/>
                <w:lang w:val="en-GB" w:eastAsia="en-GB"/>
              </w:rPr>
            </w:pPr>
            <w:ins w:id="792" w:author=" " w:date="2019-05-27T03:46:00Z">
              <w:r w:rsidRPr="00105559">
                <w:rPr>
                  <w:rFonts w:ascii="Arial" w:hAnsi="Arial" w:cs="Arial"/>
                  <w:sz w:val="18"/>
                  <w:szCs w:val="18"/>
                </w:rPr>
                <w:t>U.S. Cellular</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ins w:id="793" w:author=" " w:date="2019-05-27T03:46:00Z"/>
                <w:rFonts w:ascii="Arial" w:hAnsi="Arial" w:cs="Arial"/>
                <w:sz w:val="18"/>
                <w:szCs w:val="18"/>
              </w:rPr>
            </w:pPr>
            <w:ins w:id="794" w:author=" " w:date="2019-05-27T03:46:00Z">
              <w:r>
                <w:rPr>
                  <w:rFonts w:ascii="Arial" w:hAnsi="Arial" w:cs="Arial"/>
                  <w:sz w:val="18"/>
                  <w:szCs w:val="18"/>
                </w:rPr>
                <w:t>WID: RP-190312</w:t>
              </w:r>
            </w:ins>
          </w:p>
          <w:p w:rsidR="00393BAF" w:rsidRPr="00774E9E" w:rsidRDefault="00393BAF" w:rsidP="00393BAF">
            <w:pPr>
              <w:spacing w:before="100" w:beforeAutospacing="1" w:after="100" w:afterAutospacing="1"/>
              <w:rPr>
                <w:ins w:id="795" w:author=" " w:date="2019-05-27T03:46:00Z"/>
                <w:rFonts w:ascii="PMingLiU" w:eastAsia="PMingLiU" w:hAnsi="PMingLiU"/>
                <w:sz w:val="18"/>
                <w:szCs w:val="18"/>
              </w:rPr>
            </w:pPr>
            <w:ins w:id="796" w:author=" " w:date="2019-05-27T03:46: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393BAF" w:rsidRPr="00F777CD" w:rsidRDefault="00393BAF" w:rsidP="00393BAF">
            <w:pPr>
              <w:pStyle w:val="Web"/>
              <w:rPr>
                <w:ins w:id="797" w:author=" " w:date="2019-05-27T03:46:00Z"/>
                <w:rFonts w:ascii="Arial" w:eastAsia="Times New Roman" w:hAnsi="Arial" w:cs="Times New Roman"/>
                <w:sz w:val="18"/>
                <w:szCs w:val="20"/>
                <w:lang w:val="en-GB" w:eastAsia="en-GB"/>
              </w:rPr>
            </w:pPr>
            <w:ins w:id="798" w:author=" " w:date="2019-05-27T03:46:00Z">
              <w:r w:rsidRPr="00B677F6">
                <w:rPr>
                  <w:rFonts w:ascii="Arial" w:hAnsi="Arial" w:cs="Arial"/>
                  <w:sz w:val="18"/>
                  <w:szCs w:val="18"/>
                </w:rPr>
                <w:t xml:space="preserve">38.101-3: </w:t>
              </w:r>
              <w:r w:rsidRPr="00774E9E">
                <w:rPr>
                  <w:rFonts w:ascii="Arial" w:hAnsi="Arial" w:cs="Arial"/>
                  <w:sz w:val="18"/>
                  <w:szCs w:val="18"/>
                </w:rPr>
                <w:t>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99" w:author=" " w:date="2019-05-27T03:46:00Z"/>
              </w:rPr>
            </w:pPr>
            <w:ins w:id="800" w:author=" " w:date="2019-05-27T03:46:00Z">
              <w:r w:rsidRPr="00B677F6">
                <w:rPr>
                  <w:rFonts w:ascii="Times New Roman" w:hAnsi="Times New Roman"/>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801" w:author=" " w:date="2019-05-27T03:46:00Z"/>
              </w:rPr>
            </w:pPr>
            <w:ins w:id="802" w:author=" " w:date="2019-05-27T03:46:00Z">
              <w:r>
                <w:rPr>
                  <w:rFonts w:ascii="Times New Roman" w:hAnsi="Times New Roman"/>
                  <w:szCs w:val="18"/>
                </w:rPr>
                <w:t>ongoing</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ins w:id="803" w:author=" " w:date="2019-05-27T03:46:00Z"/>
                <w:sz w:val="18"/>
                <w:szCs w:val="18"/>
              </w:rPr>
            </w:pPr>
            <w:ins w:id="804" w:author=" " w:date="2019-05-27T03:46:00Z">
              <w:r>
                <w:rPr>
                  <w:sz w:val="18"/>
                  <w:szCs w:val="18"/>
                </w:rPr>
                <w:t>none</w:t>
              </w:r>
            </w:ins>
          </w:p>
          <w:p w:rsidR="00393BAF" w:rsidRPr="00F777CD" w:rsidRDefault="00393BAF" w:rsidP="00393BAF">
            <w:pPr>
              <w:pStyle w:val="TAL"/>
              <w:rPr>
                <w:ins w:id="805" w:author=" " w:date="2019-05-27T03:46:00Z"/>
              </w:rPr>
            </w:pPr>
            <w:ins w:id="806" w:author=" " w:date="2019-05-27T03:46:00Z">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p>
        </w:tc>
      </w:tr>
      <w:tr w:rsidR="00393BAF" w:rsidRPr="00C9492B" w:rsidTr="005F6C75">
        <w:trPr>
          <w:cantSplit/>
          <w:ins w:id="807" w:author=" " w:date="2019-05-27T03:46: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808" w:author=" " w:date="2019-05-27T03:46:00Z"/>
              </w:rPr>
            </w:pPr>
            <w:ins w:id="809" w:author=" " w:date="2019-05-27T03:46:00Z">
              <w:r>
                <w:rPr>
                  <w:rFonts w:cs="Arial"/>
                  <w:szCs w:val="18"/>
                </w:rPr>
                <w:t>DC_12</w:t>
              </w:r>
              <w:r w:rsidRPr="00105559">
                <w:rPr>
                  <w:rFonts w:cs="Arial"/>
                  <w:szCs w:val="18"/>
                </w:rPr>
                <w:t>A_</w:t>
              </w:r>
              <w:r>
                <w:rPr>
                  <w:rFonts w:cs="Arial"/>
                  <w:szCs w:val="18"/>
                </w:rPr>
                <w:t>n5</w:t>
              </w:r>
              <w:r w:rsidRPr="00B677F6">
                <w:rPr>
                  <w:rFonts w:cs="Arial"/>
                  <w:szCs w:val="18"/>
                </w:rPr>
                <w:t>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810" w:author=" " w:date="2019-05-27T03:46:00Z"/>
              </w:rPr>
            </w:pPr>
            <w:ins w:id="811" w:author=" " w:date="2019-05-27T03:46:00Z">
              <w:r w:rsidRPr="00B677F6">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ins w:id="812" w:author=" " w:date="2019-05-27T03:46:00Z"/>
                <w:sz w:val="18"/>
                <w:szCs w:val="18"/>
              </w:rPr>
            </w:pPr>
            <w:ins w:id="813" w:author=" " w:date="2019-05-27T03:46:00Z">
              <w:r w:rsidRPr="00105559">
                <w:rPr>
                  <w:rFonts w:ascii="Arial" w:hAnsi="Arial" w:cs="Arial"/>
                  <w:sz w:val="18"/>
                  <w:szCs w:val="18"/>
                </w:rPr>
                <w:t>Sebastian Thalanany</w:t>
              </w:r>
            </w:ins>
          </w:p>
          <w:p w:rsidR="00393BAF" w:rsidRPr="00F777CD" w:rsidRDefault="00393BAF" w:rsidP="00393BAF">
            <w:pPr>
              <w:pStyle w:val="Web"/>
              <w:rPr>
                <w:ins w:id="814" w:author=" " w:date="2019-05-27T03:46:00Z"/>
                <w:rFonts w:ascii="Arial" w:eastAsia="Times New Roman" w:hAnsi="Arial" w:cs="Times New Roman"/>
                <w:sz w:val="18"/>
                <w:szCs w:val="20"/>
                <w:lang w:val="en-GB" w:eastAsia="en-GB"/>
              </w:rPr>
            </w:pPr>
            <w:ins w:id="815" w:author=" " w:date="2019-05-27T03:46:00Z">
              <w:r w:rsidRPr="00105559">
                <w:rPr>
                  <w:rFonts w:ascii="Arial" w:hAnsi="Arial" w:cs="Arial"/>
                  <w:sz w:val="18"/>
                  <w:szCs w:val="18"/>
                </w:rPr>
                <w:t>U.S. Cellular</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ins w:id="816" w:author=" " w:date="2019-05-27T03:46:00Z"/>
                <w:rFonts w:ascii="Arial" w:hAnsi="Arial" w:cs="Arial"/>
                <w:sz w:val="18"/>
                <w:szCs w:val="18"/>
              </w:rPr>
            </w:pPr>
            <w:ins w:id="817" w:author=" " w:date="2019-05-27T03:46:00Z">
              <w:r>
                <w:rPr>
                  <w:rFonts w:ascii="Arial" w:hAnsi="Arial" w:cs="Arial"/>
                  <w:sz w:val="18"/>
                  <w:szCs w:val="18"/>
                </w:rPr>
                <w:t>WID: RP-190312</w:t>
              </w:r>
            </w:ins>
          </w:p>
          <w:p w:rsidR="00393BAF" w:rsidRPr="00774E9E" w:rsidRDefault="00393BAF" w:rsidP="00393BAF">
            <w:pPr>
              <w:spacing w:before="100" w:beforeAutospacing="1" w:after="100" w:afterAutospacing="1"/>
              <w:rPr>
                <w:ins w:id="818" w:author=" " w:date="2019-05-27T03:46:00Z"/>
                <w:rFonts w:ascii="PMingLiU" w:eastAsia="PMingLiU" w:hAnsi="PMingLiU"/>
                <w:sz w:val="18"/>
                <w:szCs w:val="18"/>
              </w:rPr>
            </w:pPr>
            <w:ins w:id="819" w:author=" " w:date="2019-05-27T03:46: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393BAF" w:rsidRPr="00F777CD" w:rsidRDefault="00393BAF" w:rsidP="00393BAF">
            <w:pPr>
              <w:pStyle w:val="Web"/>
              <w:rPr>
                <w:ins w:id="820" w:author=" " w:date="2019-05-27T03:46:00Z"/>
                <w:rFonts w:ascii="Arial" w:eastAsia="Times New Roman" w:hAnsi="Arial" w:cs="Times New Roman"/>
                <w:sz w:val="18"/>
                <w:szCs w:val="20"/>
                <w:lang w:val="en-GB" w:eastAsia="en-GB"/>
              </w:rPr>
            </w:pPr>
            <w:ins w:id="821" w:author=" " w:date="2019-05-27T03:46:00Z">
              <w:r w:rsidRPr="00B677F6">
                <w:rPr>
                  <w:rFonts w:ascii="Arial" w:hAnsi="Arial" w:cs="Arial"/>
                  <w:sz w:val="18"/>
                  <w:szCs w:val="18"/>
                </w:rPr>
                <w:t xml:space="preserve">38.101-3: </w:t>
              </w:r>
              <w:r w:rsidRPr="00774E9E">
                <w:rPr>
                  <w:rFonts w:ascii="Arial" w:hAnsi="Arial" w:cs="Arial"/>
                  <w:sz w:val="18"/>
                  <w:szCs w:val="18"/>
                </w:rPr>
                <w:t>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822" w:author=" " w:date="2019-05-27T03:46:00Z"/>
              </w:rPr>
            </w:pPr>
            <w:ins w:id="823" w:author=" " w:date="2019-05-27T03:46:00Z">
              <w:r w:rsidRPr="00B677F6">
                <w:rPr>
                  <w:rFonts w:ascii="Times New Roman" w:hAnsi="Times New Roman"/>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824" w:author=" " w:date="2019-05-27T03:46:00Z"/>
              </w:rPr>
            </w:pPr>
            <w:ins w:id="825" w:author=" " w:date="2019-05-27T03:46:00Z">
              <w:r>
                <w:rPr>
                  <w:rFonts w:ascii="Times New Roman" w:hAnsi="Times New Roman"/>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ins w:id="826" w:author=" " w:date="2019-05-27T03:46:00Z"/>
                <w:sz w:val="18"/>
                <w:szCs w:val="18"/>
              </w:rPr>
            </w:pPr>
            <w:ins w:id="827" w:author=" " w:date="2019-05-27T03:46:00Z">
              <w:r>
                <w:rPr>
                  <w:sz w:val="18"/>
                  <w:szCs w:val="18"/>
                </w:rPr>
                <w:t>none</w:t>
              </w:r>
            </w:ins>
          </w:p>
          <w:p w:rsidR="00393BAF" w:rsidRPr="00F777CD" w:rsidRDefault="00393BAF" w:rsidP="00393BAF">
            <w:pPr>
              <w:pStyle w:val="TAL"/>
              <w:rPr>
                <w:ins w:id="828" w:author=" " w:date="2019-05-27T03:46:00Z"/>
              </w:rPr>
            </w:pPr>
            <w:ins w:id="829" w:author=" " w:date="2019-05-27T03:46:00Z">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p>
        </w:tc>
      </w:tr>
      <w:tr w:rsidR="00393BAF" w:rsidRPr="00C9492B" w:rsidTr="005F6C75">
        <w:trPr>
          <w:cantSplit/>
          <w:ins w:id="830" w:author=" " w:date="2019-05-27T03:46: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831" w:author=" " w:date="2019-05-27T03:46:00Z"/>
              </w:rPr>
            </w:pPr>
            <w:ins w:id="832" w:author=" " w:date="2019-05-27T03:46:00Z">
              <w:r>
                <w:rPr>
                  <w:rFonts w:cs="Arial"/>
                  <w:szCs w:val="18"/>
                </w:rPr>
                <w:lastRenderedPageBreak/>
                <w:t>DC_66</w:t>
              </w:r>
              <w:r w:rsidRPr="00105559">
                <w:rPr>
                  <w:rFonts w:cs="Arial"/>
                  <w:szCs w:val="18"/>
                </w:rPr>
                <w:t>A_</w:t>
              </w:r>
              <w:r>
                <w:rPr>
                  <w:rFonts w:cs="Arial"/>
                  <w:szCs w:val="18"/>
                </w:rPr>
                <w:t>n5</w:t>
              </w:r>
              <w:r w:rsidRPr="00B677F6">
                <w:rPr>
                  <w:rFonts w:cs="Arial"/>
                  <w:szCs w:val="18"/>
                </w:rPr>
                <w:t>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833" w:author=" " w:date="2019-05-27T03:46:00Z"/>
              </w:rPr>
            </w:pPr>
            <w:ins w:id="834" w:author=" " w:date="2019-05-27T03:46:00Z">
              <w:r w:rsidRPr="00B677F6">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ins w:id="835" w:author=" " w:date="2019-05-27T03:46:00Z"/>
                <w:sz w:val="18"/>
                <w:szCs w:val="18"/>
              </w:rPr>
            </w:pPr>
            <w:ins w:id="836" w:author=" " w:date="2019-05-27T03:46:00Z">
              <w:r w:rsidRPr="00105559">
                <w:rPr>
                  <w:rFonts w:ascii="Arial" w:hAnsi="Arial" w:cs="Arial"/>
                  <w:sz w:val="18"/>
                  <w:szCs w:val="18"/>
                </w:rPr>
                <w:t>Sebastian Thalanany</w:t>
              </w:r>
            </w:ins>
          </w:p>
          <w:p w:rsidR="00393BAF" w:rsidRPr="00F777CD" w:rsidRDefault="00393BAF" w:rsidP="00393BAF">
            <w:pPr>
              <w:pStyle w:val="Web"/>
              <w:rPr>
                <w:ins w:id="837" w:author=" " w:date="2019-05-27T03:46:00Z"/>
                <w:rFonts w:ascii="Arial" w:eastAsia="Times New Roman" w:hAnsi="Arial" w:cs="Times New Roman"/>
                <w:sz w:val="18"/>
                <w:szCs w:val="20"/>
                <w:lang w:val="en-GB" w:eastAsia="en-GB"/>
              </w:rPr>
            </w:pPr>
            <w:ins w:id="838" w:author=" " w:date="2019-05-27T03:46:00Z">
              <w:r w:rsidRPr="00105559">
                <w:rPr>
                  <w:rFonts w:ascii="Arial" w:hAnsi="Arial" w:cs="Arial"/>
                  <w:sz w:val="18"/>
                  <w:szCs w:val="18"/>
                </w:rPr>
                <w:t>U.S. Cellular</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ins w:id="839" w:author=" " w:date="2019-05-27T03:46:00Z"/>
                <w:rFonts w:ascii="Arial" w:hAnsi="Arial" w:cs="Arial"/>
                <w:sz w:val="18"/>
                <w:szCs w:val="18"/>
              </w:rPr>
            </w:pPr>
            <w:ins w:id="840" w:author=" " w:date="2019-05-27T03:46:00Z">
              <w:r>
                <w:rPr>
                  <w:rFonts w:ascii="Arial" w:hAnsi="Arial" w:cs="Arial"/>
                  <w:sz w:val="18"/>
                  <w:szCs w:val="18"/>
                </w:rPr>
                <w:t>WID: RP-190312</w:t>
              </w:r>
            </w:ins>
          </w:p>
          <w:p w:rsidR="00393BAF" w:rsidRPr="00774E9E" w:rsidRDefault="00393BAF" w:rsidP="00393BAF">
            <w:pPr>
              <w:spacing w:before="100" w:beforeAutospacing="1" w:after="100" w:afterAutospacing="1"/>
              <w:rPr>
                <w:ins w:id="841" w:author=" " w:date="2019-05-27T03:46:00Z"/>
                <w:rFonts w:ascii="PMingLiU" w:eastAsia="PMingLiU" w:hAnsi="PMingLiU"/>
                <w:sz w:val="18"/>
                <w:szCs w:val="18"/>
              </w:rPr>
            </w:pPr>
            <w:ins w:id="842" w:author=" " w:date="2019-05-27T03:46: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393BAF" w:rsidRPr="00F777CD" w:rsidRDefault="00393BAF" w:rsidP="00393BAF">
            <w:pPr>
              <w:pStyle w:val="Web"/>
              <w:rPr>
                <w:ins w:id="843" w:author=" " w:date="2019-05-27T03:46:00Z"/>
                <w:rFonts w:ascii="Arial" w:eastAsia="Times New Roman" w:hAnsi="Arial" w:cs="Times New Roman"/>
                <w:sz w:val="18"/>
                <w:szCs w:val="20"/>
                <w:lang w:val="en-GB" w:eastAsia="en-GB"/>
              </w:rPr>
            </w:pPr>
            <w:ins w:id="844" w:author=" " w:date="2019-05-27T03:46:00Z">
              <w:r w:rsidRPr="00B677F6">
                <w:rPr>
                  <w:rFonts w:ascii="Arial" w:hAnsi="Arial" w:cs="Arial"/>
                  <w:sz w:val="18"/>
                  <w:szCs w:val="18"/>
                </w:rPr>
                <w:t xml:space="preserve">38.101-3: </w:t>
              </w:r>
              <w:r w:rsidRPr="00774E9E">
                <w:rPr>
                  <w:rFonts w:ascii="Arial" w:hAnsi="Arial" w:cs="Arial"/>
                  <w:sz w:val="18"/>
                  <w:szCs w:val="18"/>
                </w:rPr>
                <w:t>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845" w:author=" " w:date="2019-05-27T03:46:00Z"/>
              </w:rPr>
            </w:pPr>
            <w:ins w:id="846" w:author=" " w:date="2019-05-27T03:46:00Z">
              <w:r w:rsidRPr="00B677F6">
                <w:rPr>
                  <w:rFonts w:ascii="Times New Roman" w:hAnsi="Times New Roman"/>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847" w:author=" " w:date="2019-05-27T03:46:00Z"/>
              </w:rPr>
            </w:pPr>
            <w:ins w:id="848" w:author=" " w:date="2019-05-27T03:46:00Z">
              <w:r>
                <w:rPr>
                  <w:rFonts w:ascii="Times New Roman" w:hAnsi="Times New Roman"/>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ins w:id="849" w:author=" " w:date="2019-05-27T03:46:00Z"/>
                <w:sz w:val="18"/>
                <w:szCs w:val="18"/>
              </w:rPr>
            </w:pPr>
            <w:ins w:id="850" w:author=" " w:date="2019-05-27T03:46:00Z">
              <w:r>
                <w:rPr>
                  <w:sz w:val="18"/>
                  <w:szCs w:val="18"/>
                </w:rPr>
                <w:t>none</w:t>
              </w:r>
            </w:ins>
          </w:p>
          <w:p w:rsidR="00393BAF" w:rsidRPr="00F777CD" w:rsidRDefault="00393BAF" w:rsidP="00393BAF">
            <w:pPr>
              <w:pStyle w:val="TAL"/>
              <w:rPr>
                <w:ins w:id="851" w:author=" " w:date="2019-05-27T03:46:00Z"/>
              </w:rPr>
            </w:pPr>
            <w:ins w:id="852" w:author=" " w:date="2019-05-27T03:46:00Z">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p>
        </w:tc>
      </w:tr>
      <w:tr w:rsidR="00393BAF" w:rsidRPr="00C9492B" w:rsidTr="005F6C75">
        <w:trPr>
          <w:cantSplit/>
          <w:ins w:id="853" w:author=" " w:date="2019-05-27T03:46: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854" w:author=" " w:date="2019-05-27T03:46:00Z"/>
              </w:rPr>
            </w:pPr>
            <w:ins w:id="855" w:author=" " w:date="2019-05-27T03:46:00Z">
              <w:r>
                <w:rPr>
                  <w:rFonts w:cs="Arial"/>
                  <w:szCs w:val="18"/>
                </w:rPr>
                <w:t>DC_71</w:t>
              </w:r>
              <w:r w:rsidRPr="00105559">
                <w:rPr>
                  <w:rFonts w:cs="Arial"/>
                  <w:szCs w:val="18"/>
                </w:rPr>
                <w:t>A_</w:t>
              </w:r>
              <w:r>
                <w:rPr>
                  <w:rFonts w:cs="Arial"/>
                  <w:szCs w:val="18"/>
                </w:rPr>
                <w:t>n5</w:t>
              </w:r>
              <w:r w:rsidRPr="00B677F6">
                <w:rPr>
                  <w:rFonts w:cs="Arial"/>
                  <w:szCs w:val="18"/>
                </w:rPr>
                <w:t>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856" w:author=" " w:date="2019-05-27T03:46:00Z"/>
              </w:rPr>
            </w:pPr>
            <w:ins w:id="857" w:author=" " w:date="2019-05-27T03:46:00Z">
              <w:r w:rsidRPr="00B677F6">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ins w:id="858" w:author=" " w:date="2019-05-27T03:46:00Z"/>
                <w:sz w:val="18"/>
                <w:szCs w:val="18"/>
              </w:rPr>
            </w:pPr>
            <w:ins w:id="859" w:author=" " w:date="2019-05-27T03:46:00Z">
              <w:r w:rsidRPr="00105559">
                <w:rPr>
                  <w:rFonts w:ascii="Arial" w:hAnsi="Arial" w:cs="Arial"/>
                  <w:sz w:val="18"/>
                  <w:szCs w:val="18"/>
                </w:rPr>
                <w:t>Sebastian Thalanany</w:t>
              </w:r>
            </w:ins>
          </w:p>
          <w:p w:rsidR="00393BAF" w:rsidRPr="00F777CD" w:rsidRDefault="00393BAF" w:rsidP="00393BAF">
            <w:pPr>
              <w:pStyle w:val="Web"/>
              <w:rPr>
                <w:ins w:id="860" w:author=" " w:date="2019-05-27T03:46:00Z"/>
                <w:rFonts w:ascii="Arial" w:eastAsia="Times New Roman" w:hAnsi="Arial" w:cs="Times New Roman"/>
                <w:sz w:val="18"/>
                <w:szCs w:val="20"/>
                <w:lang w:val="en-GB" w:eastAsia="en-GB"/>
              </w:rPr>
            </w:pPr>
            <w:ins w:id="861" w:author=" " w:date="2019-05-27T03:46:00Z">
              <w:r w:rsidRPr="00105559">
                <w:rPr>
                  <w:rFonts w:ascii="Arial" w:hAnsi="Arial" w:cs="Arial"/>
                  <w:sz w:val="18"/>
                  <w:szCs w:val="18"/>
                </w:rPr>
                <w:t>U.S. Cellular</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ins w:id="862" w:author=" " w:date="2019-05-27T03:46:00Z"/>
                <w:rFonts w:ascii="Arial" w:hAnsi="Arial" w:cs="Arial"/>
                <w:sz w:val="18"/>
                <w:szCs w:val="18"/>
              </w:rPr>
            </w:pPr>
            <w:ins w:id="863" w:author=" " w:date="2019-05-27T03:46:00Z">
              <w:r>
                <w:rPr>
                  <w:rFonts w:ascii="Arial" w:hAnsi="Arial" w:cs="Arial"/>
                  <w:sz w:val="18"/>
                  <w:szCs w:val="18"/>
                </w:rPr>
                <w:t>WID: RP-190312</w:t>
              </w:r>
            </w:ins>
          </w:p>
          <w:p w:rsidR="00393BAF" w:rsidRPr="00774E9E" w:rsidRDefault="00393BAF" w:rsidP="00393BAF">
            <w:pPr>
              <w:spacing w:before="100" w:beforeAutospacing="1" w:after="100" w:afterAutospacing="1"/>
              <w:rPr>
                <w:ins w:id="864" w:author=" " w:date="2019-05-27T03:46:00Z"/>
                <w:rFonts w:ascii="PMingLiU" w:eastAsia="PMingLiU" w:hAnsi="PMingLiU"/>
                <w:sz w:val="18"/>
                <w:szCs w:val="18"/>
              </w:rPr>
            </w:pPr>
            <w:ins w:id="865" w:author=" " w:date="2019-05-27T03:46: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393BAF" w:rsidRPr="00F777CD" w:rsidRDefault="00393BAF" w:rsidP="00393BAF">
            <w:pPr>
              <w:pStyle w:val="Web"/>
              <w:rPr>
                <w:ins w:id="866" w:author=" " w:date="2019-05-27T03:46:00Z"/>
                <w:rFonts w:ascii="Arial" w:eastAsia="Times New Roman" w:hAnsi="Arial" w:cs="Times New Roman"/>
                <w:sz w:val="18"/>
                <w:szCs w:val="20"/>
                <w:lang w:val="en-GB" w:eastAsia="en-GB"/>
              </w:rPr>
            </w:pPr>
            <w:ins w:id="867" w:author=" " w:date="2019-05-27T03:46:00Z">
              <w:r w:rsidRPr="00B677F6">
                <w:rPr>
                  <w:rFonts w:ascii="Arial" w:hAnsi="Arial" w:cs="Arial"/>
                  <w:sz w:val="18"/>
                  <w:szCs w:val="18"/>
                </w:rPr>
                <w:t xml:space="preserve">38.101-3: </w:t>
              </w:r>
              <w:r w:rsidRPr="00774E9E">
                <w:rPr>
                  <w:rFonts w:ascii="Arial" w:hAnsi="Arial" w:cs="Arial"/>
                  <w:sz w:val="18"/>
                  <w:szCs w:val="18"/>
                </w:rPr>
                <w:t>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868" w:author=" " w:date="2019-05-27T03:46:00Z"/>
              </w:rPr>
            </w:pPr>
            <w:ins w:id="869" w:author=" " w:date="2019-05-27T03:46:00Z">
              <w:r w:rsidRPr="00B677F6">
                <w:rPr>
                  <w:rFonts w:ascii="Times New Roman" w:hAnsi="Times New Roman"/>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870" w:author=" " w:date="2019-05-27T03:46:00Z"/>
              </w:rPr>
            </w:pPr>
            <w:ins w:id="871" w:author=" " w:date="2019-05-27T03:46:00Z">
              <w:r>
                <w:rPr>
                  <w:rFonts w:ascii="Times New Roman" w:hAnsi="Times New Roman"/>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ins w:id="872" w:author=" " w:date="2019-05-27T03:46:00Z"/>
                <w:sz w:val="18"/>
                <w:szCs w:val="18"/>
              </w:rPr>
            </w:pPr>
            <w:ins w:id="873" w:author=" " w:date="2019-05-27T03:46:00Z">
              <w:r>
                <w:rPr>
                  <w:sz w:val="18"/>
                  <w:szCs w:val="18"/>
                </w:rPr>
                <w:t>none</w:t>
              </w:r>
            </w:ins>
          </w:p>
          <w:p w:rsidR="00393BAF" w:rsidRPr="00F777CD" w:rsidRDefault="00393BAF" w:rsidP="00393BAF">
            <w:pPr>
              <w:pStyle w:val="TAL"/>
              <w:rPr>
                <w:ins w:id="874" w:author=" " w:date="2019-05-27T03:46:00Z"/>
              </w:rPr>
            </w:pPr>
            <w:ins w:id="875" w:author=" " w:date="2019-05-27T03:46:00Z">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p>
        </w:tc>
      </w:tr>
      <w:tr w:rsidR="00393BAF" w:rsidRPr="00C9492B" w:rsidTr="005F6C75">
        <w:trPr>
          <w:cantSplit/>
          <w:ins w:id="876" w:author=" " w:date="2019-05-27T03:46: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877" w:author=" " w:date="2019-05-27T03:46:00Z"/>
              </w:rPr>
            </w:pPr>
            <w:ins w:id="878" w:author=" " w:date="2019-05-27T03:46:00Z">
              <w:r>
                <w:rPr>
                  <w:rFonts w:cs="Arial"/>
                  <w:szCs w:val="18"/>
                </w:rPr>
                <w:t>DC_2</w:t>
              </w:r>
              <w:r w:rsidRPr="00105559">
                <w:rPr>
                  <w:rFonts w:cs="Arial"/>
                  <w:szCs w:val="18"/>
                </w:rPr>
                <w:t>A_</w:t>
              </w:r>
              <w:r>
                <w:rPr>
                  <w:rFonts w:cs="Arial"/>
                  <w:szCs w:val="18"/>
                </w:rPr>
                <w:t>n71</w:t>
              </w:r>
              <w:r w:rsidRPr="00B677F6">
                <w:rPr>
                  <w:rFonts w:cs="Arial"/>
                  <w:szCs w:val="18"/>
                </w:rPr>
                <w:t>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879" w:author=" " w:date="2019-05-27T03:46:00Z"/>
              </w:rPr>
            </w:pPr>
            <w:ins w:id="880" w:author=" " w:date="2019-05-27T03:46:00Z">
              <w:r w:rsidRPr="00B677F6">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ins w:id="881" w:author=" " w:date="2019-05-27T03:46:00Z"/>
                <w:sz w:val="18"/>
                <w:szCs w:val="18"/>
              </w:rPr>
            </w:pPr>
            <w:ins w:id="882" w:author=" " w:date="2019-05-27T03:46:00Z">
              <w:r w:rsidRPr="00105559">
                <w:rPr>
                  <w:rFonts w:ascii="Arial" w:hAnsi="Arial" w:cs="Arial"/>
                  <w:sz w:val="18"/>
                  <w:szCs w:val="18"/>
                </w:rPr>
                <w:t>Sebastian Thalanany</w:t>
              </w:r>
            </w:ins>
          </w:p>
          <w:p w:rsidR="00393BAF" w:rsidRPr="00F777CD" w:rsidRDefault="00393BAF" w:rsidP="00393BAF">
            <w:pPr>
              <w:pStyle w:val="Web"/>
              <w:rPr>
                <w:ins w:id="883" w:author=" " w:date="2019-05-27T03:46:00Z"/>
                <w:rFonts w:ascii="Arial" w:eastAsia="Times New Roman" w:hAnsi="Arial" w:cs="Times New Roman"/>
                <w:sz w:val="18"/>
                <w:szCs w:val="20"/>
                <w:lang w:val="en-GB" w:eastAsia="en-GB"/>
              </w:rPr>
            </w:pPr>
            <w:ins w:id="884" w:author=" " w:date="2019-05-27T03:46:00Z">
              <w:r w:rsidRPr="00105559">
                <w:rPr>
                  <w:rFonts w:ascii="Arial" w:hAnsi="Arial" w:cs="Arial"/>
                  <w:sz w:val="18"/>
                  <w:szCs w:val="18"/>
                </w:rPr>
                <w:t>U.S. Cellular</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ins w:id="885" w:author=" " w:date="2019-05-27T03:46:00Z"/>
                <w:rFonts w:ascii="Arial" w:hAnsi="Arial" w:cs="Arial"/>
                <w:sz w:val="18"/>
                <w:szCs w:val="18"/>
              </w:rPr>
            </w:pPr>
            <w:ins w:id="886" w:author=" " w:date="2019-05-27T03:46:00Z">
              <w:r>
                <w:rPr>
                  <w:rFonts w:ascii="Arial" w:hAnsi="Arial" w:cs="Arial"/>
                  <w:sz w:val="18"/>
                  <w:szCs w:val="18"/>
                </w:rPr>
                <w:t>WID: RP-190312</w:t>
              </w:r>
            </w:ins>
          </w:p>
          <w:p w:rsidR="00393BAF" w:rsidRPr="00774E9E" w:rsidRDefault="00393BAF" w:rsidP="00393BAF">
            <w:pPr>
              <w:spacing w:before="100" w:beforeAutospacing="1" w:after="100" w:afterAutospacing="1"/>
              <w:rPr>
                <w:ins w:id="887" w:author=" " w:date="2019-05-27T03:46:00Z"/>
                <w:rFonts w:ascii="PMingLiU" w:eastAsia="PMingLiU" w:hAnsi="PMingLiU"/>
                <w:sz w:val="18"/>
                <w:szCs w:val="18"/>
              </w:rPr>
            </w:pPr>
            <w:ins w:id="888" w:author=" " w:date="2019-05-27T03:46: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393BAF" w:rsidRPr="00F777CD" w:rsidRDefault="00393BAF" w:rsidP="00393BAF">
            <w:pPr>
              <w:pStyle w:val="Web"/>
              <w:rPr>
                <w:ins w:id="889" w:author=" " w:date="2019-05-27T03:46:00Z"/>
                <w:rFonts w:ascii="Arial" w:eastAsia="Times New Roman" w:hAnsi="Arial" w:cs="Times New Roman"/>
                <w:sz w:val="18"/>
                <w:szCs w:val="20"/>
                <w:lang w:val="en-GB" w:eastAsia="en-GB"/>
              </w:rPr>
            </w:pPr>
            <w:ins w:id="890" w:author=" " w:date="2019-05-27T03:46:00Z">
              <w:r w:rsidRPr="00B677F6">
                <w:rPr>
                  <w:rFonts w:ascii="Arial" w:hAnsi="Arial" w:cs="Arial"/>
                  <w:sz w:val="18"/>
                  <w:szCs w:val="18"/>
                </w:rPr>
                <w:t xml:space="preserve">38.101-3: </w:t>
              </w:r>
              <w:r w:rsidRPr="00774E9E">
                <w:rPr>
                  <w:rFonts w:ascii="Arial" w:hAnsi="Arial" w:cs="Arial"/>
                  <w:sz w:val="18"/>
                  <w:szCs w:val="18"/>
                </w:rPr>
                <w:t>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891" w:author=" " w:date="2019-05-27T03:46:00Z"/>
              </w:rPr>
            </w:pPr>
            <w:ins w:id="892" w:author=" " w:date="2019-05-27T03:46:00Z">
              <w:r w:rsidRPr="00B677F6">
                <w:rPr>
                  <w:rFonts w:ascii="Times New Roman" w:hAnsi="Times New Roman"/>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893" w:author=" " w:date="2019-05-27T03:46:00Z"/>
              </w:rPr>
            </w:pPr>
            <w:ins w:id="894" w:author=" " w:date="2019-05-27T03:46:00Z">
              <w:r>
                <w:rPr>
                  <w:rFonts w:ascii="Times New Roman" w:hAnsi="Times New Roman"/>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ins w:id="895" w:author=" " w:date="2019-05-27T03:46:00Z"/>
                <w:sz w:val="18"/>
                <w:szCs w:val="18"/>
              </w:rPr>
            </w:pPr>
            <w:ins w:id="896" w:author=" " w:date="2019-05-27T03:46:00Z">
              <w:r>
                <w:rPr>
                  <w:sz w:val="18"/>
                  <w:szCs w:val="18"/>
                </w:rPr>
                <w:t>none</w:t>
              </w:r>
            </w:ins>
          </w:p>
          <w:p w:rsidR="00393BAF" w:rsidRPr="00F777CD" w:rsidRDefault="00393BAF" w:rsidP="00393BAF">
            <w:pPr>
              <w:pStyle w:val="TAL"/>
              <w:rPr>
                <w:ins w:id="897" w:author=" " w:date="2019-05-27T03:46:00Z"/>
              </w:rPr>
            </w:pPr>
            <w:ins w:id="898" w:author=" " w:date="2019-05-27T03:46:00Z">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p>
        </w:tc>
      </w:tr>
      <w:tr w:rsidR="00393BAF" w:rsidRPr="00C9492B" w:rsidTr="005F6C75">
        <w:trPr>
          <w:cantSplit/>
          <w:ins w:id="899" w:author=" " w:date="2019-05-27T03:46: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900" w:author=" " w:date="2019-05-27T03:46:00Z"/>
              </w:rPr>
            </w:pPr>
            <w:ins w:id="901" w:author=" " w:date="2019-05-27T03:46:00Z">
              <w:r>
                <w:rPr>
                  <w:rFonts w:cs="Arial"/>
                  <w:szCs w:val="18"/>
                </w:rPr>
                <w:t>DC_5</w:t>
              </w:r>
              <w:r w:rsidRPr="00105559">
                <w:rPr>
                  <w:rFonts w:cs="Arial"/>
                  <w:szCs w:val="18"/>
                </w:rPr>
                <w:t>A_</w:t>
              </w:r>
              <w:r>
                <w:rPr>
                  <w:rFonts w:cs="Arial"/>
                  <w:szCs w:val="18"/>
                </w:rPr>
                <w:t>n71</w:t>
              </w:r>
              <w:r w:rsidRPr="00B677F6">
                <w:rPr>
                  <w:rFonts w:cs="Arial"/>
                  <w:szCs w:val="18"/>
                </w:rPr>
                <w:t>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902" w:author=" " w:date="2019-05-27T03:46:00Z"/>
              </w:rPr>
            </w:pPr>
            <w:ins w:id="903" w:author=" " w:date="2019-05-27T03:46:00Z">
              <w:r w:rsidRPr="00B677F6">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ins w:id="904" w:author=" " w:date="2019-05-27T03:46:00Z"/>
                <w:sz w:val="18"/>
                <w:szCs w:val="18"/>
              </w:rPr>
            </w:pPr>
            <w:ins w:id="905" w:author=" " w:date="2019-05-27T03:46:00Z">
              <w:r w:rsidRPr="00105559">
                <w:rPr>
                  <w:rFonts w:ascii="Arial" w:hAnsi="Arial" w:cs="Arial"/>
                  <w:sz w:val="18"/>
                  <w:szCs w:val="18"/>
                </w:rPr>
                <w:t>Sebastian Thalanany</w:t>
              </w:r>
            </w:ins>
          </w:p>
          <w:p w:rsidR="00393BAF" w:rsidRPr="00F777CD" w:rsidRDefault="00393BAF" w:rsidP="00393BAF">
            <w:pPr>
              <w:pStyle w:val="Web"/>
              <w:rPr>
                <w:ins w:id="906" w:author=" " w:date="2019-05-27T03:46:00Z"/>
                <w:rFonts w:ascii="Arial" w:eastAsia="Times New Roman" w:hAnsi="Arial" w:cs="Times New Roman"/>
                <w:sz w:val="18"/>
                <w:szCs w:val="20"/>
                <w:lang w:val="en-GB" w:eastAsia="en-GB"/>
              </w:rPr>
            </w:pPr>
            <w:ins w:id="907" w:author=" " w:date="2019-05-27T03:46:00Z">
              <w:r w:rsidRPr="00105559">
                <w:rPr>
                  <w:rFonts w:ascii="Arial" w:hAnsi="Arial" w:cs="Arial"/>
                  <w:sz w:val="18"/>
                  <w:szCs w:val="18"/>
                </w:rPr>
                <w:t>U.S. Cellular</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ins w:id="908" w:author=" " w:date="2019-05-27T03:46:00Z"/>
                <w:rFonts w:ascii="Arial" w:hAnsi="Arial" w:cs="Arial"/>
                <w:sz w:val="18"/>
                <w:szCs w:val="18"/>
              </w:rPr>
            </w:pPr>
            <w:ins w:id="909" w:author=" " w:date="2019-05-27T03:46:00Z">
              <w:r>
                <w:rPr>
                  <w:rFonts w:ascii="Arial" w:hAnsi="Arial" w:cs="Arial"/>
                  <w:sz w:val="18"/>
                  <w:szCs w:val="18"/>
                </w:rPr>
                <w:t>WID: RP-190312</w:t>
              </w:r>
            </w:ins>
          </w:p>
          <w:p w:rsidR="00393BAF" w:rsidRPr="00774E9E" w:rsidRDefault="00393BAF" w:rsidP="00393BAF">
            <w:pPr>
              <w:spacing w:before="100" w:beforeAutospacing="1" w:after="100" w:afterAutospacing="1"/>
              <w:rPr>
                <w:ins w:id="910" w:author=" " w:date="2019-05-27T03:46:00Z"/>
                <w:rFonts w:ascii="PMingLiU" w:eastAsia="PMingLiU" w:hAnsi="PMingLiU"/>
                <w:sz w:val="18"/>
                <w:szCs w:val="18"/>
              </w:rPr>
            </w:pPr>
            <w:ins w:id="911" w:author=" " w:date="2019-05-27T03:46: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393BAF" w:rsidRPr="00F777CD" w:rsidRDefault="00393BAF" w:rsidP="00393BAF">
            <w:pPr>
              <w:pStyle w:val="Web"/>
              <w:rPr>
                <w:ins w:id="912" w:author=" " w:date="2019-05-27T03:46:00Z"/>
                <w:rFonts w:ascii="Arial" w:eastAsia="Times New Roman" w:hAnsi="Arial" w:cs="Times New Roman"/>
                <w:sz w:val="18"/>
                <w:szCs w:val="20"/>
                <w:lang w:val="en-GB" w:eastAsia="en-GB"/>
              </w:rPr>
            </w:pPr>
            <w:ins w:id="913" w:author=" " w:date="2019-05-27T03:46:00Z">
              <w:r w:rsidRPr="00B677F6">
                <w:rPr>
                  <w:rFonts w:ascii="Arial" w:hAnsi="Arial" w:cs="Arial"/>
                  <w:sz w:val="18"/>
                  <w:szCs w:val="18"/>
                </w:rPr>
                <w:t xml:space="preserve">38.101-3: </w:t>
              </w:r>
              <w:r w:rsidRPr="00774E9E">
                <w:rPr>
                  <w:rFonts w:ascii="Arial" w:hAnsi="Arial" w:cs="Arial"/>
                  <w:sz w:val="18"/>
                  <w:szCs w:val="18"/>
                </w:rPr>
                <w:t>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914" w:author=" " w:date="2019-05-27T03:46:00Z"/>
              </w:rPr>
            </w:pPr>
            <w:ins w:id="915" w:author=" " w:date="2019-05-27T03:46:00Z">
              <w:r w:rsidRPr="00B677F6">
                <w:rPr>
                  <w:rFonts w:ascii="Times New Roman" w:hAnsi="Times New Roman"/>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916" w:author=" " w:date="2019-05-27T03:46:00Z"/>
              </w:rPr>
            </w:pPr>
            <w:ins w:id="917" w:author=" " w:date="2019-05-27T03:46:00Z">
              <w:r>
                <w:rPr>
                  <w:rFonts w:ascii="Times New Roman" w:hAnsi="Times New Roman"/>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ins w:id="918" w:author=" " w:date="2019-05-27T03:46:00Z"/>
                <w:sz w:val="18"/>
                <w:szCs w:val="18"/>
              </w:rPr>
            </w:pPr>
            <w:ins w:id="919" w:author=" " w:date="2019-05-27T03:46:00Z">
              <w:r>
                <w:rPr>
                  <w:sz w:val="18"/>
                  <w:szCs w:val="18"/>
                </w:rPr>
                <w:t>none</w:t>
              </w:r>
            </w:ins>
          </w:p>
          <w:p w:rsidR="00393BAF" w:rsidRPr="00F777CD" w:rsidRDefault="00393BAF" w:rsidP="00393BAF">
            <w:pPr>
              <w:pStyle w:val="TAL"/>
              <w:rPr>
                <w:ins w:id="920" w:author=" " w:date="2019-05-27T03:46:00Z"/>
              </w:rPr>
            </w:pPr>
            <w:ins w:id="921" w:author=" " w:date="2019-05-27T03:46:00Z">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p>
        </w:tc>
      </w:tr>
      <w:tr w:rsidR="00393BAF" w:rsidRPr="00C9492B" w:rsidTr="005F6C75">
        <w:trPr>
          <w:cantSplit/>
          <w:ins w:id="922" w:author=" " w:date="2019-05-27T03:46: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923" w:author=" " w:date="2019-05-27T03:46:00Z"/>
              </w:rPr>
            </w:pPr>
            <w:ins w:id="924" w:author=" " w:date="2019-05-27T03:46:00Z">
              <w:r>
                <w:rPr>
                  <w:rFonts w:cs="Arial"/>
                  <w:szCs w:val="18"/>
                </w:rPr>
                <w:t>DC_12</w:t>
              </w:r>
              <w:r w:rsidRPr="00105559">
                <w:rPr>
                  <w:rFonts w:cs="Arial"/>
                  <w:szCs w:val="18"/>
                </w:rPr>
                <w:t>A_</w:t>
              </w:r>
              <w:r>
                <w:rPr>
                  <w:rFonts w:cs="Arial"/>
                  <w:szCs w:val="18"/>
                </w:rPr>
                <w:t>n71</w:t>
              </w:r>
              <w:r w:rsidRPr="00B677F6">
                <w:rPr>
                  <w:rFonts w:cs="Arial"/>
                  <w:szCs w:val="18"/>
                </w:rPr>
                <w:t>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925" w:author=" " w:date="2019-05-27T03:46:00Z"/>
              </w:rPr>
            </w:pPr>
            <w:ins w:id="926" w:author=" " w:date="2019-05-27T03:46:00Z">
              <w:r w:rsidRPr="00B677F6">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ins w:id="927" w:author=" " w:date="2019-05-27T03:46:00Z"/>
                <w:sz w:val="18"/>
                <w:szCs w:val="18"/>
              </w:rPr>
            </w:pPr>
            <w:ins w:id="928" w:author=" " w:date="2019-05-27T03:46:00Z">
              <w:r w:rsidRPr="00105559">
                <w:rPr>
                  <w:rFonts w:ascii="Arial" w:hAnsi="Arial" w:cs="Arial"/>
                  <w:sz w:val="18"/>
                  <w:szCs w:val="18"/>
                </w:rPr>
                <w:t>Sebastian Thalanany</w:t>
              </w:r>
            </w:ins>
          </w:p>
          <w:p w:rsidR="00393BAF" w:rsidRPr="00F777CD" w:rsidRDefault="00393BAF" w:rsidP="00393BAF">
            <w:pPr>
              <w:pStyle w:val="Web"/>
              <w:rPr>
                <w:ins w:id="929" w:author=" " w:date="2019-05-27T03:46:00Z"/>
                <w:rFonts w:ascii="Arial" w:eastAsia="Times New Roman" w:hAnsi="Arial" w:cs="Times New Roman"/>
                <w:sz w:val="18"/>
                <w:szCs w:val="20"/>
                <w:lang w:val="en-GB" w:eastAsia="en-GB"/>
              </w:rPr>
            </w:pPr>
            <w:ins w:id="930" w:author=" " w:date="2019-05-27T03:46:00Z">
              <w:r w:rsidRPr="00105559">
                <w:rPr>
                  <w:rFonts w:ascii="Arial" w:hAnsi="Arial" w:cs="Arial"/>
                  <w:sz w:val="18"/>
                  <w:szCs w:val="18"/>
                </w:rPr>
                <w:t>U.S. Cellular</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ins w:id="931" w:author=" " w:date="2019-05-27T03:46:00Z"/>
                <w:rFonts w:ascii="Arial" w:hAnsi="Arial" w:cs="Arial"/>
                <w:sz w:val="18"/>
                <w:szCs w:val="18"/>
              </w:rPr>
            </w:pPr>
            <w:ins w:id="932" w:author=" " w:date="2019-05-27T03:46:00Z">
              <w:r>
                <w:rPr>
                  <w:rFonts w:ascii="Arial" w:hAnsi="Arial" w:cs="Arial"/>
                  <w:sz w:val="18"/>
                  <w:szCs w:val="18"/>
                </w:rPr>
                <w:t>WID: RP-190312</w:t>
              </w:r>
            </w:ins>
          </w:p>
          <w:p w:rsidR="00393BAF" w:rsidRPr="00774E9E" w:rsidRDefault="00393BAF" w:rsidP="00393BAF">
            <w:pPr>
              <w:spacing w:before="100" w:beforeAutospacing="1" w:after="100" w:afterAutospacing="1"/>
              <w:rPr>
                <w:ins w:id="933" w:author=" " w:date="2019-05-27T03:46:00Z"/>
                <w:rFonts w:ascii="PMingLiU" w:eastAsia="PMingLiU" w:hAnsi="PMingLiU"/>
                <w:sz w:val="18"/>
                <w:szCs w:val="18"/>
              </w:rPr>
            </w:pPr>
            <w:ins w:id="934" w:author=" " w:date="2019-05-27T03:46: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393BAF" w:rsidRPr="00F777CD" w:rsidRDefault="00393BAF" w:rsidP="00393BAF">
            <w:pPr>
              <w:pStyle w:val="Web"/>
              <w:rPr>
                <w:ins w:id="935" w:author=" " w:date="2019-05-27T03:46:00Z"/>
                <w:rFonts w:ascii="Arial" w:eastAsia="Times New Roman" w:hAnsi="Arial" w:cs="Times New Roman"/>
                <w:sz w:val="18"/>
                <w:szCs w:val="20"/>
                <w:lang w:val="en-GB" w:eastAsia="en-GB"/>
              </w:rPr>
            </w:pPr>
            <w:ins w:id="936" w:author=" " w:date="2019-05-27T03:46:00Z">
              <w:r w:rsidRPr="00B677F6">
                <w:rPr>
                  <w:rFonts w:ascii="Arial" w:hAnsi="Arial" w:cs="Arial"/>
                  <w:sz w:val="18"/>
                  <w:szCs w:val="18"/>
                </w:rPr>
                <w:t xml:space="preserve">38.101-3: </w:t>
              </w:r>
              <w:r w:rsidRPr="00774E9E">
                <w:rPr>
                  <w:rFonts w:ascii="Arial" w:hAnsi="Arial" w:cs="Arial"/>
                  <w:sz w:val="18"/>
                  <w:szCs w:val="18"/>
                </w:rPr>
                <w:t>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937" w:author=" " w:date="2019-05-27T03:46:00Z"/>
              </w:rPr>
            </w:pPr>
            <w:ins w:id="938" w:author=" " w:date="2019-05-27T03:46:00Z">
              <w:r w:rsidRPr="00B677F6">
                <w:rPr>
                  <w:rFonts w:ascii="Times New Roman" w:hAnsi="Times New Roman"/>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939" w:author=" " w:date="2019-05-27T03:46:00Z"/>
              </w:rPr>
            </w:pPr>
            <w:ins w:id="940" w:author=" " w:date="2019-05-27T03:46:00Z">
              <w:r>
                <w:rPr>
                  <w:rFonts w:ascii="Times New Roman" w:hAnsi="Times New Roman"/>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ins w:id="941" w:author=" " w:date="2019-05-27T03:46:00Z"/>
                <w:sz w:val="18"/>
                <w:szCs w:val="18"/>
              </w:rPr>
            </w:pPr>
            <w:ins w:id="942" w:author=" " w:date="2019-05-27T03:46:00Z">
              <w:r>
                <w:rPr>
                  <w:sz w:val="18"/>
                  <w:szCs w:val="18"/>
                </w:rPr>
                <w:t>none</w:t>
              </w:r>
            </w:ins>
          </w:p>
          <w:p w:rsidR="00393BAF" w:rsidRPr="00F777CD" w:rsidRDefault="00393BAF" w:rsidP="00393BAF">
            <w:pPr>
              <w:pStyle w:val="TAL"/>
              <w:rPr>
                <w:ins w:id="943" w:author=" " w:date="2019-05-27T03:46:00Z"/>
              </w:rPr>
            </w:pPr>
            <w:ins w:id="944" w:author=" " w:date="2019-05-27T03:46:00Z">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p>
        </w:tc>
      </w:tr>
      <w:tr w:rsidR="00393BAF" w:rsidRPr="00C9492B" w:rsidTr="005F6C75">
        <w:trPr>
          <w:cantSplit/>
          <w:ins w:id="945" w:author=" " w:date="2019-05-27T03:45: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946" w:author=" " w:date="2019-05-27T03:45:00Z"/>
              </w:rPr>
            </w:pPr>
            <w:ins w:id="947" w:author=" " w:date="2019-05-27T03:46:00Z">
              <w:r>
                <w:rPr>
                  <w:rFonts w:cs="Arial"/>
                  <w:szCs w:val="18"/>
                </w:rPr>
                <w:t>DC_66</w:t>
              </w:r>
              <w:r w:rsidRPr="00105559">
                <w:rPr>
                  <w:rFonts w:cs="Arial"/>
                  <w:szCs w:val="18"/>
                </w:rPr>
                <w:t>A_</w:t>
              </w:r>
              <w:r>
                <w:rPr>
                  <w:rFonts w:cs="Arial"/>
                  <w:szCs w:val="18"/>
                </w:rPr>
                <w:t>n71</w:t>
              </w:r>
              <w:r w:rsidRPr="00B677F6">
                <w:rPr>
                  <w:rFonts w:cs="Arial"/>
                  <w:szCs w:val="18"/>
                </w:rPr>
                <w:t>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948" w:author=" " w:date="2019-05-27T03:45:00Z"/>
              </w:rPr>
            </w:pPr>
            <w:ins w:id="949" w:author=" " w:date="2019-05-27T03:46:00Z">
              <w:r w:rsidRPr="00B677F6">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ins w:id="950" w:author=" " w:date="2019-05-27T03:46:00Z"/>
                <w:sz w:val="18"/>
                <w:szCs w:val="18"/>
              </w:rPr>
            </w:pPr>
            <w:ins w:id="951" w:author=" " w:date="2019-05-27T03:46:00Z">
              <w:r w:rsidRPr="00105559">
                <w:rPr>
                  <w:rFonts w:ascii="Arial" w:hAnsi="Arial" w:cs="Arial"/>
                  <w:sz w:val="18"/>
                  <w:szCs w:val="18"/>
                </w:rPr>
                <w:t>Sebastian Thalanany</w:t>
              </w:r>
            </w:ins>
          </w:p>
          <w:p w:rsidR="00393BAF" w:rsidRPr="00F777CD" w:rsidRDefault="00393BAF" w:rsidP="00393BAF">
            <w:pPr>
              <w:pStyle w:val="Web"/>
              <w:rPr>
                <w:ins w:id="952" w:author=" " w:date="2019-05-27T03:45:00Z"/>
                <w:rFonts w:ascii="Arial" w:eastAsia="Times New Roman" w:hAnsi="Arial" w:cs="Times New Roman"/>
                <w:sz w:val="18"/>
                <w:szCs w:val="20"/>
                <w:lang w:val="en-GB" w:eastAsia="en-GB"/>
              </w:rPr>
            </w:pPr>
            <w:ins w:id="953" w:author=" " w:date="2019-05-27T03:46:00Z">
              <w:r w:rsidRPr="00105559">
                <w:rPr>
                  <w:rFonts w:ascii="Arial" w:hAnsi="Arial" w:cs="Arial"/>
                  <w:sz w:val="18"/>
                  <w:szCs w:val="18"/>
                </w:rPr>
                <w:t>U.S. Cellular</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ins w:id="954" w:author=" " w:date="2019-05-27T03:46:00Z"/>
                <w:rFonts w:ascii="Arial" w:hAnsi="Arial" w:cs="Arial"/>
                <w:sz w:val="18"/>
                <w:szCs w:val="18"/>
              </w:rPr>
            </w:pPr>
            <w:ins w:id="955" w:author=" " w:date="2019-05-27T03:46:00Z">
              <w:r>
                <w:rPr>
                  <w:rFonts w:ascii="Arial" w:hAnsi="Arial" w:cs="Arial"/>
                  <w:sz w:val="18"/>
                  <w:szCs w:val="18"/>
                </w:rPr>
                <w:t>WID: RP-190312</w:t>
              </w:r>
            </w:ins>
          </w:p>
          <w:p w:rsidR="00393BAF" w:rsidRPr="00774E9E" w:rsidRDefault="00393BAF" w:rsidP="00393BAF">
            <w:pPr>
              <w:spacing w:before="100" w:beforeAutospacing="1" w:after="100" w:afterAutospacing="1"/>
              <w:rPr>
                <w:ins w:id="956" w:author=" " w:date="2019-05-27T03:46:00Z"/>
                <w:rFonts w:ascii="PMingLiU" w:eastAsia="PMingLiU" w:hAnsi="PMingLiU"/>
                <w:sz w:val="18"/>
                <w:szCs w:val="18"/>
              </w:rPr>
            </w:pPr>
            <w:ins w:id="957" w:author=" " w:date="2019-05-27T03:46: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393BAF" w:rsidRPr="00F777CD" w:rsidRDefault="00393BAF" w:rsidP="00393BAF">
            <w:pPr>
              <w:pStyle w:val="Web"/>
              <w:rPr>
                <w:ins w:id="958" w:author=" " w:date="2019-05-27T03:45:00Z"/>
                <w:rFonts w:ascii="Arial" w:eastAsia="Times New Roman" w:hAnsi="Arial" w:cs="Times New Roman"/>
                <w:sz w:val="18"/>
                <w:szCs w:val="20"/>
                <w:lang w:val="en-GB" w:eastAsia="en-GB"/>
              </w:rPr>
            </w:pPr>
            <w:ins w:id="959" w:author=" " w:date="2019-05-27T03:46:00Z">
              <w:r w:rsidRPr="00B677F6">
                <w:rPr>
                  <w:rFonts w:ascii="Arial" w:hAnsi="Arial" w:cs="Arial"/>
                  <w:sz w:val="18"/>
                  <w:szCs w:val="18"/>
                </w:rPr>
                <w:t xml:space="preserve">38.101-3: </w:t>
              </w:r>
              <w:r w:rsidRPr="00774E9E">
                <w:rPr>
                  <w:rFonts w:ascii="Arial" w:hAnsi="Arial" w:cs="Arial"/>
                  <w:sz w:val="18"/>
                  <w:szCs w:val="18"/>
                </w:rPr>
                <w:t>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960" w:author=" " w:date="2019-05-27T03:45:00Z"/>
              </w:rPr>
            </w:pPr>
            <w:ins w:id="961" w:author=" " w:date="2019-05-27T03:46:00Z">
              <w:r w:rsidRPr="00B677F6">
                <w:rPr>
                  <w:rFonts w:ascii="Times New Roman" w:hAnsi="Times New Roman"/>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962" w:author=" " w:date="2019-05-27T03:45:00Z"/>
              </w:rPr>
            </w:pPr>
            <w:ins w:id="963" w:author=" " w:date="2019-05-27T03:46:00Z">
              <w:r>
                <w:rPr>
                  <w:rFonts w:ascii="Times New Roman" w:hAnsi="Times New Roman"/>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ins w:id="964" w:author=" " w:date="2019-05-27T03:46:00Z"/>
                <w:sz w:val="18"/>
                <w:szCs w:val="18"/>
              </w:rPr>
            </w:pPr>
            <w:ins w:id="965" w:author=" " w:date="2019-05-27T03:46:00Z">
              <w:r>
                <w:rPr>
                  <w:sz w:val="18"/>
                  <w:szCs w:val="18"/>
                </w:rPr>
                <w:t>none</w:t>
              </w:r>
            </w:ins>
          </w:p>
          <w:p w:rsidR="00393BAF" w:rsidRPr="00F777CD" w:rsidRDefault="00393BAF" w:rsidP="00393BAF">
            <w:pPr>
              <w:pStyle w:val="TAL"/>
              <w:rPr>
                <w:ins w:id="966" w:author=" " w:date="2019-05-27T03:45:00Z"/>
              </w:rPr>
            </w:pPr>
            <w:ins w:id="967" w:author=" " w:date="2019-05-27T03:46:00Z">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p>
        </w:tc>
      </w:tr>
      <w:tr w:rsidR="00393BAF" w:rsidRPr="00C9492B" w:rsidTr="005F6C75">
        <w:trPr>
          <w:cantSplit/>
          <w:ins w:id="968" w:author=" " w:date="2019-05-27T03:45: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969" w:author=" " w:date="2019-05-27T03:45:00Z"/>
              </w:rPr>
            </w:pPr>
            <w:ins w:id="970" w:author=" " w:date="2019-05-27T03:46:00Z">
              <w:r>
                <w:rPr>
                  <w:rFonts w:cs="Arial"/>
                  <w:szCs w:val="18"/>
                </w:rPr>
                <w:lastRenderedPageBreak/>
                <w:t>DC_71</w:t>
              </w:r>
              <w:r w:rsidRPr="00105559">
                <w:rPr>
                  <w:rFonts w:cs="Arial"/>
                  <w:szCs w:val="18"/>
                </w:rPr>
                <w:t>A_</w:t>
              </w:r>
              <w:r>
                <w:rPr>
                  <w:rFonts w:cs="Arial"/>
                  <w:szCs w:val="18"/>
                </w:rPr>
                <w:t>n71</w:t>
              </w:r>
              <w:r w:rsidRPr="00B677F6">
                <w:rPr>
                  <w:rFonts w:cs="Arial"/>
                  <w:szCs w:val="18"/>
                </w:rPr>
                <w:t>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971" w:author=" " w:date="2019-05-27T03:45:00Z"/>
              </w:rPr>
            </w:pPr>
            <w:ins w:id="972" w:author=" " w:date="2019-05-27T03:46:00Z">
              <w:r w:rsidRPr="00B677F6">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ins w:id="973" w:author=" " w:date="2019-05-27T03:46:00Z"/>
                <w:sz w:val="18"/>
                <w:szCs w:val="18"/>
              </w:rPr>
            </w:pPr>
            <w:ins w:id="974" w:author=" " w:date="2019-05-27T03:46:00Z">
              <w:r w:rsidRPr="00105559">
                <w:rPr>
                  <w:rFonts w:ascii="Arial" w:hAnsi="Arial" w:cs="Arial"/>
                  <w:sz w:val="18"/>
                  <w:szCs w:val="18"/>
                </w:rPr>
                <w:t>Sebastian Thalanany</w:t>
              </w:r>
            </w:ins>
          </w:p>
          <w:p w:rsidR="00393BAF" w:rsidRPr="00F777CD" w:rsidRDefault="00393BAF" w:rsidP="00393BAF">
            <w:pPr>
              <w:pStyle w:val="Web"/>
              <w:rPr>
                <w:ins w:id="975" w:author=" " w:date="2019-05-27T03:45:00Z"/>
                <w:rFonts w:ascii="Arial" w:eastAsia="Times New Roman" w:hAnsi="Arial" w:cs="Times New Roman"/>
                <w:sz w:val="18"/>
                <w:szCs w:val="20"/>
                <w:lang w:val="en-GB" w:eastAsia="en-GB"/>
              </w:rPr>
            </w:pPr>
            <w:ins w:id="976" w:author=" " w:date="2019-05-27T03:46:00Z">
              <w:r w:rsidRPr="00105559">
                <w:rPr>
                  <w:rFonts w:ascii="Arial" w:hAnsi="Arial" w:cs="Arial"/>
                  <w:sz w:val="18"/>
                  <w:szCs w:val="18"/>
                </w:rPr>
                <w:t>U.S. Cellular</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ins w:id="977" w:author=" " w:date="2019-05-27T03:46:00Z"/>
                <w:rFonts w:ascii="Arial" w:hAnsi="Arial" w:cs="Arial"/>
                <w:sz w:val="18"/>
                <w:szCs w:val="18"/>
              </w:rPr>
            </w:pPr>
            <w:ins w:id="978" w:author=" " w:date="2019-05-27T03:46:00Z">
              <w:r>
                <w:rPr>
                  <w:rFonts w:ascii="Arial" w:hAnsi="Arial" w:cs="Arial"/>
                  <w:sz w:val="18"/>
                  <w:szCs w:val="18"/>
                </w:rPr>
                <w:t>WID: RP-190312</w:t>
              </w:r>
            </w:ins>
          </w:p>
          <w:p w:rsidR="00393BAF" w:rsidRPr="00774E9E" w:rsidRDefault="00393BAF" w:rsidP="00393BAF">
            <w:pPr>
              <w:spacing w:before="100" w:beforeAutospacing="1" w:after="100" w:afterAutospacing="1"/>
              <w:rPr>
                <w:ins w:id="979" w:author=" " w:date="2019-05-27T03:46:00Z"/>
                <w:rFonts w:ascii="PMingLiU" w:eastAsia="PMingLiU" w:hAnsi="PMingLiU"/>
                <w:sz w:val="18"/>
                <w:szCs w:val="18"/>
              </w:rPr>
            </w:pPr>
            <w:ins w:id="980" w:author=" " w:date="2019-05-27T03:46: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393BAF" w:rsidRPr="00F777CD" w:rsidRDefault="00393BAF" w:rsidP="00393BAF">
            <w:pPr>
              <w:pStyle w:val="Web"/>
              <w:rPr>
                <w:ins w:id="981" w:author=" " w:date="2019-05-27T03:45:00Z"/>
                <w:rFonts w:ascii="Arial" w:eastAsia="Times New Roman" w:hAnsi="Arial" w:cs="Times New Roman"/>
                <w:sz w:val="18"/>
                <w:szCs w:val="20"/>
                <w:lang w:val="en-GB" w:eastAsia="en-GB"/>
              </w:rPr>
            </w:pPr>
            <w:ins w:id="982" w:author=" " w:date="2019-05-27T03:46:00Z">
              <w:r w:rsidRPr="00B677F6">
                <w:rPr>
                  <w:rFonts w:ascii="Arial" w:hAnsi="Arial" w:cs="Arial"/>
                  <w:sz w:val="18"/>
                  <w:szCs w:val="18"/>
                </w:rPr>
                <w:t xml:space="preserve">38.101-3: </w:t>
              </w:r>
              <w:r w:rsidRPr="00774E9E">
                <w:rPr>
                  <w:rFonts w:ascii="Arial" w:hAnsi="Arial" w:cs="Arial"/>
                  <w:sz w:val="18"/>
                  <w:szCs w:val="18"/>
                </w:rPr>
                <w:t>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983" w:author=" " w:date="2019-05-27T03:45:00Z"/>
              </w:rPr>
            </w:pPr>
            <w:ins w:id="984" w:author=" " w:date="2019-05-27T03:46:00Z">
              <w:r w:rsidRPr="00B677F6">
                <w:rPr>
                  <w:rFonts w:ascii="Times New Roman" w:hAnsi="Times New Roman"/>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985" w:author=" " w:date="2019-05-27T03:45:00Z"/>
              </w:rPr>
            </w:pPr>
            <w:ins w:id="986" w:author=" " w:date="2019-05-27T03:46:00Z">
              <w:r>
                <w:rPr>
                  <w:rFonts w:ascii="Times New Roman" w:hAnsi="Times New Roman"/>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987" w:author=" " w:date="2019-05-27T03:45:00Z"/>
              </w:rPr>
            </w:pPr>
            <w:ins w:id="988" w:author=" " w:date="2019-05-27T03:46:00Z">
              <w:r>
                <w:rPr>
                  <w:rFonts w:ascii="Times New Roman" w:hAnsi="Times New Roman"/>
                  <w:szCs w:val="18"/>
                </w:rPr>
                <w:t>none</w:t>
              </w:r>
            </w:ins>
          </w:p>
        </w:tc>
      </w:tr>
      <w:tr w:rsidR="008D612D" w:rsidRPr="00C9492B"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989" w:author=" " w:date="2019-05-27T03: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990" w:author=" " w:date="2019-05-27T03:47:00Z"/>
          <w:trPrChange w:id="991" w:author=" " w:date="2019-05-27T03:47:00Z">
            <w:trPr>
              <w:cantSplit/>
            </w:trPr>
          </w:trPrChange>
        </w:trPr>
        <w:tc>
          <w:tcPr>
            <w:tcW w:w="1188" w:type="pct"/>
            <w:tcBorders>
              <w:top w:val="single" w:sz="4" w:space="0" w:color="auto"/>
              <w:left w:val="single" w:sz="4" w:space="0" w:color="auto"/>
              <w:bottom w:val="single" w:sz="4" w:space="0" w:color="auto"/>
              <w:right w:val="single" w:sz="4" w:space="0" w:color="auto"/>
            </w:tcBorders>
            <w:shd w:val="clear" w:color="auto" w:fill="auto"/>
            <w:tcPrChange w:id="992" w:author=" " w:date="2019-05-27T03:47:00Z">
              <w:tcPr>
                <w:tcW w:w="13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8D612D" w:rsidRDefault="008D612D" w:rsidP="008D612D">
            <w:pPr>
              <w:pStyle w:val="TAL"/>
              <w:rPr>
                <w:ins w:id="993" w:author=" " w:date="2019-05-27T03:47:00Z"/>
                <w:rFonts w:cs="Arial"/>
                <w:szCs w:val="18"/>
              </w:rPr>
            </w:pPr>
            <w:ins w:id="994" w:author=" " w:date="2019-05-27T03:47:00Z">
              <w:r w:rsidRPr="00AD5BB0">
                <w:rPr>
                  <w:rFonts w:cs="Arial"/>
                  <w:szCs w:val="18"/>
                </w:rPr>
                <w:t>DL_1A_n77(2A)_UL_1A_n77A</w:t>
              </w:r>
            </w:ins>
          </w:p>
        </w:tc>
        <w:tc>
          <w:tcPr>
            <w:tcW w:w="546" w:type="pct"/>
            <w:tcBorders>
              <w:top w:val="single" w:sz="4" w:space="0" w:color="auto"/>
              <w:left w:val="single" w:sz="4" w:space="0" w:color="auto"/>
              <w:bottom w:val="single" w:sz="4" w:space="0" w:color="auto"/>
              <w:right w:val="single" w:sz="4" w:space="0" w:color="auto"/>
            </w:tcBorders>
            <w:shd w:val="clear" w:color="auto" w:fill="auto"/>
            <w:tcPrChange w:id="995" w:author=" " w:date="2019-05-27T03:47:00Z">
              <w:tcPr>
                <w:tcW w:w="514"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8D612D" w:rsidRPr="00B677F6" w:rsidRDefault="008D612D" w:rsidP="008D612D">
            <w:pPr>
              <w:pStyle w:val="TAL"/>
              <w:rPr>
                <w:ins w:id="996" w:author=" " w:date="2019-05-27T03:47:00Z"/>
                <w:rFonts w:cs="Arial"/>
                <w:szCs w:val="18"/>
              </w:rPr>
            </w:pPr>
            <w:ins w:id="997" w:author=" " w:date="2019-05-27T03:47:00Z">
              <w:r w:rsidRPr="00596405">
                <w:rPr>
                  <w:rFonts w:eastAsia="游ゴシック" w:cs="Arial" w:hint="eastAsia"/>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vAlign w:val="center"/>
            <w:tcPrChange w:id="998" w:author=" " w:date="2019-05-27T03:47:00Z">
              <w:tcPr>
                <w:tcW w:w="736"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8D612D" w:rsidRPr="00105559" w:rsidRDefault="008D612D" w:rsidP="008D612D">
            <w:pPr>
              <w:spacing w:before="100" w:beforeAutospacing="1" w:after="100" w:afterAutospacing="1"/>
              <w:rPr>
                <w:ins w:id="999" w:author=" " w:date="2019-05-27T03:47:00Z"/>
                <w:rFonts w:ascii="Arial" w:hAnsi="Arial" w:cs="Arial"/>
                <w:sz w:val="18"/>
                <w:szCs w:val="18"/>
              </w:rPr>
            </w:pPr>
            <w:ins w:id="1000" w:author=" " w:date="2019-05-27T03:47:00Z">
              <w:r w:rsidRPr="00596405">
                <w:rPr>
                  <w:rFonts w:eastAsia="游ゴシック" w:cs="Arial"/>
                  <w:szCs w:val="18"/>
                </w:rPr>
                <w:t>Yuta Oguma, NTT DOCOMO</w:t>
              </w:r>
            </w:ins>
          </w:p>
        </w:tc>
        <w:tc>
          <w:tcPr>
            <w:tcW w:w="516" w:type="pct"/>
            <w:tcBorders>
              <w:top w:val="single" w:sz="4" w:space="0" w:color="auto"/>
              <w:left w:val="single" w:sz="4" w:space="0" w:color="auto"/>
              <w:bottom w:val="single" w:sz="4" w:space="0" w:color="auto"/>
              <w:right w:val="single" w:sz="4" w:space="0" w:color="auto"/>
            </w:tcBorders>
            <w:shd w:val="clear" w:color="auto" w:fill="auto"/>
            <w:tcPrChange w:id="1001" w:author=" " w:date="2019-05-27T03:47:00Z">
              <w:tcPr>
                <w:tcW w:w="1042"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8D612D" w:rsidRDefault="008D612D" w:rsidP="008D612D">
            <w:pPr>
              <w:spacing w:before="100" w:beforeAutospacing="1" w:after="100" w:afterAutospacing="1"/>
              <w:rPr>
                <w:ins w:id="1002" w:author=" " w:date="2019-05-27T03:47:00Z"/>
                <w:rFonts w:ascii="Arial" w:hAnsi="Arial" w:cs="Arial"/>
                <w:sz w:val="18"/>
                <w:szCs w:val="18"/>
              </w:rPr>
            </w:pPr>
          </w:p>
        </w:tc>
        <w:tc>
          <w:tcPr>
            <w:tcW w:w="429" w:type="pct"/>
            <w:tcBorders>
              <w:top w:val="single" w:sz="4" w:space="0" w:color="auto"/>
              <w:left w:val="single" w:sz="4" w:space="0" w:color="auto"/>
              <w:bottom w:val="single" w:sz="4" w:space="0" w:color="auto"/>
              <w:right w:val="single" w:sz="4" w:space="0" w:color="auto"/>
            </w:tcBorders>
            <w:shd w:val="clear" w:color="auto" w:fill="auto"/>
            <w:tcPrChange w:id="1003" w:author=" " w:date="2019-05-27T03:47:00Z">
              <w:tcPr>
                <w:tcW w:w="301"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8D612D" w:rsidRPr="00B677F6" w:rsidRDefault="008D612D" w:rsidP="008D612D">
            <w:pPr>
              <w:pStyle w:val="TAL"/>
              <w:rPr>
                <w:ins w:id="1004" w:author=" " w:date="2019-05-27T03:47:00Z"/>
                <w:rFonts w:ascii="Times New Roman" w:hAnsi="Times New Roman"/>
                <w:szCs w:val="18"/>
              </w:rPr>
            </w:pPr>
            <w:ins w:id="1005" w:author=" " w:date="2019-05-27T03:47:00Z">
              <w:r>
                <w:rPr>
                  <w:rFonts w:cs="Arial" w:hint="eastAsia"/>
                  <w:lang w:eastAsia="ja-JP"/>
                </w:rPr>
                <w:t>n</w:t>
              </w:r>
              <w:r>
                <w:rPr>
                  <w:rFonts w:cs="Arial"/>
                  <w:lang w:eastAsia="ja-JP"/>
                </w:rPr>
                <w:t>o</w:t>
              </w:r>
            </w:ins>
          </w:p>
        </w:tc>
        <w:tc>
          <w:tcPr>
            <w:tcW w:w="283" w:type="pct"/>
            <w:tcBorders>
              <w:top w:val="single" w:sz="4" w:space="0" w:color="auto"/>
              <w:left w:val="single" w:sz="4" w:space="0" w:color="auto"/>
              <w:bottom w:val="single" w:sz="4" w:space="0" w:color="auto"/>
              <w:right w:val="single" w:sz="4" w:space="0" w:color="auto"/>
            </w:tcBorders>
            <w:shd w:val="clear" w:color="auto" w:fill="auto"/>
            <w:tcPrChange w:id="1006" w:author=" " w:date="2019-05-27T03:47:00Z">
              <w:tcPr>
                <w:tcW w:w="288"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8D612D" w:rsidRDefault="008D612D" w:rsidP="008D612D">
            <w:pPr>
              <w:pStyle w:val="TAL"/>
              <w:rPr>
                <w:ins w:id="1007" w:author=" " w:date="2019-05-27T03:47:00Z"/>
                <w:rFonts w:ascii="Times New Roman" w:hAnsi="Times New Roman"/>
                <w:szCs w:val="18"/>
              </w:rPr>
            </w:pPr>
          </w:p>
        </w:tc>
        <w:tc>
          <w:tcPr>
            <w:tcW w:w="814" w:type="pct"/>
            <w:tcBorders>
              <w:top w:val="single" w:sz="4" w:space="0" w:color="auto"/>
              <w:left w:val="single" w:sz="4" w:space="0" w:color="auto"/>
              <w:bottom w:val="single" w:sz="4" w:space="0" w:color="auto"/>
              <w:right w:val="single" w:sz="4" w:space="0" w:color="auto"/>
            </w:tcBorders>
            <w:shd w:val="clear" w:color="auto" w:fill="auto"/>
            <w:tcPrChange w:id="1008" w:author=" " w:date="2019-05-27T03:47:00Z">
              <w:tcPr>
                <w:tcW w:w="776" w:type="pct"/>
                <w:tcBorders>
                  <w:top w:val="single" w:sz="4" w:space="0" w:color="auto"/>
                  <w:left w:val="single" w:sz="4" w:space="0" w:color="auto"/>
                  <w:bottom w:val="single" w:sz="4" w:space="0" w:color="auto"/>
                  <w:right w:val="single" w:sz="4" w:space="0" w:color="auto"/>
                </w:tcBorders>
                <w:shd w:val="clear" w:color="auto" w:fill="auto"/>
              </w:tcPr>
            </w:tcPrChange>
          </w:tcPr>
          <w:p w:rsidR="008D612D" w:rsidRDefault="008D612D" w:rsidP="008D612D">
            <w:pPr>
              <w:pStyle w:val="TAL"/>
              <w:rPr>
                <w:ins w:id="1009" w:author=" " w:date="2019-05-27T03:47:00Z"/>
                <w:rFonts w:ascii="Times New Roman" w:hAnsi="Times New Roman"/>
                <w:szCs w:val="18"/>
              </w:rPr>
            </w:pPr>
            <w:ins w:id="1010" w:author=" " w:date="2019-05-27T03:47:00Z">
              <w:r>
                <w:rPr>
                  <w:rFonts w:cs="Arial" w:hint="eastAsia"/>
                  <w:lang w:eastAsia="ja-JP"/>
                </w:rPr>
                <w:t>F</w:t>
              </w:r>
              <w:r>
                <w:rPr>
                  <w:rFonts w:cs="Arial"/>
                  <w:lang w:eastAsia="ja-JP"/>
                </w:rPr>
                <w:t>undamental requirements for DL intra-band non-contiguous CA is ongoing</w:t>
              </w:r>
            </w:ins>
          </w:p>
        </w:tc>
      </w:tr>
      <w:tr w:rsidR="008D612D" w:rsidRPr="00C9492B"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011" w:author=" " w:date="2019-05-27T03: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012" w:author=" " w:date="2019-05-27T03:47:00Z"/>
          <w:trPrChange w:id="1013" w:author=" " w:date="2019-05-27T03:47:00Z">
            <w:trPr>
              <w:cantSplit/>
            </w:trPr>
          </w:trPrChange>
        </w:trPr>
        <w:tc>
          <w:tcPr>
            <w:tcW w:w="1188" w:type="pct"/>
            <w:tcBorders>
              <w:top w:val="single" w:sz="4" w:space="0" w:color="auto"/>
              <w:left w:val="single" w:sz="4" w:space="0" w:color="auto"/>
              <w:bottom w:val="single" w:sz="4" w:space="0" w:color="auto"/>
              <w:right w:val="single" w:sz="4" w:space="0" w:color="auto"/>
            </w:tcBorders>
            <w:shd w:val="clear" w:color="auto" w:fill="auto"/>
            <w:tcPrChange w:id="1014" w:author=" " w:date="2019-05-27T03:47:00Z">
              <w:tcPr>
                <w:tcW w:w="13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8D612D" w:rsidRDefault="008D612D" w:rsidP="008D612D">
            <w:pPr>
              <w:pStyle w:val="TAL"/>
              <w:rPr>
                <w:ins w:id="1015" w:author=" " w:date="2019-05-27T03:47:00Z"/>
                <w:rFonts w:cs="Arial"/>
                <w:szCs w:val="18"/>
              </w:rPr>
            </w:pPr>
            <w:ins w:id="1016" w:author=" " w:date="2019-05-27T03:47:00Z">
              <w:r w:rsidRPr="00AD5BB0">
                <w:rPr>
                  <w:rFonts w:cs="Arial"/>
                  <w:szCs w:val="18"/>
                </w:rPr>
                <w:t>DL_19A_n77(2A)_UL_19A_n77A</w:t>
              </w:r>
            </w:ins>
          </w:p>
        </w:tc>
        <w:tc>
          <w:tcPr>
            <w:tcW w:w="546" w:type="pct"/>
            <w:tcBorders>
              <w:top w:val="single" w:sz="4" w:space="0" w:color="auto"/>
              <w:left w:val="single" w:sz="4" w:space="0" w:color="auto"/>
              <w:bottom w:val="single" w:sz="4" w:space="0" w:color="auto"/>
              <w:right w:val="single" w:sz="4" w:space="0" w:color="auto"/>
            </w:tcBorders>
            <w:shd w:val="clear" w:color="auto" w:fill="auto"/>
            <w:tcPrChange w:id="1017" w:author=" " w:date="2019-05-27T03:47:00Z">
              <w:tcPr>
                <w:tcW w:w="514"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8D612D" w:rsidRPr="00B677F6" w:rsidRDefault="008D612D" w:rsidP="008D612D">
            <w:pPr>
              <w:pStyle w:val="TAL"/>
              <w:rPr>
                <w:ins w:id="1018" w:author=" " w:date="2019-05-27T03:47:00Z"/>
                <w:rFonts w:cs="Arial"/>
                <w:szCs w:val="18"/>
              </w:rPr>
            </w:pPr>
            <w:ins w:id="1019" w:author=" " w:date="2019-05-27T03:47:00Z">
              <w:r w:rsidRPr="00596405">
                <w:rPr>
                  <w:rFonts w:eastAsia="游ゴシック" w:cs="Arial" w:hint="eastAsia"/>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vAlign w:val="center"/>
            <w:tcPrChange w:id="1020" w:author=" " w:date="2019-05-27T03:47:00Z">
              <w:tcPr>
                <w:tcW w:w="736"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8D612D" w:rsidRPr="00105559" w:rsidRDefault="008D612D" w:rsidP="008D612D">
            <w:pPr>
              <w:spacing w:before="100" w:beforeAutospacing="1" w:after="100" w:afterAutospacing="1"/>
              <w:rPr>
                <w:ins w:id="1021" w:author=" " w:date="2019-05-27T03:47:00Z"/>
                <w:rFonts w:ascii="Arial" w:hAnsi="Arial" w:cs="Arial"/>
                <w:sz w:val="18"/>
                <w:szCs w:val="18"/>
              </w:rPr>
            </w:pPr>
            <w:ins w:id="1022" w:author=" " w:date="2019-05-27T03:47:00Z">
              <w:r w:rsidRPr="00596405">
                <w:rPr>
                  <w:rFonts w:eastAsia="游ゴシック" w:cs="Arial"/>
                  <w:szCs w:val="18"/>
                </w:rPr>
                <w:t>Yuta Oguma, NTT DOCOMO</w:t>
              </w:r>
            </w:ins>
          </w:p>
        </w:tc>
        <w:tc>
          <w:tcPr>
            <w:tcW w:w="516" w:type="pct"/>
            <w:tcBorders>
              <w:top w:val="single" w:sz="4" w:space="0" w:color="auto"/>
              <w:left w:val="single" w:sz="4" w:space="0" w:color="auto"/>
              <w:bottom w:val="single" w:sz="4" w:space="0" w:color="auto"/>
              <w:right w:val="single" w:sz="4" w:space="0" w:color="auto"/>
            </w:tcBorders>
            <w:shd w:val="clear" w:color="auto" w:fill="auto"/>
            <w:tcPrChange w:id="1023" w:author=" " w:date="2019-05-27T03:47:00Z">
              <w:tcPr>
                <w:tcW w:w="1042"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8D612D" w:rsidRDefault="008D612D" w:rsidP="008D612D">
            <w:pPr>
              <w:spacing w:before="100" w:beforeAutospacing="1" w:after="100" w:afterAutospacing="1"/>
              <w:rPr>
                <w:ins w:id="1024" w:author=" " w:date="2019-05-27T03:47:00Z"/>
                <w:rFonts w:ascii="Arial" w:hAnsi="Arial" w:cs="Arial"/>
                <w:sz w:val="18"/>
                <w:szCs w:val="18"/>
              </w:rPr>
            </w:pPr>
          </w:p>
        </w:tc>
        <w:tc>
          <w:tcPr>
            <w:tcW w:w="429" w:type="pct"/>
            <w:tcBorders>
              <w:top w:val="single" w:sz="4" w:space="0" w:color="auto"/>
              <w:left w:val="single" w:sz="4" w:space="0" w:color="auto"/>
              <w:bottom w:val="single" w:sz="4" w:space="0" w:color="auto"/>
              <w:right w:val="single" w:sz="4" w:space="0" w:color="auto"/>
            </w:tcBorders>
            <w:shd w:val="clear" w:color="auto" w:fill="auto"/>
            <w:tcPrChange w:id="1025" w:author=" " w:date="2019-05-27T03:47:00Z">
              <w:tcPr>
                <w:tcW w:w="301"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8D612D" w:rsidRPr="00B677F6" w:rsidRDefault="008D612D" w:rsidP="008D612D">
            <w:pPr>
              <w:pStyle w:val="TAL"/>
              <w:rPr>
                <w:ins w:id="1026" w:author=" " w:date="2019-05-27T03:47:00Z"/>
                <w:rFonts w:ascii="Times New Roman" w:hAnsi="Times New Roman"/>
                <w:szCs w:val="18"/>
              </w:rPr>
            </w:pPr>
            <w:ins w:id="1027" w:author=" " w:date="2019-05-27T03:47:00Z">
              <w:r>
                <w:rPr>
                  <w:rFonts w:cs="Arial" w:hint="eastAsia"/>
                  <w:lang w:eastAsia="ja-JP"/>
                </w:rPr>
                <w:t>n</w:t>
              </w:r>
              <w:r>
                <w:rPr>
                  <w:rFonts w:cs="Arial"/>
                  <w:lang w:eastAsia="ja-JP"/>
                </w:rPr>
                <w:t>o</w:t>
              </w:r>
            </w:ins>
          </w:p>
        </w:tc>
        <w:tc>
          <w:tcPr>
            <w:tcW w:w="283" w:type="pct"/>
            <w:tcBorders>
              <w:top w:val="single" w:sz="4" w:space="0" w:color="auto"/>
              <w:left w:val="single" w:sz="4" w:space="0" w:color="auto"/>
              <w:bottom w:val="single" w:sz="4" w:space="0" w:color="auto"/>
              <w:right w:val="single" w:sz="4" w:space="0" w:color="auto"/>
            </w:tcBorders>
            <w:shd w:val="clear" w:color="auto" w:fill="auto"/>
            <w:tcPrChange w:id="1028" w:author=" " w:date="2019-05-27T03:47:00Z">
              <w:tcPr>
                <w:tcW w:w="288"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8D612D" w:rsidRDefault="008D612D" w:rsidP="008D612D">
            <w:pPr>
              <w:pStyle w:val="TAL"/>
              <w:rPr>
                <w:ins w:id="1029" w:author=" " w:date="2019-05-27T03:47:00Z"/>
                <w:rFonts w:ascii="Times New Roman" w:hAnsi="Times New Roman"/>
                <w:szCs w:val="18"/>
              </w:rPr>
            </w:pPr>
          </w:p>
        </w:tc>
        <w:tc>
          <w:tcPr>
            <w:tcW w:w="814" w:type="pct"/>
            <w:tcBorders>
              <w:top w:val="single" w:sz="4" w:space="0" w:color="auto"/>
              <w:left w:val="single" w:sz="4" w:space="0" w:color="auto"/>
              <w:bottom w:val="single" w:sz="4" w:space="0" w:color="auto"/>
              <w:right w:val="single" w:sz="4" w:space="0" w:color="auto"/>
            </w:tcBorders>
            <w:shd w:val="clear" w:color="auto" w:fill="auto"/>
            <w:tcPrChange w:id="1030" w:author=" " w:date="2019-05-27T03:47:00Z">
              <w:tcPr>
                <w:tcW w:w="776" w:type="pct"/>
                <w:tcBorders>
                  <w:top w:val="single" w:sz="4" w:space="0" w:color="auto"/>
                  <w:left w:val="single" w:sz="4" w:space="0" w:color="auto"/>
                  <w:bottom w:val="single" w:sz="4" w:space="0" w:color="auto"/>
                  <w:right w:val="single" w:sz="4" w:space="0" w:color="auto"/>
                </w:tcBorders>
                <w:shd w:val="clear" w:color="auto" w:fill="auto"/>
              </w:tcPr>
            </w:tcPrChange>
          </w:tcPr>
          <w:p w:rsidR="008D612D" w:rsidRDefault="008D612D" w:rsidP="008D612D">
            <w:pPr>
              <w:pStyle w:val="TAL"/>
              <w:rPr>
                <w:ins w:id="1031" w:author=" " w:date="2019-05-27T03:47:00Z"/>
                <w:rFonts w:ascii="Times New Roman" w:hAnsi="Times New Roman"/>
                <w:szCs w:val="18"/>
              </w:rPr>
            </w:pPr>
            <w:ins w:id="1032" w:author=" " w:date="2019-05-27T03:47:00Z">
              <w:r>
                <w:rPr>
                  <w:rFonts w:cs="Arial" w:hint="eastAsia"/>
                  <w:lang w:eastAsia="ja-JP"/>
                </w:rPr>
                <w:t>F</w:t>
              </w:r>
              <w:r>
                <w:rPr>
                  <w:rFonts w:cs="Arial"/>
                  <w:lang w:eastAsia="ja-JP"/>
                </w:rPr>
                <w:t>undamental requirements for DL intra-band non-contiguous CA is ongoing</w:t>
              </w:r>
            </w:ins>
          </w:p>
        </w:tc>
      </w:tr>
      <w:tr w:rsidR="008D612D" w:rsidRPr="00C9492B"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033" w:author=" " w:date="2019-05-27T03: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034" w:author=" " w:date="2019-05-27T03:47:00Z"/>
          <w:trPrChange w:id="1035" w:author=" " w:date="2019-05-27T03:47:00Z">
            <w:trPr>
              <w:cantSplit/>
            </w:trPr>
          </w:trPrChange>
        </w:trPr>
        <w:tc>
          <w:tcPr>
            <w:tcW w:w="1188" w:type="pct"/>
            <w:tcBorders>
              <w:top w:val="single" w:sz="4" w:space="0" w:color="auto"/>
              <w:left w:val="single" w:sz="4" w:space="0" w:color="auto"/>
              <w:bottom w:val="single" w:sz="4" w:space="0" w:color="auto"/>
              <w:right w:val="single" w:sz="4" w:space="0" w:color="auto"/>
            </w:tcBorders>
            <w:shd w:val="clear" w:color="auto" w:fill="auto"/>
            <w:tcPrChange w:id="1036" w:author=" " w:date="2019-05-27T03:47:00Z">
              <w:tcPr>
                <w:tcW w:w="13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8D612D" w:rsidRDefault="008D612D" w:rsidP="008D612D">
            <w:pPr>
              <w:pStyle w:val="TAL"/>
              <w:rPr>
                <w:ins w:id="1037" w:author=" " w:date="2019-05-27T03:47:00Z"/>
                <w:rFonts w:cs="Arial"/>
                <w:szCs w:val="18"/>
              </w:rPr>
            </w:pPr>
            <w:ins w:id="1038" w:author=" " w:date="2019-05-27T03:47:00Z">
              <w:r w:rsidRPr="00AD5BB0">
                <w:rPr>
                  <w:rFonts w:cs="Arial"/>
                  <w:szCs w:val="18"/>
                </w:rPr>
                <w:t>DL_21A_n77(2A)_UL_21A_n77A</w:t>
              </w:r>
            </w:ins>
          </w:p>
        </w:tc>
        <w:tc>
          <w:tcPr>
            <w:tcW w:w="546" w:type="pct"/>
            <w:tcBorders>
              <w:top w:val="single" w:sz="4" w:space="0" w:color="auto"/>
              <w:left w:val="single" w:sz="4" w:space="0" w:color="auto"/>
              <w:bottom w:val="single" w:sz="4" w:space="0" w:color="auto"/>
              <w:right w:val="single" w:sz="4" w:space="0" w:color="auto"/>
            </w:tcBorders>
            <w:shd w:val="clear" w:color="auto" w:fill="auto"/>
            <w:tcPrChange w:id="1039" w:author=" " w:date="2019-05-27T03:47:00Z">
              <w:tcPr>
                <w:tcW w:w="514"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8D612D" w:rsidRPr="00B677F6" w:rsidRDefault="008D612D" w:rsidP="008D612D">
            <w:pPr>
              <w:pStyle w:val="TAL"/>
              <w:rPr>
                <w:ins w:id="1040" w:author=" " w:date="2019-05-27T03:47:00Z"/>
                <w:rFonts w:cs="Arial"/>
                <w:szCs w:val="18"/>
              </w:rPr>
            </w:pPr>
            <w:ins w:id="1041" w:author=" " w:date="2019-05-27T03:47:00Z">
              <w:r w:rsidRPr="00596405">
                <w:rPr>
                  <w:rFonts w:eastAsia="游ゴシック" w:cs="Arial" w:hint="eastAsia"/>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vAlign w:val="center"/>
            <w:tcPrChange w:id="1042" w:author=" " w:date="2019-05-27T03:47:00Z">
              <w:tcPr>
                <w:tcW w:w="736"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8D612D" w:rsidRPr="00105559" w:rsidRDefault="008D612D" w:rsidP="008D612D">
            <w:pPr>
              <w:spacing w:before="100" w:beforeAutospacing="1" w:after="100" w:afterAutospacing="1"/>
              <w:rPr>
                <w:ins w:id="1043" w:author=" " w:date="2019-05-27T03:47:00Z"/>
                <w:rFonts w:ascii="Arial" w:hAnsi="Arial" w:cs="Arial"/>
                <w:sz w:val="18"/>
                <w:szCs w:val="18"/>
              </w:rPr>
            </w:pPr>
            <w:ins w:id="1044" w:author=" " w:date="2019-05-27T03:47:00Z">
              <w:r w:rsidRPr="00596405">
                <w:rPr>
                  <w:rFonts w:eastAsia="游ゴシック" w:cs="Arial"/>
                  <w:szCs w:val="18"/>
                </w:rPr>
                <w:t>Yuta Oguma, NTT DOCOMO</w:t>
              </w:r>
            </w:ins>
          </w:p>
        </w:tc>
        <w:tc>
          <w:tcPr>
            <w:tcW w:w="516" w:type="pct"/>
            <w:tcBorders>
              <w:top w:val="single" w:sz="4" w:space="0" w:color="auto"/>
              <w:left w:val="single" w:sz="4" w:space="0" w:color="auto"/>
              <w:bottom w:val="single" w:sz="4" w:space="0" w:color="auto"/>
              <w:right w:val="single" w:sz="4" w:space="0" w:color="auto"/>
            </w:tcBorders>
            <w:shd w:val="clear" w:color="auto" w:fill="auto"/>
            <w:tcPrChange w:id="1045" w:author=" " w:date="2019-05-27T03:47:00Z">
              <w:tcPr>
                <w:tcW w:w="1042"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8D612D" w:rsidRDefault="008D612D" w:rsidP="008D612D">
            <w:pPr>
              <w:spacing w:before="100" w:beforeAutospacing="1" w:after="100" w:afterAutospacing="1"/>
              <w:rPr>
                <w:ins w:id="1046" w:author=" " w:date="2019-05-27T03:47:00Z"/>
                <w:rFonts w:ascii="Arial" w:hAnsi="Arial" w:cs="Arial"/>
                <w:sz w:val="18"/>
                <w:szCs w:val="18"/>
              </w:rPr>
            </w:pPr>
          </w:p>
        </w:tc>
        <w:tc>
          <w:tcPr>
            <w:tcW w:w="429" w:type="pct"/>
            <w:tcBorders>
              <w:top w:val="single" w:sz="4" w:space="0" w:color="auto"/>
              <w:left w:val="single" w:sz="4" w:space="0" w:color="auto"/>
              <w:bottom w:val="single" w:sz="4" w:space="0" w:color="auto"/>
              <w:right w:val="single" w:sz="4" w:space="0" w:color="auto"/>
            </w:tcBorders>
            <w:shd w:val="clear" w:color="auto" w:fill="auto"/>
            <w:tcPrChange w:id="1047" w:author=" " w:date="2019-05-27T03:47:00Z">
              <w:tcPr>
                <w:tcW w:w="301"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8D612D" w:rsidRPr="00B677F6" w:rsidRDefault="008D612D" w:rsidP="008D612D">
            <w:pPr>
              <w:pStyle w:val="TAL"/>
              <w:rPr>
                <w:ins w:id="1048" w:author=" " w:date="2019-05-27T03:47:00Z"/>
                <w:rFonts w:ascii="Times New Roman" w:hAnsi="Times New Roman"/>
                <w:szCs w:val="18"/>
              </w:rPr>
            </w:pPr>
            <w:ins w:id="1049" w:author=" " w:date="2019-05-27T03:47:00Z">
              <w:r>
                <w:rPr>
                  <w:rFonts w:cs="Arial" w:hint="eastAsia"/>
                  <w:lang w:eastAsia="ja-JP"/>
                </w:rPr>
                <w:t>n</w:t>
              </w:r>
              <w:r>
                <w:rPr>
                  <w:rFonts w:cs="Arial"/>
                  <w:lang w:eastAsia="ja-JP"/>
                </w:rPr>
                <w:t>o</w:t>
              </w:r>
            </w:ins>
          </w:p>
        </w:tc>
        <w:tc>
          <w:tcPr>
            <w:tcW w:w="283" w:type="pct"/>
            <w:tcBorders>
              <w:top w:val="single" w:sz="4" w:space="0" w:color="auto"/>
              <w:left w:val="single" w:sz="4" w:space="0" w:color="auto"/>
              <w:bottom w:val="single" w:sz="4" w:space="0" w:color="auto"/>
              <w:right w:val="single" w:sz="4" w:space="0" w:color="auto"/>
            </w:tcBorders>
            <w:shd w:val="clear" w:color="auto" w:fill="auto"/>
            <w:tcPrChange w:id="1050" w:author=" " w:date="2019-05-27T03:47:00Z">
              <w:tcPr>
                <w:tcW w:w="288"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8D612D" w:rsidRDefault="008D612D" w:rsidP="008D612D">
            <w:pPr>
              <w:pStyle w:val="TAL"/>
              <w:rPr>
                <w:ins w:id="1051" w:author=" " w:date="2019-05-27T03:47:00Z"/>
                <w:rFonts w:ascii="Times New Roman" w:hAnsi="Times New Roman"/>
                <w:szCs w:val="18"/>
              </w:rPr>
            </w:pPr>
          </w:p>
        </w:tc>
        <w:tc>
          <w:tcPr>
            <w:tcW w:w="814" w:type="pct"/>
            <w:tcBorders>
              <w:top w:val="single" w:sz="4" w:space="0" w:color="auto"/>
              <w:left w:val="single" w:sz="4" w:space="0" w:color="auto"/>
              <w:bottom w:val="single" w:sz="4" w:space="0" w:color="auto"/>
              <w:right w:val="single" w:sz="4" w:space="0" w:color="auto"/>
            </w:tcBorders>
            <w:shd w:val="clear" w:color="auto" w:fill="auto"/>
            <w:tcPrChange w:id="1052" w:author=" " w:date="2019-05-27T03:47:00Z">
              <w:tcPr>
                <w:tcW w:w="776" w:type="pct"/>
                <w:tcBorders>
                  <w:top w:val="single" w:sz="4" w:space="0" w:color="auto"/>
                  <w:left w:val="single" w:sz="4" w:space="0" w:color="auto"/>
                  <w:bottom w:val="single" w:sz="4" w:space="0" w:color="auto"/>
                  <w:right w:val="single" w:sz="4" w:space="0" w:color="auto"/>
                </w:tcBorders>
                <w:shd w:val="clear" w:color="auto" w:fill="auto"/>
              </w:tcPr>
            </w:tcPrChange>
          </w:tcPr>
          <w:p w:rsidR="008D612D" w:rsidRDefault="008D612D" w:rsidP="008D612D">
            <w:pPr>
              <w:pStyle w:val="TAL"/>
              <w:rPr>
                <w:ins w:id="1053" w:author=" " w:date="2019-05-27T03:47:00Z"/>
                <w:rFonts w:ascii="Times New Roman" w:hAnsi="Times New Roman"/>
                <w:szCs w:val="18"/>
              </w:rPr>
            </w:pPr>
            <w:ins w:id="1054" w:author=" " w:date="2019-05-27T03:47:00Z">
              <w:r>
                <w:rPr>
                  <w:rFonts w:cs="Arial" w:hint="eastAsia"/>
                  <w:lang w:eastAsia="ja-JP"/>
                </w:rPr>
                <w:t>F</w:t>
              </w:r>
              <w:r>
                <w:rPr>
                  <w:rFonts w:cs="Arial"/>
                  <w:lang w:eastAsia="ja-JP"/>
                </w:rPr>
                <w:t>undamental requirements for DL intra-band non-contiguous CA is ongoing</w:t>
              </w:r>
            </w:ins>
          </w:p>
        </w:tc>
      </w:tr>
      <w:tr w:rsidR="008D612D" w:rsidRPr="00C9492B"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055" w:author=" " w:date="2019-05-27T03: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056" w:author=" " w:date="2019-05-27T03:46:00Z"/>
          <w:trPrChange w:id="1057" w:author=" " w:date="2019-05-27T03:47:00Z">
            <w:trPr>
              <w:cantSplit/>
            </w:trPr>
          </w:trPrChange>
        </w:trPr>
        <w:tc>
          <w:tcPr>
            <w:tcW w:w="1188" w:type="pct"/>
            <w:tcBorders>
              <w:top w:val="single" w:sz="4" w:space="0" w:color="auto"/>
              <w:left w:val="single" w:sz="4" w:space="0" w:color="auto"/>
              <w:bottom w:val="single" w:sz="4" w:space="0" w:color="auto"/>
              <w:right w:val="single" w:sz="4" w:space="0" w:color="auto"/>
            </w:tcBorders>
            <w:shd w:val="clear" w:color="auto" w:fill="auto"/>
            <w:tcPrChange w:id="1058" w:author=" " w:date="2019-05-27T03:47:00Z">
              <w:tcPr>
                <w:tcW w:w="13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8D612D" w:rsidRDefault="008D612D" w:rsidP="008D612D">
            <w:pPr>
              <w:pStyle w:val="TAL"/>
              <w:rPr>
                <w:ins w:id="1059" w:author=" " w:date="2019-05-27T03:46:00Z"/>
                <w:rFonts w:cs="Arial"/>
                <w:szCs w:val="18"/>
              </w:rPr>
            </w:pPr>
            <w:ins w:id="1060" w:author=" " w:date="2019-05-27T03:47:00Z">
              <w:r w:rsidRPr="00AD5BB0">
                <w:rPr>
                  <w:rFonts w:cs="Arial"/>
                  <w:szCs w:val="18"/>
                </w:rPr>
                <w:t>DL_3A_n77(2A)_UL_3A_n77A</w:t>
              </w:r>
            </w:ins>
          </w:p>
        </w:tc>
        <w:tc>
          <w:tcPr>
            <w:tcW w:w="546" w:type="pct"/>
            <w:tcBorders>
              <w:top w:val="single" w:sz="4" w:space="0" w:color="auto"/>
              <w:left w:val="single" w:sz="4" w:space="0" w:color="auto"/>
              <w:bottom w:val="single" w:sz="4" w:space="0" w:color="auto"/>
              <w:right w:val="single" w:sz="4" w:space="0" w:color="auto"/>
            </w:tcBorders>
            <w:shd w:val="clear" w:color="auto" w:fill="auto"/>
            <w:tcPrChange w:id="1061" w:author=" " w:date="2019-05-27T03:47:00Z">
              <w:tcPr>
                <w:tcW w:w="514"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8D612D" w:rsidRPr="00B677F6" w:rsidRDefault="008D612D" w:rsidP="008D612D">
            <w:pPr>
              <w:pStyle w:val="TAL"/>
              <w:rPr>
                <w:ins w:id="1062" w:author=" " w:date="2019-05-27T03:46:00Z"/>
                <w:rFonts w:cs="Arial"/>
                <w:szCs w:val="18"/>
              </w:rPr>
            </w:pPr>
            <w:ins w:id="1063" w:author=" " w:date="2019-05-27T03:47:00Z">
              <w:r w:rsidRPr="00596405">
                <w:rPr>
                  <w:rFonts w:eastAsia="游ゴシック" w:cs="Arial" w:hint="eastAsia"/>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vAlign w:val="center"/>
            <w:tcPrChange w:id="1064" w:author=" " w:date="2019-05-27T03:47:00Z">
              <w:tcPr>
                <w:tcW w:w="736"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8D612D" w:rsidRPr="00105559" w:rsidRDefault="008D612D" w:rsidP="008D612D">
            <w:pPr>
              <w:spacing w:before="100" w:beforeAutospacing="1" w:after="100" w:afterAutospacing="1"/>
              <w:rPr>
                <w:ins w:id="1065" w:author=" " w:date="2019-05-27T03:46:00Z"/>
                <w:rFonts w:ascii="Arial" w:hAnsi="Arial" w:cs="Arial"/>
                <w:sz w:val="18"/>
                <w:szCs w:val="18"/>
              </w:rPr>
            </w:pPr>
            <w:ins w:id="1066" w:author=" " w:date="2019-05-27T03:47:00Z">
              <w:r w:rsidRPr="00596405">
                <w:rPr>
                  <w:rFonts w:eastAsia="游ゴシック" w:cs="Arial"/>
                  <w:szCs w:val="18"/>
                </w:rPr>
                <w:t>Yuta Oguma, NTT DOCOMO</w:t>
              </w:r>
            </w:ins>
          </w:p>
        </w:tc>
        <w:tc>
          <w:tcPr>
            <w:tcW w:w="516" w:type="pct"/>
            <w:tcBorders>
              <w:top w:val="single" w:sz="4" w:space="0" w:color="auto"/>
              <w:left w:val="single" w:sz="4" w:space="0" w:color="auto"/>
              <w:bottom w:val="single" w:sz="4" w:space="0" w:color="auto"/>
              <w:right w:val="single" w:sz="4" w:space="0" w:color="auto"/>
            </w:tcBorders>
            <w:shd w:val="clear" w:color="auto" w:fill="auto"/>
            <w:tcPrChange w:id="1067" w:author=" " w:date="2019-05-27T03:47:00Z">
              <w:tcPr>
                <w:tcW w:w="1042"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8D612D" w:rsidRDefault="008D612D" w:rsidP="008D612D">
            <w:pPr>
              <w:spacing w:before="100" w:beforeAutospacing="1" w:after="100" w:afterAutospacing="1"/>
              <w:rPr>
                <w:ins w:id="1068" w:author=" " w:date="2019-05-27T03:46:00Z"/>
                <w:rFonts w:ascii="Arial" w:hAnsi="Arial" w:cs="Arial"/>
                <w:sz w:val="18"/>
                <w:szCs w:val="18"/>
              </w:rPr>
            </w:pPr>
          </w:p>
        </w:tc>
        <w:tc>
          <w:tcPr>
            <w:tcW w:w="429" w:type="pct"/>
            <w:tcBorders>
              <w:top w:val="single" w:sz="4" w:space="0" w:color="auto"/>
              <w:left w:val="single" w:sz="4" w:space="0" w:color="auto"/>
              <w:bottom w:val="single" w:sz="4" w:space="0" w:color="auto"/>
              <w:right w:val="single" w:sz="4" w:space="0" w:color="auto"/>
            </w:tcBorders>
            <w:shd w:val="clear" w:color="auto" w:fill="auto"/>
            <w:tcPrChange w:id="1069" w:author=" " w:date="2019-05-27T03:47:00Z">
              <w:tcPr>
                <w:tcW w:w="301"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8D612D" w:rsidRPr="00B677F6" w:rsidRDefault="008D612D" w:rsidP="008D612D">
            <w:pPr>
              <w:pStyle w:val="TAL"/>
              <w:rPr>
                <w:ins w:id="1070" w:author=" " w:date="2019-05-27T03:46:00Z"/>
                <w:rFonts w:ascii="Times New Roman" w:hAnsi="Times New Roman"/>
                <w:szCs w:val="18"/>
              </w:rPr>
            </w:pPr>
            <w:ins w:id="1071" w:author=" " w:date="2019-05-27T03:47:00Z">
              <w:r>
                <w:rPr>
                  <w:rFonts w:cs="Arial" w:hint="eastAsia"/>
                  <w:lang w:eastAsia="ja-JP"/>
                </w:rPr>
                <w:t>n</w:t>
              </w:r>
              <w:r>
                <w:rPr>
                  <w:rFonts w:cs="Arial"/>
                  <w:lang w:eastAsia="ja-JP"/>
                </w:rPr>
                <w:t>o</w:t>
              </w:r>
            </w:ins>
          </w:p>
        </w:tc>
        <w:tc>
          <w:tcPr>
            <w:tcW w:w="283" w:type="pct"/>
            <w:tcBorders>
              <w:top w:val="single" w:sz="4" w:space="0" w:color="auto"/>
              <w:left w:val="single" w:sz="4" w:space="0" w:color="auto"/>
              <w:bottom w:val="single" w:sz="4" w:space="0" w:color="auto"/>
              <w:right w:val="single" w:sz="4" w:space="0" w:color="auto"/>
            </w:tcBorders>
            <w:shd w:val="clear" w:color="auto" w:fill="auto"/>
            <w:tcPrChange w:id="1072" w:author=" " w:date="2019-05-27T03:47:00Z">
              <w:tcPr>
                <w:tcW w:w="288"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8D612D" w:rsidRDefault="008D612D" w:rsidP="008D612D">
            <w:pPr>
              <w:pStyle w:val="TAL"/>
              <w:rPr>
                <w:ins w:id="1073" w:author=" " w:date="2019-05-27T03:46:00Z"/>
                <w:rFonts w:ascii="Times New Roman" w:hAnsi="Times New Roman"/>
                <w:szCs w:val="18"/>
              </w:rPr>
            </w:pPr>
          </w:p>
        </w:tc>
        <w:tc>
          <w:tcPr>
            <w:tcW w:w="814" w:type="pct"/>
            <w:tcBorders>
              <w:top w:val="single" w:sz="4" w:space="0" w:color="auto"/>
              <w:left w:val="single" w:sz="4" w:space="0" w:color="auto"/>
              <w:bottom w:val="single" w:sz="4" w:space="0" w:color="auto"/>
              <w:right w:val="single" w:sz="4" w:space="0" w:color="auto"/>
            </w:tcBorders>
            <w:shd w:val="clear" w:color="auto" w:fill="auto"/>
            <w:tcPrChange w:id="1074" w:author=" " w:date="2019-05-27T03:47:00Z">
              <w:tcPr>
                <w:tcW w:w="776" w:type="pct"/>
                <w:tcBorders>
                  <w:top w:val="single" w:sz="4" w:space="0" w:color="auto"/>
                  <w:left w:val="single" w:sz="4" w:space="0" w:color="auto"/>
                  <w:bottom w:val="single" w:sz="4" w:space="0" w:color="auto"/>
                  <w:right w:val="single" w:sz="4" w:space="0" w:color="auto"/>
                </w:tcBorders>
                <w:shd w:val="clear" w:color="auto" w:fill="auto"/>
              </w:tcPr>
            </w:tcPrChange>
          </w:tcPr>
          <w:p w:rsidR="008D612D" w:rsidRDefault="008D612D" w:rsidP="008D612D">
            <w:pPr>
              <w:pStyle w:val="TAL"/>
              <w:rPr>
                <w:ins w:id="1075" w:author=" " w:date="2019-05-27T03:46:00Z"/>
                <w:rFonts w:ascii="Times New Roman" w:hAnsi="Times New Roman"/>
                <w:szCs w:val="18"/>
              </w:rPr>
            </w:pPr>
            <w:ins w:id="1076" w:author=" " w:date="2019-05-27T03:47:00Z">
              <w:r>
                <w:rPr>
                  <w:rFonts w:cs="Arial" w:hint="eastAsia"/>
                  <w:lang w:eastAsia="ja-JP"/>
                </w:rPr>
                <w:t>F</w:t>
              </w:r>
              <w:r>
                <w:rPr>
                  <w:rFonts w:cs="Arial"/>
                  <w:lang w:eastAsia="ja-JP"/>
                </w:rPr>
                <w:t>undamental requirements for DL intra-band non-contiguous CA is ongoing</w:t>
              </w:r>
            </w:ins>
          </w:p>
        </w:tc>
      </w:tr>
      <w:tr w:rsidR="007F5763" w:rsidRPr="00C9492B" w:rsidTr="005F6C75">
        <w:trPr>
          <w:cantSplit/>
          <w:ins w:id="1077" w:author=" " w:date="2019-05-27T03:50: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7F5763" w:rsidRPr="00AD5BB0" w:rsidRDefault="007F5763" w:rsidP="007F5763">
            <w:pPr>
              <w:pStyle w:val="TAL"/>
              <w:rPr>
                <w:ins w:id="1078" w:author=" " w:date="2019-05-27T03:50:00Z"/>
                <w:rFonts w:cs="Arial"/>
                <w:szCs w:val="18"/>
              </w:rPr>
            </w:pPr>
            <w:ins w:id="1079" w:author=" " w:date="2019-05-27T03:50:00Z">
              <w:r w:rsidRPr="006B7C14">
                <w:rPr>
                  <w:rFonts w:cs="Arial"/>
                  <w:szCs w:val="18"/>
                  <w:lang w:eastAsia="ja-JP"/>
                </w:rPr>
                <w:t>DC_25A-25A_n41A_UL_25A_n41A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7F5763" w:rsidRPr="00596405" w:rsidRDefault="007F5763" w:rsidP="007F5763">
            <w:pPr>
              <w:pStyle w:val="TAL"/>
              <w:rPr>
                <w:ins w:id="1080" w:author=" " w:date="2019-05-27T03:50:00Z"/>
                <w:rFonts w:eastAsia="游ゴシック" w:cs="Arial"/>
                <w:szCs w:val="18"/>
              </w:rPr>
            </w:pPr>
            <w:ins w:id="1081" w:author=" " w:date="2019-05-27T03:50:00Z">
              <w:r w:rsidRPr="00D55669">
                <w:t>Rel-1</w:t>
              </w:r>
              <w:r>
                <w:t>5</w:t>
              </w:r>
            </w:ins>
          </w:p>
        </w:tc>
        <w:tc>
          <w:tcPr>
            <w:tcW w:w="1224" w:type="pct"/>
            <w:tcBorders>
              <w:top w:val="single" w:sz="4" w:space="0" w:color="auto"/>
              <w:left w:val="single" w:sz="4" w:space="0" w:color="auto"/>
              <w:bottom w:val="single" w:sz="4" w:space="0" w:color="auto"/>
              <w:right w:val="single" w:sz="4" w:space="0" w:color="auto"/>
            </w:tcBorders>
            <w:shd w:val="clear" w:color="auto" w:fill="auto"/>
            <w:vAlign w:val="center"/>
          </w:tcPr>
          <w:p w:rsidR="007F5763" w:rsidRPr="00596405" w:rsidRDefault="007F5763" w:rsidP="007F5763">
            <w:pPr>
              <w:spacing w:before="100" w:beforeAutospacing="1" w:after="100" w:afterAutospacing="1"/>
              <w:rPr>
                <w:ins w:id="1082" w:author=" " w:date="2019-05-27T03:50:00Z"/>
                <w:rFonts w:eastAsia="游ゴシック" w:cs="Arial"/>
                <w:szCs w:val="18"/>
              </w:rPr>
            </w:pPr>
            <w:ins w:id="1083" w:author=" " w:date="2019-05-27T03:50:00Z">
              <w:r w:rsidRPr="00D55669">
                <w:rPr>
                  <w:rFonts w:eastAsia="PMingLiU" w:cs="Arial"/>
                  <w:szCs w:val="18"/>
                  <w:lang w:eastAsia="zh-TW"/>
                </w:rPr>
                <w:t>Bill Shvodian Sprint</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7F5763" w:rsidRDefault="007F5763" w:rsidP="007F5763">
            <w:pPr>
              <w:pStyle w:val="TAL"/>
              <w:rPr>
                <w:ins w:id="1084" w:author=" " w:date="2019-05-27T03:50:00Z"/>
                <w:color w:val="000000"/>
              </w:rPr>
            </w:pPr>
            <w:ins w:id="1085" w:author=" " w:date="2019-05-27T03:50:00Z">
              <w:r>
                <w:rPr>
                  <w:color w:val="000000"/>
                </w:rPr>
                <w:t xml:space="preserve">38.101-3: </w:t>
              </w:r>
              <w:r w:rsidRPr="00CC308F">
                <w:rPr>
                  <w:color w:val="000000"/>
                </w:rPr>
                <w:t>R4-1905498</w:t>
              </w:r>
            </w:ins>
          </w:p>
          <w:p w:rsidR="007F5763" w:rsidRDefault="007F5763" w:rsidP="007F5763">
            <w:pPr>
              <w:spacing w:before="100" w:beforeAutospacing="1" w:after="100" w:afterAutospacing="1"/>
              <w:rPr>
                <w:ins w:id="1086" w:author=" " w:date="2019-05-27T03:50:00Z"/>
                <w:rFonts w:ascii="Arial" w:hAnsi="Arial" w:cs="Arial"/>
                <w:sz w:val="18"/>
                <w:szCs w:val="18"/>
              </w:rPr>
            </w:pPr>
            <w:ins w:id="1087" w:author=" " w:date="2019-05-27T03:50:00Z">
              <w:r>
                <w:rPr>
                  <w:color w:val="000000"/>
                </w:rPr>
                <w:t xml:space="preserve">TR 37.716-11-11: </w:t>
              </w:r>
              <w:r w:rsidRPr="0039646E">
                <w:rPr>
                  <w:color w:val="000000"/>
                </w:rPr>
                <w:t>R4-1906220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7F5763" w:rsidRDefault="007F5763" w:rsidP="007F5763">
            <w:pPr>
              <w:pStyle w:val="TAL"/>
              <w:rPr>
                <w:ins w:id="1088" w:author=" " w:date="2019-05-27T03:50:00Z"/>
                <w:rFonts w:cs="Arial"/>
                <w:lang w:eastAsia="ja-JP"/>
              </w:rPr>
            </w:pPr>
            <w:ins w:id="1089" w:author=" " w:date="2019-05-27T03:50:00Z">
              <w:r>
                <w:rPr>
                  <w:lang w:eastAsia="ja-JP"/>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7F5763" w:rsidRDefault="007F5763" w:rsidP="007F5763">
            <w:pPr>
              <w:pStyle w:val="TAL"/>
              <w:rPr>
                <w:ins w:id="1090" w:author=" " w:date="2019-05-27T03:50:00Z"/>
                <w:rFonts w:ascii="Times New Roman" w:hAnsi="Times New Roman"/>
                <w:szCs w:val="18"/>
              </w:rPr>
            </w:pPr>
            <w:ins w:id="1091" w:author=" " w:date="2019-05-27T03:50:00Z">
              <w:r>
                <w:rPr>
                  <w:lang w:eastAsia="ja-JP"/>
                </w:rPr>
                <w:t>N/A</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7F5763" w:rsidRDefault="007F5763" w:rsidP="007F5763">
            <w:pPr>
              <w:pStyle w:val="TAL"/>
              <w:rPr>
                <w:ins w:id="1092" w:author=" " w:date="2019-05-27T03:50:00Z"/>
                <w:rFonts w:cs="Arial"/>
                <w:lang w:eastAsia="ja-JP"/>
              </w:rPr>
            </w:pPr>
            <w:ins w:id="1093" w:author=" " w:date="2019-05-27T03:50:00Z">
              <w:r>
                <w:rPr>
                  <w:lang w:eastAsia="ja-JP"/>
                </w:rPr>
                <w:t>None</w:t>
              </w:r>
            </w:ins>
          </w:p>
        </w:tc>
      </w:tr>
      <w:tr w:rsidR="00DD5877" w:rsidRPr="00C9492B"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094" w:author=" " w:date="2019-05-27T03:5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095" w:author=" " w:date="2019-05-27T03:51:00Z"/>
          <w:trPrChange w:id="1096" w:author=" " w:date="2019-05-27T03:51:00Z">
            <w:trPr>
              <w:cantSplit/>
            </w:trPr>
          </w:trPrChange>
        </w:trPr>
        <w:tc>
          <w:tcPr>
            <w:tcW w:w="1188" w:type="pct"/>
            <w:tcBorders>
              <w:top w:val="single" w:sz="4" w:space="0" w:color="auto"/>
              <w:left w:val="single" w:sz="4" w:space="0" w:color="auto"/>
              <w:bottom w:val="single" w:sz="4" w:space="0" w:color="auto"/>
              <w:right w:val="single" w:sz="4" w:space="0" w:color="auto"/>
            </w:tcBorders>
            <w:shd w:val="clear" w:color="auto" w:fill="auto"/>
            <w:tcPrChange w:id="1097" w:author=" " w:date="2019-05-27T03:51:00Z">
              <w:tcPr>
                <w:tcW w:w="13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DD5877" w:rsidRPr="006B7C14" w:rsidRDefault="00DD5877" w:rsidP="00DD5877">
            <w:pPr>
              <w:pStyle w:val="TAL"/>
              <w:rPr>
                <w:ins w:id="1098" w:author=" " w:date="2019-05-27T03:51:00Z"/>
                <w:rFonts w:cs="Arial"/>
                <w:szCs w:val="18"/>
                <w:lang w:eastAsia="ja-JP"/>
              </w:rPr>
            </w:pPr>
            <w:ins w:id="1099" w:author=" " w:date="2019-05-27T03:51:00Z">
              <w:r w:rsidRPr="005B2FAC">
                <w:rPr>
                  <w:rFonts w:eastAsia="ＭＳ 明朝" w:cs="Arial"/>
                  <w:lang w:val="en-US" w:eastAsia="ja-JP"/>
                </w:rPr>
                <w:t>DC_12A_n78A</w:t>
              </w:r>
              <w:r>
                <w:rPr>
                  <w:rFonts w:eastAsia="ＭＳ 明朝" w:cs="Arial"/>
                  <w:lang w:val="en-US" w:eastAsia="ja-JP"/>
                </w:rPr>
                <w:t>_UL_</w:t>
              </w:r>
              <w:r w:rsidRPr="005B2FAC">
                <w:rPr>
                  <w:rFonts w:eastAsia="ＭＳ 明朝" w:cs="Arial"/>
                  <w:lang w:val="en-US" w:eastAsia="ja-JP"/>
                </w:rPr>
                <w:t>12A_n78A</w:t>
              </w:r>
            </w:ins>
          </w:p>
        </w:tc>
        <w:tc>
          <w:tcPr>
            <w:tcW w:w="546" w:type="pct"/>
            <w:tcBorders>
              <w:top w:val="single" w:sz="4" w:space="0" w:color="auto"/>
              <w:left w:val="single" w:sz="4" w:space="0" w:color="auto"/>
              <w:bottom w:val="single" w:sz="4" w:space="0" w:color="auto"/>
              <w:right w:val="single" w:sz="4" w:space="0" w:color="auto"/>
            </w:tcBorders>
            <w:shd w:val="clear" w:color="auto" w:fill="auto"/>
            <w:tcPrChange w:id="1100" w:author=" " w:date="2019-05-27T03:51:00Z">
              <w:tcPr>
                <w:tcW w:w="509"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DD5877" w:rsidRPr="00D55669" w:rsidRDefault="00DD5877" w:rsidP="00DD5877">
            <w:pPr>
              <w:pStyle w:val="TAL"/>
              <w:rPr>
                <w:ins w:id="1101" w:author=" " w:date="2019-05-27T03:51:00Z"/>
              </w:rPr>
            </w:pPr>
            <w:ins w:id="1102" w:author=" " w:date="2019-05-27T03:51:00Z">
              <w:r>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Change w:id="1103" w:author=" " w:date="2019-05-27T03:51:00Z">
              <w:tcPr>
                <w:tcW w:w="730"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5877" w:rsidRPr="00D55669" w:rsidRDefault="00DD5877" w:rsidP="00DD5877">
            <w:pPr>
              <w:spacing w:before="100" w:beforeAutospacing="1" w:after="100" w:afterAutospacing="1"/>
              <w:rPr>
                <w:ins w:id="1104" w:author=" " w:date="2019-05-27T03:51:00Z"/>
                <w:rFonts w:eastAsia="PMingLiU" w:cs="Arial"/>
                <w:szCs w:val="18"/>
                <w:lang w:eastAsia="zh-TW"/>
              </w:rPr>
            </w:pPr>
            <w:ins w:id="1105" w:author=" " w:date="2019-05-27T03:51:00Z">
              <w:r>
                <w:rPr>
                  <w:lang w:val="en-US" w:eastAsia="sv-SE"/>
                </w:rPr>
                <w:t>Pavlo Nebesny, Rogers</w:t>
              </w:r>
            </w:ins>
          </w:p>
        </w:tc>
        <w:tc>
          <w:tcPr>
            <w:tcW w:w="516" w:type="pct"/>
            <w:tcBorders>
              <w:top w:val="single" w:sz="4" w:space="0" w:color="auto"/>
              <w:left w:val="single" w:sz="4" w:space="0" w:color="auto"/>
              <w:bottom w:val="single" w:sz="4" w:space="0" w:color="auto"/>
              <w:right w:val="single" w:sz="4" w:space="0" w:color="auto"/>
            </w:tcBorders>
            <w:shd w:val="clear" w:color="auto" w:fill="auto"/>
            <w:tcPrChange w:id="1106" w:author=" " w:date="2019-05-27T03:51:00Z">
              <w:tcPr>
                <w:tcW w:w="1036"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1107" w:author=" " w:date="2019-05-27T03:51:00Z"/>
                <w:color w:val="000000"/>
              </w:rPr>
            </w:pPr>
          </w:p>
        </w:tc>
        <w:tc>
          <w:tcPr>
            <w:tcW w:w="429" w:type="pct"/>
            <w:tcBorders>
              <w:top w:val="single" w:sz="4" w:space="0" w:color="auto"/>
              <w:left w:val="single" w:sz="4" w:space="0" w:color="auto"/>
              <w:bottom w:val="single" w:sz="4" w:space="0" w:color="auto"/>
              <w:right w:val="single" w:sz="4" w:space="0" w:color="auto"/>
            </w:tcBorders>
            <w:shd w:val="clear" w:color="auto" w:fill="auto"/>
            <w:tcPrChange w:id="1108" w:author=" " w:date="2019-05-27T03:51:00Z">
              <w:tcPr>
                <w:tcW w:w="29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1109" w:author=" " w:date="2019-05-27T03:51:00Z"/>
              </w:rPr>
            </w:pPr>
            <w:ins w:id="1110" w:author=" " w:date="2019-05-27T03:51:00Z">
              <w:r>
                <w:t>No</w:t>
              </w:r>
            </w:ins>
          </w:p>
          <w:p w:rsidR="00DD5877" w:rsidRDefault="00DD5877" w:rsidP="00DD5877">
            <w:pPr>
              <w:pStyle w:val="TAL"/>
              <w:rPr>
                <w:ins w:id="1111" w:author=" " w:date="2019-05-27T03:51:00Z"/>
                <w:lang w:eastAsia="ja-JP"/>
              </w:rPr>
            </w:pPr>
          </w:p>
        </w:tc>
        <w:tc>
          <w:tcPr>
            <w:tcW w:w="283" w:type="pct"/>
            <w:tcBorders>
              <w:top w:val="single" w:sz="4" w:space="0" w:color="auto"/>
              <w:left w:val="single" w:sz="4" w:space="0" w:color="auto"/>
              <w:bottom w:val="single" w:sz="4" w:space="0" w:color="auto"/>
              <w:right w:val="single" w:sz="4" w:space="0" w:color="auto"/>
            </w:tcBorders>
            <w:shd w:val="clear" w:color="auto" w:fill="auto"/>
            <w:tcPrChange w:id="1112" w:author=" " w:date="2019-05-27T03:51:00Z">
              <w:tcPr>
                <w:tcW w:w="31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1113" w:author=" " w:date="2019-05-27T03:51:00Z"/>
              </w:rPr>
            </w:pPr>
            <w:ins w:id="1114" w:author=" " w:date="2019-05-27T03:51:00Z">
              <w:r>
                <w:t>No</w:t>
              </w:r>
            </w:ins>
          </w:p>
          <w:p w:rsidR="00DD5877" w:rsidRDefault="00DD5877" w:rsidP="00DD5877">
            <w:pPr>
              <w:pStyle w:val="TAL"/>
              <w:rPr>
                <w:ins w:id="1115" w:author=" " w:date="2019-05-27T03:51:00Z"/>
                <w:lang w:eastAsia="ja-JP"/>
              </w:rPr>
            </w:pPr>
          </w:p>
        </w:tc>
        <w:tc>
          <w:tcPr>
            <w:tcW w:w="814" w:type="pct"/>
            <w:tcBorders>
              <w:top w:val="single" w:sz="4" w:space="0" w:color="auto"/>
              <w:left w:val="single" w:sz="4" w:space="0" w:color="auto"/>
              <w:bottom w:val="single" w:sz="4" w:space="0" w:color="auto"/>
              <w:right w:val="single" w:sz="4" w:space="0" w:color="auto"/>
            </w:tcBorders>
            <w:shd w:val="clear" w:color="auto" w:fill="auto"/>
            <w:tcPrChange w:id="1116" w:author=" " w:date="2019-05-27T03:51:00Z">
              <w:tcPr>
                <w:tcW w:w="770" w:type="pct"/>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1117" w:author=" " w:date="2019-05-27T03:51:00Z"/>
                <w:lang w:eastAsia="ja-JP"/>
              </w:rPr>
            </w:pPr>
            <w:ins w:id="1118" w:author=" " w:date="2019-05-27T03:51:00Z">
              <w:r>
                <w:t>Ongoing</w:t>
              </w:r>
            </w:ins>
          </w:p>
        </w:tc>
      </w:tr>
      <w:tr w:rsidR="00DD5877" w:rsidRPr="00C9492B"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119" w:author=" " w:date="2019-05-27T03:5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120" w:author=" " w:date="2019-05-27T03:51:00Z"/>
          <w:trPrChange w:id="1121" w:author=" " w:date="2019-05-27T03:51:00Z">
            <w:trPr>
              <w:cantSplit/>
            </w:trPr>
          </w:trPrChange>
        </w:trPr>
        <w:tc>
          <w:tcPr>
            <w:tcW w:w="1188" w:type="pct"/>
            <w:tcBorders>
              <w:top w:val="single" w:sz="4" w:space="0" w:color="auto"/>
              <w:left w:val="single" w:sz="4" w:space="0" w:color="auto"/>
              <w:bottom w:val="single" w:sz="4" w:space="0" w:color="auto"/>
              <w:right w:val="single" w:sz="4" w:space="0" w:color="auto"/>
            </w:tcBorders>
            <w:shd w:val="clear" w:color="auto" w:fill="auto"/>
            <w:tcPrChange w:id="1122" w:author=" " w:date="2019-05-27T03:51:00Z">
              <w:tcPr>
                <w:tcW w:w="13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DD5877" w:rsidRPr="006B7C14" w:rsidRDefault="00DD5877" w:rsidP="00DD5877">
            <w:pPr>
              <w:pStyle w:val="TAL"/>
              <w:rPr>
                <w:ins w:id="1123" w:author=" " w:date="2019-05-27T03:51:00Z"/>
                <w:rFonts w:cs="Arial"/>
                <w:szCs w:val="18"/>
                <w:lang w:eastAsia="ja-JP"/>
              </w:rPr>
            </w:pPr>
            <w:ins w:id="1124" w:author=" " w:date="2019-05-27T03:51:00Z">
              <w:r w:rsidRPr="005B2FAC">
                <w:rPr>
                  <w:rFonts w:eastAsia="ＭＳ 明朝" w:cs="Arial"/>
                  <w:lang w:val="en-US" w:eastAsia="ja-JP"/>
                </w:rPr>
                <w:t>DC_12A_n38A</w:t>
              </w:r>
              <w:r>
                <w:rPr>
                  <w:rFonts w:eastAsia="ＭＳ 明朝" w:cs="Arial"/>
                  <w:lang w:val="en-US" w:eastAsia="ja-JP"/>
                </w:rPr>
                <w:t>_UL_</w:t>
              </w:r>
              <w:r w:rsidRPr="005B2FAC">
                <w:rPr>
                  <w:rFonts w:eastAsia="ＭＳ 明朝" w:cs="Arial"/>
                  <w:lang w:val="en-US" w:eastAsia="ja-JP"/>
                </w:rPr>
                <w:t>12A_n38A</w:t>
              </w:r>
            </w:ins>
          </w:p>
        </w:tc>
        <w:tc>
          <w:tcPr>
            <w:tcW w:w="546" w:type="pct"/>
            <w:tcBorders>
              <w:top w:val="single" w:sz="4" w:space="0" w:color="auto"/>
              <w:left w:val="single" w:sz="4" w:space="0" w:color="auto"/>
              <w:bottom w:val="single" w:sz="4" w:space="0" w:color="auto"/>
              <w:right w:val="single" w:sz="4" w:space="0" w:color="auto"/>
            </w:tcBorders>
            <w:shd w:val="clear" w:color="auto" w:fill="auto"/>
            <w:tcPrChange w:id="1125" w:author=" " w:date="2019-05-27T03:51:00Z">
              <w:tcPr>
                <w:tcW w:w="509"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DD5877" w:rsidRPr="00D55669" w:rsidRDefault="00DD5877" w:rsidP="00DD5877">
            <w:pPr>
              <w:pStyle w:val="TAL"/>
              <w:rPr>
                <w:ins w:id="1126" w:author=" " w:date="2019-05-27T03:51:00Z"/>
              </w:rPr>
            </w:pPr>
            <w:ins w:id="1127" w:author=" " w:date="2019-05-27T03:51:00Z">
              <w:r>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Change w:id="1128" w:author=" " w:date="2019-05-27T03:51:00Z">
              <w:tcPr>
                <w:tcW w:w="730"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5877" w:rsidRPr="00D55669" w:rsidRDefault="00DD5877" w:rsidP="00DD5877">
            <w:pPr>
              <w:spacing w:before="100" w:beforeAutospacing="1" w:after="100" w:afterAutospacing="1"/>
              <w:rPr>
                <w:ins w:id="1129" w:author=" " w:date="2019-05-27T03:51:00Z"/>
                <w:rFonts w:eastAsia="PMingLiU" w:cs="Arial"/>
                <w:szCs w:val="18"/>
                <w:lang w:eastAsia="zh-TW"/>
              </w:rPr>
            </w:pPr>
            <w:ins w:id="1130" w:author=" " w:date="2019-05-27T03:51:00Z">
              <w:r w:rsidRPr="00F3220F">
                <w:rPr>
                  <w:lang w:val="en-US" w:eastAsia="sv-SE"/>
                </w:rPr>
                <w:t>Pavlo Nebesny, Rogers</w:t>
              </w:r>
            </w:ins>
          </w:p>
        </w:tc>
        <w:tc>
          <w:tcPr>
            <w:tcW w:w="516" w:type="pct"/>
            <w:tcBorders>
              <w:top w:val="single" w:sz="4" w:space="0" w:color="auto"/>
              <w:left w:val="single" w:sz="4" w:space="0" w:color="auto"/>
              <w:bottom w:val="single" w:sz="4" w:space="0" w:color="auto"/>
              <w:right w:val="single" w:sz="4" w:space="0" w:color="auto"/>
            </w:tcBorders>
            <w:shd w:val="clear" w:color="auto" w:fill="auto"/>
            <w:tcPrChange w:id="1131" w:author=" " w:date="2019-05-27T03:51:00Z">
              <w:tcPr>
                <w:tcW w:w="1036"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1132" w:author=" " w:date="2019-05-27T03:51:00Z"/>
                <w:color w:val="000000"/>
              </w:rPr>
            </w:pPr>
          </w:p>
        </w:tc>
        <w:tc>
          <w:tcPr>
            <w:tcW w:w="429" w:type="pct"/>
            <w:tcBorders>
              <w:top w:val="single" w:sz="4" w:space="0" w:color="auto"/>
              <w:left w:val="single" w:sz="4" w:space="0" w:color="auto"/>
              <w:bottom w:val="single" w:sz="4" w:space="0" w:color="auto"/>
              <w:right w:val="single" w:sz="4" w:space="0" w:color="auto"/>
            </w:tcBorders>
            <w:shd w:val="clear" w:color="auto" w:fill="auto"/>
            <w:tcPrChange w:id="1133" w:author=" " w:date="2019-05-27T03:51:00Z">
              <w:tcPr>
                <w:tcW w:w="29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1134" w:author=" " w:date="2019-05-27T03:51:00Z"/>
              </w:rPr>
            </w:pPr>
            <w:ins w:id="1135" w:author=" " w:date="2019-05-27T03:51:00Z">
              <w:r>
                <w:t>No</w:t>
              </w:r>
            </w:ins>
          </w:p>
          <w:p w:rsidR="00DD5877" w:rsidRDefault="00DD5877" w:rsidP="00DD5877">
            <w:pPr>
              <w:pStyle w:val="TAL"/>
              <w:rPr>
                <w:ins w:id="1136" w:author=" " w:date="2019-05-27T03:51:00Z"/>
                <w:lang w:eastAsia="ja-JP"/>
              </w:rPr>
            </w:pPr>
          </w:p>
        </w:tc>
        <w:tc>
          <w:tcPr>
            <w:tcW w:w="283" w:type="pct"/>
            <w:tcBorders>
              <w:top w:val="single" w:sz="4" w:space="0" w:color="auto"/>
              <w:left w:val="single" w:sz="4" w:space="0" w:color="auto"/>
              <w:bottom w:val="single" w:sz="4" w:space="0" w:color="auto"/>
              <w:right w:val="single" w:sz="4" w:space="0" w:color="auto"/>
            </w:tcBorders>
            <w:shd w:val="clear" w:color="auto" w:fill="auto"/>
            <w:tcPrChange w:id="1137" w:author=" " w:date="2019-05-27T03:51:00Z">
              <w:tcPr>
                <w:tcW w:w="31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1138" w:author=" " w:date="2019-05-27T03:51:00Z"/>
              </w:rPr>
            </w:pPr>
            <w:ins w:id="1139" w:author=" " w:date="2019-05-27T03:51:00Z">
              <w:r>
                <w:t>No</w:t>
              </w:r>
            </w:ins>
          </w:p>
          <w:p w:rsidR="00DD5877" w:rsidRDefault="00DD5877" w:rsidP="00DD5877">
            <w:pPr>
              <w:pStyle w:val="TAL"/>
              <w:rPr>
                <w:ins w:id="1140" w:author=" " w:date="2019-05-27T03:51:00Z"/>
                <w:lang w:eastAsia="ja-JP"/>
              </w:rPr>
            </w:pPr>
          </w:p>
        </w:tc>
        <w:tc>
          <w:tcPr>
            <w:tcW w:w="814" w:type="pct"/>
            <w:tcBorders>
              <w:top w:val="single" w:sz="4" w:space="0" w:color="auto"/>
              <w:left w:val="single" w:sz="4" w:space="0" w:color="auto"/>
              <w:bottom w:val="single" w:sz="4" w:space="0" w:color="auto"/>
              <w:right w:val="single" w:sz="4" w:space="0" w:color="auto"/>
            </w:tcBorders>
            <w:shd w:val="clear" w:color="auto" w:fill="auto"/>
            <w:tcPrChange w:id="1141" w:author=" " w:date="2019-05-27T03:51:00Z">
              <w:tcPr>
                <w:tcW w:w="770" w:type="pct"/>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1142" w:author=" " w:date="2019-05-27T03:51:00Z"/>
                <w:lang w:eastAsia="ja-JP"/>
              </w:rPr>
            </w:pPr>
            <w:ins w:id="1143" w:author=" " w:date="2019-05-27T03:51:00Z">
              <w:r>
                <w:t>Ongoing</w:t>
              </w:r>
            </w:ins>
          </w:p>
        </w:tc>
      </w:tr>
      <w:tr w:rsidR="00DD5877" w:rsidRPr="00C9492B"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144" w:author=" " w:date="2019-05-27T03:5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145" w:author=" " w:date="2019-05-27T03:51:00Z"/>
          <w:trPrChange w:id="1146" w:author=" " w:date="2019-05-27T03:51:00Z">
            <w:trPr>
              <w:cantSplit/>
            </w:trPr>
          </w:trPrChange>
        </w:trPr>
        <w:tc>
          <w:tcPr>
            <w:tcW w:w="1188" w:type="pct"/>
            <w:tcBorders>
              <w:top w:val="single" w:sz="4" w:space="0" w:color="auto"/>
              <w:left w:val="single" w:sz="4" w:space="0" w:color="auto"/>
              <w:bottom w:val="single" w:sz="4" w:space="0" w:color="auto"/>
              <w:right w:val="single" w:sz="4" w:space="0" w:color="auto"/>
            </w:tcBorders>
            <w:shd w:val="clear" w:color="auto" w:fill="auto"/>
            <w:tcPrChange w:id="1147" w:author=" " w:date="2019-05-27T03:51:00Z">
              <w:tcPr>
                <w:tcW w:w="13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DD5877" w:rsidRPr="006B7C14" w:rsidRDefault="00DD5877" w:rsidP="00DD5877">
            <w:pPr>
              <w:pStyle w:val="TAL"/>
              <w:rPr>
                <w:ins w:id="1148" w:author=" " w:date="2019-05-27T03:51:00Z"/>
                <w:rFonts w:cs="Arial"/>
                <w:szCs w:val="18"/>
                <w:lang w:eastAsia="ja-JP"/>
              </w:rPr>
            </w:pPr>
            <w:ins w:id="1149" w:author=" " w:date="2019-05-27T03:51:00Z">
              <w:r w:rsidRPr="005B2FAC">
                <w:rPr>
                  <w:rFonts w:eastAsia="ＭＳ 明朝" w:cs="Arial"/>
                  <w:lang w:val="en-US" w:eastAsia="ja-JP"/>
                </w:rPr>
                <w:t>DC_5A_n38A</w:t>
              </w:r>
              <w:r>
                <w:rPr>
                  <w:rFonts w:eastAsia="ＭＳ 明朝" w:cs="Arial"/>
                  <w:lang w:val="en-US" w:eastAsia="ja-JP"/>
                </w:rPr>
                <w:t>_UL_</w:t>
              </w:r>
              <w:r w:rsidRPr="005B2FAC">
                <w:rPr>
                  <w:rFonts w:eastAsia="ＭＳ 明朝" w:cs="Arial"/>
                  <w:lang w:val="en-US" w:eastAsia="ja-JP"/>
                </w:rPr>
                <w:t>5A_n38A</w:t>
              </w:r>
            </w:ins>
          </w:p>
        </w:tc>
        <w:tc>
          <w:tcPr>
            <w:tcW w:w="546" w:type="pct"/>
            <w:tcBorders>
              <w:top w:val="single" w:sz="4" w:space="0" w:color="auto"/>
              <w:left w:val="single" w:sz="4" w:space="0" w:color="auto"/>
              <w:bottom w:val="single" w:sz="4" w:space="0" w:color="auto"/>
              <w:right w:val="single" w:sz="4" w:space="0" w:color="auto"/>
            </w:tcBorders>
            <w:shd w:val="clear" w:color="auto" w:fill="auto"/>
            <w:tcPrChange w:id="1150" w:author=" " w:date="2019-05-27T03:51:00Z">
              <w:tcPr>
                <w:tcW w:w="509"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DD5877" w:rsidRPr="00D55669" w:rsidRDefault="00DD5877" w:rsidP="00DD5877">
            <w:pPr>
              <w:pStyle w:val="TAL"/>
              <w:rPr>
                <w:ins w:id="1151" w:author=" " w:date="2019-05-27T03:51:00Z"/>
              </w:rPr>
            </w:pPr>
            <w:ins w:id="1152" w:author=" " w:date="2019-05-27T03:51:00Z">
              <w:r>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Change w:id="1153" w:author=" " w:date="2019-05-27T03:51:00Z">
              <w:tcPr>
                <w:tcW w:w="730"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5877" w:rsidRPr="00D55669" w:rsidRDefault="00DD5877" w:rsidP="00DD5877">
            <w:pPr>
              <w:spacing w:before="100" w:beforeAutospacing="1" w:after="100" w:afterAutospacing="1"/>
              <w:rPr>
                <w:ins w:id="1154" w:author=" " w:date="2019-05-27T03:51:00Z"/>
                <w:rFonts w:eastAsia="PMingLiU" w:cs="Arial"/>
                <w:szCs w:val="18"/>
                <w:lang w:eastAsia="zh-TW"/>
              </w:rPr>
            </w:pPr>
            <w:ins w:id="1155" w:author=" " w:date="2019-05-27T03:51:00Z">
              <w:r w:rsidRPr="00F3220F">
                <w:rPr>
                  <w:lang w:val="en-US" w:eastAsia="sv-SE"/>
                </w:rPr>
                <w:t>Pavlo Nebesny, Rogers</w:t>
              </w:r>
            </w:ins>
          </w:p>
        </w:tc>
        <w:tc>
          <w:tcPr>
            <w:tcW w:w="516" w:type="pct"/>
            <w:tcBorders>
              <w:top w:val="single" w:sz="4" w:space="0" w:color="auto"/>
              <w:left w:val="single" w:sz="4" w:space="0" w:color="auto"/>
              <w:bottom w:val="single" w:sz="4" w:space="0" w:color="auto"/>
              <w:right w:val="single" w:sz="4" w:space="0" w:color="auto"/>
            </w:tcBorders>
            <w:shd w:val="clear" w:color="auto" w:fill="auto"/>
            <w:tcPrChange w:id="1156" w:author=" " w:date="2019-05-27T03:51:00Z">
              <w:tcPr>
                <w:tcW w:w="1036"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1157" w:author=" " w:date="2019-05-27T03:51:00Z"/>
                <w:color w:val="000000"/>
              </w:rPr>
            </w:pPr>
          </w:p>
        </w:tc>
        <w:tc>
          <w:tcPr>
            <w:tcW w:w="429" w:type="pct"/>
            <w:tcBorders>
              <w:top w:val="single" w:sz="4" w:space="0" w:color="auto"/>
              <w:left w:val="single" w:sz="4" w:space="0" w:color="auto"/>
              <w:bottom w:val="single" w:sz="4" w:space="0" w:color="auto"/>
              <w:right w:val="single" w:sz="4" w:space="0" w:color="auto"/>
            </w:tcBorders>
            <w:shd w:val="clear" w:color="auto" w:fill="auto"/>
            <w:tcPrChange w:id="1158" w:author=" " w:date="2019-05-27T03:51:00Z">
              <w:tcPr>
                <w:tcW w:w="29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1159" w:author=" " w:date="2019-05-27T03:51:00Z"/>
              </w:rPr>
            </w:pPr>
            <w:ins w:id="1160" w:author=" " w:date="2019-05-27T03:51:00Z">
              <w:r>
                <w:t>No</w:t>
              </w:r>
            </w:ins>
          </w:p>
          <w:p w:rsidR="00DD5877" w:rsidRDefault="00DD5877" w:rsidP="00DD5877">
            <w:pPr>
              <w:pStyle w:val="TAL"/>
              <w:rPr>
                <w:ins w:id="1161" w:author=" " w:date="2019-05-27T03:51:00Z"/>
                <w:lang w:eastAsia="ja-JP"/>
              </w:rPr>
            </w:pPr>
          </w:p>
        </w:tc>
        <w:tc>
          <w:tcPr>
            <w:tcW w:w="283" w:type="pct"/>
            <w:tcBorders>
              <w:top w:val="single" w:sz="4" w:space="0" w:color="auto"/>
              <w:left w:val="single" w:sz="4" w:space="0" w:color="auto"/>
              <w:bottom w:val="single" w:sz="4" w:space="0" w:color="auto"/>
              <w:right w:val="single" w:sz="4" w:space="0" w:color="auto"/>
            </w:tcBorders>
            <w:shd w:val="clear" w:color="auto" w:fill="auto"/>
            <w:tcPrChange w:id="1162" w:author=" " w:date="2019-05-27T03:51:00Z">
              <w:tcPr>
                <w:tcW w:w="31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1163" w:author=" " w:date="2019-05-27T03:51:00Z"/>
              </w:rPr>
            </w:pPr>
            <w:ins w:id="1164" w:author=" " w:date="2019-05-27T03:51:00Z">
              <w:r>
                <w:t>No</w:t>
              </w:r>
            </w:ins>
          </w:p>
          <w:p w:rsidR="00DD5877" w:rsidRDefault="00DD5877" w:rsidP="00DD5877">
            <w:pPr>
              <w:pStyle w:val="TAL"/>
              <w:rPr>
                <w:ins w:id="1165" w:author=" " w:date="2019-05-27T03:51:00Z"/>
                <w:lang w:eastAsia="ja-JP"/>
              </w:rPr>
            </w:pPr>
          </w:p>
        </w:tc>
        <w:tc>
          <w:tcPr>
            <w:tcW w:w="814" w:type="pct"/>
            <w:tcBorders>
              <w:top w:val="single" w:sz="4" w:space="0" w:color="auto"/>
              <w:left w:val="single" w:sz="4" w:space="0" w:color="auto"/>
              <w:bottom w:val="single" w:sz="4" w:space="0" w:color="auto"/>
              <w:right w:val="single" w:sz="4" w:space="0" w:color="auto"/>
            </w:tcBorders>
            <w:shd w:val="clear" w:color="auto" w:fill="auto"/>
            <w:tcPrChange w:id="1166" w:author=" " w:date="2019-05-27T03:51:00Z">
              <w:tcPr>
                <w:tcW w:w="770" w:type="pct"/>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1167" w:author=" " w:date="2019-05-27T03:51:00Z"/>
                <w:lang w:eastAsia="ja-JP"/>
              </w:rPr>
            </w:pPr>
            <w:ins w:id="1168" w:author=" " w:date="2019-05-27T03:51:00Z">
              <w:r>
                <w:t>Ongoing</w:t>
              </w:r>
            </w:ins>
          </w:p>
        </w:tc>
      </w:tr>
      <w:tr w:rsidR="00DD5877" w:rsidRPr="00C9492B"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169" w:author=" " w:date="2019-05-27T03:5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170" w:author=" " w:date="2019-05-27T03:50:00Z"/>
          <w:trPrChange w:id="1171" w:author=" " w:date="2019-05-27T03:51:00Z">
            <w:trPr>
              <w:cantSplit/>
            </w:trPr>
          </w:trPrChange>
        </w:trPr>
        <w:tc>
          <w:tcPr>
            <w:tcW w:w="1188" w:type="pct"/>
            <w:tcBorders>
              <w:top w:val="single" w:sz="4" w:space="0" w:color="auto"/>
              <w:left w:val="single" w:sz="4" w:space="0" w:color="auto"/>
              <w:bottom w:val="single" w:sz="4" w:space="0" w:color="auto"/>
              <w:right w:val="single" w:sz="4" w:space="0" w:color="auto"/>
            </w:tcBorders>
            <w:shd w:val="clear" w:color="auto" w:fill="auto"/>
            <w:tcPrChange w:id="1172" w:author=" " w:date="2019-05-27T03:51:00Z">
              <w:tcPr>
                <w:tcW w:w="13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DD5877" w:rsidRPr="006B7C14" w:rsidRDefault="00DD5877" w:rsidP="00DD5877">
            <w:pPr>
              <w:pStyle w:val="TAL"/>
              <w:rPr>
                <w:ins w:id="1173" w:author=" " w:date="2019-05-27T03:50:00Z"/>
                <w:rFonts w:cs="Arial"/>
                <w:szCs w:val="18"/>
                <w:lang w:eastAsia="ja-JP"/>
              </w:rPr>
            </w:pPr>
            <w:ins w:id="1174" w:author=" " w:date="2019-05-27T03:51:00Z">
              <w:r w:rsidRPr="005B2FAC">
                <w:rPr>
                  <w:rFonts w:eastAsia="ＭＳ 明朝" w:cs="Arial"/>
                  <w:lang w:val="en-US" w:eastAsia="ja-JP"/>
                </w:rPr>
                <w:t>DC_12A_n7A</w:t>
              </w:r>
              <w:r>
                <w:rPr>
                  <w:rFonts w:eastAsia="ＭＳ 明朝" w:cs="Arial"/>
                  <w:lang w:val="en-US" w:eastAsia="ja-JP"/>
                </w:rPr>
                <w:t>_UL_</w:t>
              </w:r>
              <w:r w:rsidRPr="005B2FAC">
                <w:rPr>
                  <w:rFonts w:eastAsia="ＭＳ 明朝" w:cs="Arial"/>
                  <w:lang w:val="en-US" w:eastAsia="ja-JP"/>
                </w:rPr>
                <w:t>12A_n7A</w:t>
              </w:r>
            </w:ins>
          </w:p>
        </w:tc>
        <w:tc>
          <w:tcPr>
            <w:tcW w:w="546" w:type="pct"/>
            <w:tcBorders>
              <w:top w:val="single" w:sz="4" w:space="0" w:color="auto"/>
              <w:left w:val="single" w:sz="4" w:space="0" w:color="auto"/>
              <w:bottom w:val="single" w:sz="4" w:space="0" w:color="auto"/>
              <w:right w:val="single" w:sz="4" w:space="0" w:color="auto"/>
            </w:tcBorders>
            <w:shd w:val="clear" w:color="auto" w:fill="auto"/>
            <w:tcPrChange w:id="1175" w:author=" " w:date="2019-05-27T03:51:00Z">
              <w:tcPr>
                <w:tcW w:w="509"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DD5877" w:rsidRPr="00D55669" w:rsidRDefault="00DD5877" w:rsidP="00DD5877">
            <w:pPr>
              <w:pStyle w:val="TAL"/>
              <w:rPr>
                <w:ins w:id="1176" w:author=" " w:date="2019-05-27T03:50:00Z"/>
              </w:rPr>
            </w:pPr>
            <w:ins w:id="1177" w:author=" " w:date="2019-05-27T03:51:00Z">
              <w:r>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Change w:id="1178" w:author=" " w:date="2019-05-27T03:51:00Z">
              <w:tcPr>
                <w:tcW w:w="730"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5877" w:rsidRPr="00D55669" w:rsidRDefault="00DD5877" w:rsidP="00DD5877">
            <w:pPr>
              <w:spacing w:before="100" w:beforeAutospacing="1" w:after="100" w:afterAutospacing="1"/>
              <w:rPr>
                <w:ins w:id="1179" w:author=" " w:date="2019-05-27T03:50:00Z"/>
                <w:rFonts w:eastAsia="PMingLiU" w:cs="Arial"/>
                <w:szCs w:val="18"/>
                <w:lang w:eastAsia="zh-TW"/>
              </w:rPr>
            </w:pPr>
            <w:ins w:id="1180" w:author=" " w:date="2019-05-27T03:51:00Z">
              <w:r w:rsidRPr="00F3220F">
                <w:rPr>
                  <w:lang w:val="en-US" w:eastAsia="sv-SE"/>
                </w:rPr>
                <w:t>Pavlo Nebesny, Rogers</w:t>
              </w:r>
            </w:ins>
          </w:p>
        </w:tc>
        <w:tc>
          <w:tcPr>
            <w:tcW w:w="516" w:type="pct"/>
            <w:tcBorders>
              <w:top w:val="single" w:sz="4" w:space="0" w:color="auto"/>
              <w:left w:val="single" w:sz="4" w:space="0" w:color="auto"/>
              <w:bottom w:val="single" w:sz="4" w:space="0" w:color="auto"/>
              <w:right w:val="single" w:sz="4" w:space="0" w:color="auto"/>
            </w:tcBorders>
            <w:shd w:val="clear" w:color="auto" w:fill="auto"/>
            <w:tcPrChange w:id="1181" w:author=" " w:date="2019-05-27T03:51:00Z">
              <w:tcPr>
                <w:tcW w:w="1036"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1182" w:author=" " w:date="2019-05-27T03:50:00Z"/>
                <w:color w:val="000000"/>
              </w:rPr>
            </w:pPr>
          </w:p>
        </w:tc>
        <w:tc>
          <w:tcPr>
            <w:tcW w:w="429" w:type="pct"/>
            <w:tcBorders>
              <w:top w:val="single" w:sz="4" w:space="0" w:color="auto"/>
              <w:left w:val="single" w:sz="4" w:space="0" w:color="auto"/>
              <w:bottom w:val="single" w:sz="4" w:space="0" w:color="auto"/>
              <w:right w:val="single" w:sz="4" w:space="0" w:color="auto"/>
            </w:tcBorders>
            <w:shd w:val="clear" w:color="auto" w:fill="auto"/>
            <w:tcPrChange w:id="1183" w:author=" " w:date="2019-05-27T03:51:00Z">
              <w:tcPr>
                <w:tcW w:w="29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1184" w:author=" " w:date="2019-05-27T03:51:00Z"/>
              </w:rPr>
            </w:pPr>
            <w:ins w:id="1185" w:author=" " w:date="2019-05-27T03:51:00Z">
              <w:r>
                <w:t>No</w:t>
              </w:r>
            </w:ins>
          </w:p>
          <w:p w:rsidR="00DD5877" w:rsidRDefault="00DD5877" w:rsidP="00DD5877">
            <w:pPr>
              <w:pStyle w:val="TAL"/>
              <w:rPr>
                <w:ins w:id="1186" w:author=" " w:date="2019-05-27T03:50:00Z"/>
                <w:lang w:eastAsia="ja-JP"/>
              </w:rPr>
            </w:pPr>
          </w:p>
        </w:tc>
        <w:tc>
          <w:tcPr>
            <w:tcW w:w="283" w:type="pct"/>
            <w:tcBorders>
              <w:top w:val="single" w:sz="4" w:space="0" w:color="auto"/>
              <w:left w:val="single" w:sz="4" w:space="0" w:color="auto"/>
              <w:bottom w:val="single" w:sz="4" w:space="0" w:color="auto"/>
              <w:right w:val="single" w:sz="4" w:space="0" w:color="auto"/>
            </w:tcBorders>
            <w:shd w:val="clear" w:color="auto" w:fill="auto"/>
            <w:tcPrChange w:id="1187" w:author=" " w:date="2019-05-27T03:51:00Z">
              <w:tcPr>
                <w:tcW w:w="31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1188" w:author=" " w:date="2019-05-27T03:51:00Z"/>
              </w:rPr>
            </w:pPr>
            <w:ins w:id="1189" w:author=" " w:date="2019-05-27T03:51:00Z">
              <w:r>
                <w:t>No</w:t>
              </w:r>
            </w:ins>
          </w:p>
          <w:p w:rsidR="00DD5877" w:rsidRDefault="00DD5877" w:rsidP="00DD5877">
            <w:pPr>
              <w:pStyle w:val="TAL"/>
              <w:rPr>
                <w:ins w:id="1190" w:author=" " w:date="2019-05-27T03:50:00Z"/>
                <w:lang w:eastAsia="ja-JP"/>
              </w:rPr>
            </w:pPr>
          </w:p>
        </w:tc>
        <w:tc>
          <w:tcPr>
            <w:tcW w:w="814" w:type="pct"/>
            <w:tcBorders>
              <w:top w:val="single" w:sz="4" w:space="0" w:color="auto"/>
              <w:left w:val="single" w:sz="4" w:space="0" w:color="auto"/>
              <w:bottom w:val="single" w:sz="4" w:space="0" w:color="auto"/>
              <w:right w:val="single" w:sz="4" w:space="0" w:color="auto"/>
            </w:tcBorders>
            <w:shd w:val="clear" w:color="auto" w:fill="auto"/>
            <w:tcPrChange w:id="1191" w:author=" " w:date="2019-05-27T03:51:00Z">
              <w:tcPr>
                <w:tcW w:w="770" w:type="pct"/>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1192" w:author=" " w:date="2019-05-27T03:50:00Z"/>
                <w:lang w:eastAsia="ja-JP"/>
              </w:rPr>
            </w:pPr>
            <w:ins w:id="1193" w:author=" " w:date="2019-05-27T03:51:00Z">
              <w:r>
                <w:t>Ongoing</w:t>
              </w:r>
            </w:ins>
          </w:p>
        </w:tc>
      </w:tr>
      <w:tr w:rsidR="00DD5877" w:rsidRPr="00C9492B" w:rsidTr="005F6C7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194" w:author=" " w:date="2019-05-27T03:5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ins w:id="1195" w:author=" " w:date="2019-05-27T03:50:00Z"/>
          <w:trPrChange w:id="1196" w:author=" " w:date="2019-05-27T03:51:00Z">
            <w:trPr>
              <w:cantSplit/>
            </w:trPr>
          </w:trPrChange>
        </w:trPr>
        <w:tc>
          <w:tcPr>
            <w:tcW w:w="1188" w:type="pct"/>
            <w:tcBorders>
              <w:top w:val="single" w:sz="4" w:space="0" w:color="auto"/>
              <w:left w:val="single" w:sz="4" w:space="0" w:color="auto"/>
              <w:bottom w:val="single" w:sz="4" w:space="0" w:color="auto"/>
              <w:right w:val="single" w:sz="4" w:space="0" w:color="auto"/>
            </w:tcBorders>
            <w:shd w:val="clear" w:color="auto" w:fill="auto"/>
            <w:tcPrChange w:id="1197" w:author=" " w:date="2019-05-27T03:51:00Z">
              <w:tcPr>
                <w:tcW w:w="13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DD5877" w:rsidRPr="006B7C14" w:rsidRDefault="00DD5877" w:rsidP="00DD5877">
            <w:pPr>
              <w:pStyle w:val="TAL"/>
              <w:rPr>
                <w:ins w:id="1198" w:author=" " w:date="2019-05-27T03:50:00Z"/>
                <w:rFonts w:cs="Arial"/>
                <w:szCs w:val="18"/>
                <w:lang w:eastAsia="ja-JP"/>
              </w:rPr>
            </w:pPr>
            <w:ins w:id="1199" w:author=" " w:date="2019-05-27T03:51:00Z">
              <w:r w:rsidRPr="005B2FAC">
                <w:rPr>
                  <w:rFonts w:eastAsia="ＭＳ 明朝" w:cs="Arial"/>
                  <w:lang w:val="en-US" w:eastAsia="ja-JP"/>
                </w:rPr>
                <w:t>DC_66A_n7A</w:t>
              </w:r>
              <w:r>
                <w:rPr>
                  <w:rFonts w:eastAsia="ＭＳ 明朝" w:cs="Arial"/>
                  <w:lang w:val="en-US" w:eastAsia="ja-JP"/>
                </w:rPr>
                <w:t>_UL_</w:t>
              </w:r>
              <w:r w:rsidRPr="005B2FAC">
                <w:rPr>
                  <w:rFonts w:eastAsia="ＭＳ 明朝" w:cs="Arial"/>
                  <w:lang w:val="en-US" w:eastAsia="ja-JP"/>
                </w:rPr>
                <w:t>66A_n7A</w:t>
              </w:r>
            </w:ins>
          </w:p>
        </w:tc>
        <w:tc>
          <w:tcPr>
            <w:tcW w:w="546" w:type="pct"/>
            <w:tcBorders>
              <w:top w:val="single" w:sz="4" w:space="0" w:color="auto"/>
              <w:left w:val="single" w:sz="4" w:space="0" w:color="auto"/>
              <w:bottom w:val="single" w:sz="4" w:space="0" w:color="auto"/>
              <w:right w:val="single" w:sz="4" w:space="0" w:color="auto"/>
            </w:tcBorders>
            <w:shd w:val="clear" w:color="auto" w:fill="auto"/>
            <w:tcPrChange w:id="1200" w:author=" " w:date="2019-05-27T03:51:00Z">
              <w:tcPr>
                <w:tcW w:w="509"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DD5877" w:rsidRPr="00D55669" w:rsidRDefault="00DD5877" w:rsidP="00DD5877">
            <w:pPr>
              <w:pStyle w:val="TAL"/>
              <w:rPr>
                <w:ins w:id="1201" w:author=" " w:date="2019-05-27T03:50:00Z"/>
              </w:rPr>
            </w:pPr>
            <w:ins w:id="1202" w:author=" " w:date="2019-05-27T03:51:00Z">
              <w:r>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Change w:id="1203" w:author=" " w:date="2019-05-27T03:51:00Z">
              <w:tcPr>
                <w:tcW w:w="730" w:type="pct"/>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5877" w:rsidRPr="00D55669" w:rsidRDefault="00DD5877" w:rsidP="00DD5877">
            <w:pPr>
              <w:spacing w:before="100" w:beforeAutospacing="1" w:after="100" w:afterAutospacing="1"/>
              <w:rPr>
                <w:ins w:id="1204" w:author=" " w:date="2019-05-27T03:50:00Z"/>
                <w:rFonts w:eastAsia="PMingLiU" w:cs="Arial"/>
                <w:szCs w:val="18"/>
                <w:lang w:eastAsia="zh-TW"/>
              </w:rPr>
            </w:pPr>
            <w:ins w:id="1205" w:author=" " w:date="2019-05-27T03:51:00Z">
              <w:r w:rsidRPr="00F3220F">
                <w:rPr>
                  <w:lang w:val="en-US" w:eastAsia="sv-SE"/>
                </w:rPr>
                <w:t>Pavlo Nebesny, Rogers</w:t>
              </w:r>
            </w:ins>
          </w:p>
        </w:tc>
        <w:tc>
          <w:tcPr>
            <w:tcW w:w="516" w:type="pct"/>
            <w:tcBorders>
              <w:top w:val="single" w:sz="4" w:space="0" w:color="auto"/>
              <w:left w:val="single" w:sz="4" w:space="0" w:color="auto"/>
              <w:bottom w:val="single" w:sz="4" w:space="0" w:color="auto"/>
              <w:right w:val="single" w:sz="4" w:space="0" w:color="auto"/>
            </w:tcBorders>
            <w:shd w:val="clear" w:color="auto" w:fill="auto"/>
            <w:tcPrChange w:id="1206" w:author=" " w:date="2019-05-27T03:51:00Z">
              <w:tcPr>
                <w:tcW w:w="1036" w:type="pct"/>
                <w:gridSpan w:val="7"/>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1207" w:author=" " w:date="2019-05-27T03:50:00Z"/>
                <w:color w:val="000000"/>
              </w:rPr>
            </w:pPr>
          </w:p>
        </w:tc>
        <w:tc>
          <w:tcPr>
            <w:tcW w:w="429" w:type="pct"/>
            <w:tcBorders>
              <w:top w:val="single" w:sz="4" w:space="0" w:color="auto"/>
              <w:left w:val="single" w:sz="4" w:space="0" w:color="auto"/>
              <w:bottom w:val="single" w:sz="4" w:space="0" w:color="auto"/>
              <w:right w:val="single" w:sz="4" w:space="0" w:color="auto"/>
            </w:tcBorders>
            <w:shd w:val="clear" w:color="auto" w:fill="auto"/>
            <w:tcPrChange w:id="1208" w:author=" " w:date="2019-05-27T03:51:00Z">
              <w:tcPr>
                <w:tcW w:w="29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1209" w:author=" " w:date="2019-05-27T03:51:00Z"/>
              </w:rPr>
            </w:pPr>
            <w:ins w:id="1210" w:author=" " w:date="2019-05-27T03:51:00Z">
              <w:r>
                <w:t>No</w:t>
              </w:r>
            </w:ins>
          </w:p>
          <w:p w:rsidR="00DD5877" w:rsidRDefault="00DD5877" w:rsidP="00DD5877">
            <w:pPr>
              <w:pStyle w:val="TAL"/>
              <w:rPr>
                <w:ins w:id="1211" w:author=" " w:date="2019-05-27T03:50:00Z"/>
                <w:lang w:eastAsia="ja-JP"/>
              </w:rPr>
            </w:pPr>
          </w:p>
        </w:tc>
        <w:tc>
          <w:tcPr>
            <w:tcW w:w="283" w:type="pct"/>
            <w:tcBorders>
              <w:top w:val="single" w:sz="4" w:space="0" w:color="auto"/>
              <w:left w:val="single" w:sz="4" w:space="0" w:color="auto"/>
              <w:bottom w:val="single" w:sz="4" w:space="0" w:color="auto"/>
              <w:right w:val="single" w:sz="4" w:space="0" w:color="auto"/>
            </w:tcBorders>
            <w:shd w:val="clear" w:color="auto" w:fill="auto"/>
            <w:tcPrChange w:id="1212" w:author=" " w:date="2019-05-27T03:51:00Z">
              <w:tcPr>
                <w:tcW w:w="31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1213" w:author=" " w:date="2019-05-27T03:51:00Z"/>
              </w:rPr>
            </w:pPr>
            <w:ins w:id="1214" w:author=" " w:date="2019-05-27T03:51:00Z">
              <w:r>
                <w:t>No</w:t>
              </w:r>
            </w:ins>
          </w:p>
          <w:p w:rsidR="00DD5877" w:rsidRDefault="00DD5877" w:rsidP="00DD5877">
            <w:pPr>
              <w:pStyle w:val="TAL"/>
              <w:rPr>
                <w:ins w:id="1215" w:author=" " w:date="2019-05-27T03:50:00Z"/>
                <w:lang w:eastAsia="ja-JP"/>
              </w:rPr>
            </w:pPr>
          </w:p>
        </w:tc>
        <w:tc>
          <w:tcPr>
            <w:tcW w:w="814" w:type="pct"/>
            <w:tcBorders>
              <w:top w:val="single" w:sz="4" w:space="0" w:color="auto"/>
              <w:left w:val="single" w:sz="4" w:space="0" w:color="auto"/>
              <w:bottom w:val="single" w:sz="4" w:space="0" w:color="auto"/>
              <w:right w:val="single" w:sz="4" w:space="0" w:color="auto"/>
            </w:tcBorders>
            <w:shd w:val="clear" w:color="auto" w:fill="auto"/>
            <w:tcPrChange w:id="1216" w:author=" " w:date="2019-05-27T03:51:00Z">
              <w:tcPr>
                <w:tcW w:w="770" w:type="pct"/>
                <w:tcBorders>
                  <w:top w:val="single" w:sz="4" w:space="0" w:color="auto"/>
                  <w:left w:val="single" w:sz="4" w:space="0" w:color="auto"/>
                  <w:bottom w:val="single" w:sz="4" w:space="0" w:color="auto"/>
                  <w:right w:val="single" w:sz="4" w:space="0" w:color="auto"/>
                </w:tcBorders>
                <w:shd w:val="clear" w:color="auto" w:fill="auto"/>
              </w:tcPr>
            </w:tcPrChange>
          </w:tcPr>
          <w:p w:rsidR="00DD5877" w:rsidRDefault="00DD5877" w:rsidP="00DD5877">
            <w:pPr>
              <w:pStyle w:val="TAL"/>
              <w:rPr>
                <w:ins w:id="1217" w:author=" " w:date="2019-05-27T03:50:00Z"/>
                <w:lang w:eastAsia="ja-JP"/>
              </w:rPr>
            </w:pPr>
            <w:ins w:id="1218" w:author=" " w:date="2019-05-27T03:51:00Z">
              <w:r>
                <w:t>Ongoing</w:t>
              </w:r>
            </w:ins>
          </w:p>
        </w:tc>
      </w:tr>
      <w:tr w:rsidR="00CE15D6" w:rsidRPr="00C9492B" w:rsidTr="005F6C75">
        <w:trPr>
          <w:cantSplit/>
          <w:ins w:id="1219" w:author=" " w:date="2019-05-27T04:24: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E15D6" w:rsidRPr="005B2FAC" w:rsidRDefault="00CE15D6" w:rsidP="00CE15D6">
            <w:pPr>
              <w:pStyle w:val="TAL"/>
              <w:rPr>
                <w:ins w:id="1220" w:author=" " w:date="2019-05-27T04:24:00Z"/>
                <w:rFonts w:eastAsia="ＭＳ 明朝" w:cs="Arial"/>
                <w:lang w:val="en-US" w:eastAsia="ja-JP"/>
              </w:rPr>
            </w:pPr>
            <w:ins w:id="1221" w:author=" " w:date="2019-05-27T04:24:00Z">
              <w:r w:rsidRPr="008A71BD">
                <w:rPr>
                  <w:rFonts w:cs="Arial"/>
                  <w:szCs w:val="18"/>
                </w:rPr>
                <w:t>D</w:t>
              </w:r>
              <w:r>
                <w:rPr>
                  <w:rFonts w:cs="Arial"/>
                  <w:szCs w:val="18"/>
                </w:rPr>
                <w:t>C</w:t>
              </w:r>
              <w:r w:rsidRPr="008A71BD">
                <w:rPr>
                  <w:rFonts w:cs="Arial"/>
                  <w:szCs w:val="18"/>
                </w:rPr>
                <w:t>_1C_n78A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E15D6" w:rsidRDefault="00CE15D6" w:rsidP="00CE15D6">
            <w:pPr>
              <w:pStyle w:val="TAL"/>
              <w:rPr>
                <w:ins w:id="1222" w:author=" " w:date="2019-05-27T04:24:00Z"/>
                <w:rFonts w:cs="Arial"/>
                <w:szCs w:val="18"/>
              </w:rPr>
            </w:pPr>
            <w:ins w:id="1223" w:author=" " w:date="2019-05-27T04:24:00Z">
              <w:r w:rsidRPr="008A71BD">
                <w:rPr>
                  <w:rFonts w:cs="Arial"/>
                  <w:szCs w:val="18"/>
                  <w:lang w:val="it-IT"/>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E15D6" w:rsidRPr="00F3220F" w:rsidRDefault="00CE15D6" w:rsidP="00CE15D6">
            <w:pPr>
              <w:spacing w:before="100" w:beforeAutospacing="1" w:after="100" w:afterAutospacing="1"/>
              <w:rPr>
                <w:ins w:id="1224" w:author=" " w:date="2019-05-27T04:24:00Z"/>
                <w:lang w:val="en-US" w:eastAsia="sv-SE"/>
              </w:rPr>
            </w:pPr>
            <w:ins w:id="1225" w:author=" " w:date="2019-05-27T04:24:00Z">
              <w:r w:rsidRPr="008A71BD">
                <w:rPr>
                  <w:rFonts w:ascii="Arial" w:hAnsi="Arial" w:cs="Arial"/>
                  <w:sz w:val="18"/>
                  <w:szCs w:val="18"/>
                  <w:lang w:val="it-IT" w:eastAsia="zh-TW"/>
                </w:rPr>
                <w:t>Alper Ucar, Vodafone</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E15D6" w:rsidRDefault="00CE15D6" w:rsidP="00CE15D6">
            <w:pPr>
              <w:pStyle w:val="TAL"/>
              <w:rPr>
                <w:ins w:id="1226" w:author=" " w:date="2019-05-27T04:24:00Z"/>
                <w:color w:val="000000"/>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E15D6" w:rsidRDefault="00CE15D6" w:rsidP="00CE15D6">
            <w:pPr>
              <w:pStyle w:val="TAL"/>
              <w:rPr>
                <w:ins w:id="1227" w:author=" " w:date="2019-05-27T04:24:00Z"/>
              </w:rPr>
            </w:pPr>
            <w:ins w:id="1228" w:author=" " w:date="2019-05-27T04:24:00Z">
              <w:r w:rsidRPr="008A71BD">
                <w:rPr>
                  <w:rFonts w:cs="Arial"/>
                  <w:szCs w:val="18"/>
                </w:rPr>
                <w:t>No</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E15D6" w:rsidRDefault="00CE15D6" w:rsidP="00CE15D6">
            <w:pPr>
              <w:pStyle w:val="TAL"/>
              <w:rPr>
                <w:ins w:id="1229" w:author=" " w:date="2019-05-27T04:24:00Z"/>
              </w:rPr>
            </w:pPr>
            <w:ins w:id="1230" w:author=" " w:date="2019-05-27T04:24:00Z">
              <w:r w:rsidRPr="008A71BD">
                <w:rPr>
                  <w:rFonts w:cs="Arial"/>
                  <w:szCs w:val="18"/>
                </w:rPr>
                <w:t>No</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E15D6" w:rsidRDefault="00CE15D6" w:rsidP="00CE15D6">
            <w:pPr>
              <w:pStyle w:val="TAL"/>
              <w:rPr>
                <w:ins w:id="1231" w:author=" " w:date="2019-05-27T04:24:00Z"/>
              </w:rPr>
            </w:pPr>
            <w:ins w:id="1232" w:author=" " w:date="2019-05-27T04:24:00Z">
              <w:r>
                <w:rPr>
                  <w:rFonts w:cs="Arial"/>
                  <w:szCs w:val="18"/>
                </w:rPr>
                <w:t>Ongoing</w:t>
              </w:r>
            </w:ins>
          </w:p>
        </w:tc>
      </w:tr>
      <w:tr w:rsidR="00C927E0" w:rsidRPr="00C9492B" w:rsidTr="005F6C75">
        <w:trPr>
          <w:cantSplit/>
          <w:ins w:id="1233" w:author=" " w:date="2019-05-27T04:34: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234" w:author=" " w:date="2019-05-27T04:34:00Z"/>
                <w:rFonts w:cs="Arial"/>
                <w:szCs w:val="18"/>
              </w:rPr>
            </w:pPr>
            <w:ins w:id="1235" w:author=" " w:date="2019-05-27T04:34:00Z">
              <w:r w:rsidRPr="000549BB">
                <w:rPr>
                  <w:rFonts w:cs="Arial"/>
                  <w:szCs w:val="18"/>
                  <w:lang w:eastAsia="ja-JP"/>
                </w:rPr>
                <w:t>2CC_DL_2A</w:t>
              </w:r>
              <w:r>
                <w:rPr>
                  <w:rFonts w:cs="Arial"/>
                  <w:szCs w:val="18"/>
                  <w:lang w:eastAsia="ja-JP"/>
                </w:rPr>
                <w:t>_n</w:t>
              </w:r>
              <w:r w:rsidRPr="000549BB">
                <w:rPr>
                  <w:rFonts w:cs="Arial"/>
                  <w:szCs w:val="18"/>
                  <w:lang w:eastAsia="ja-JP"/>
                </w:rPr>
                <w:t>5A_BCS0</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236" w:author=" " w:date="2019-05-27T04:34:00Z"/>
                <w:rFonts w:cs="Arial"/>
                <w:szCs w:val="18"/>
                <w:lang w:val="it-IT"/>
              </w:rPr>
            </w:pPr>
            <w:ins w:id="1237" w:author=" " w:date="2019-05-27T04:34:00Z">
              <w:r w:rsidRPr="000549BB">
                <w:rPr>
                  <w:rFonts w:cs="Arial"/>
                  <w:szCs w:val="18"/>
                  <w:lang w:eastAsia="ja-JP"/>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spacing w:before="100" w:beforeAutospacing="1" w:after="100" w:afterAutospacing="1"/>
              <w:rPr>
                <w:ins w:id="1238" w:author=" " w:date="2019-05-27T04:34:00Z"/>
                <w:rFonts w:ascii="Arial" w:hAnsi="Arial" w:cs="Arial"/>
                <w:sz w:val="18"/>
                <w:szCs w:val="18"/>
                <w:lang w:val="it-IT" w:eastAsia="zh-TW"/>
              </w:rPr>
            </w:pPr>
            <w:ins w:id="1239" w:author=" " w:date="2019-05-27T04:34:00Z">
              <w:r>
                <w:rPr>
                  <w:lang w:eastAsia="ja-JP"/>
                </w:rPr>
                <w:fldChar w:fldCharType="begin"/>
              </w:r>
              <w:r w:rsidRPr="00C927E0">
                <w:rPr>
                  <w:lang w:val="it-IT" w:eastAsia="ja-JP"/>
                </w:rPr>
                <w:instrText xml:space="preserve"> HYPERLINK "mailto:Zheng.zhao@verizonwireless.com" </w:instrText>
              </w:r>
              <w:r>
                <w:rPr>
                  <w:lang w:eastAsia="ja-JP"/>
                </w:rPr>
                <w:fldChar w:fldCharType="separate"/>
              </w:r>
              <w:r w:rsidRPr="00C927E0">
                <w:rPr>
                  <w:lang w:val="it-IT" w:eastAsia="ja-JP"/>
                </w:rPr>
                <w:t>Zheng.zhao@verizonwireless.com</w:t>
              </w:r>
              <w:r>
                <w:rPr>
                  <w:lang w:eastAsia="ja-JP"/>
                </w:rPr>
                <w:fldChar w:fldCharType="end"/>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1240" w:author=" " w:date="2019-05-27T04:34:00Z"/>
                <w:color w:val="000000"/>
              </w:rPr>
            </w:pPr>
            <w:ins w:id="1241" w:author=" " w:date="2019-05-27T04:34:00Z">
              <w:r w:rsidRPr="00922011">
                <w:t xml:space="preserve">TS </w:t>
              </w:r>
              <w:r w:rsidRPr="00922011">
                <w:rPr>
                  <w:szCs w:val="18"/>
                </w:rPr>
                <w:t xml:space="preserve">38.101-3: </w:t>
              </w:r>
              <w:r w:rsidRPr="00922011">
                <w:rPr>
                  <w:rFonts w:cs="Arial"/>
                  <w:szCs w:val="18"/>
                </w:rPr>
                <w:t>R4-1902845</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242" w:author=" " w:date="2019-05-27T04:34:00Z"/>
                <w:rFonts w:cs="Arial"/>
                <w:szCs w:val="18"/>
              </w:rPr>
            </w:pPr>
            <w:ins w:id="1243" w:author=" " w:date="2019-05-27T04:34:00Z">
              <w:r w:rsidRPr="00D339E0">
                <w:rPr>
                  <w:rFonts w:cs="Arial"/>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244" w:author=" " w:date="2019-05-27T04:34:00Z"/>
                <w:rFonts w:cs="Arial"/>
                <w:szCs w:val="18"/>
              </w:rPr>
            </w:pPr>
            <w:ins w:id="1245" w:author=" " w:date="2019-05-27T04:34:00Z">
              <w:r w:rsidRPr="00D339E0">
                <w:rPr>
                  <w:rFonts w:cs="Arial"/>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1246" w:author=" " w:date="2019-05-27T04:34:00Z"/>
                <w:rFonts w:cs="Arial"/>
                <w:szCs w:val="18"/>
              </w:rPr>
            </w:pPr>
            <w:ins w:id="1247" w:author=" " w:date="2019-05-27T04:34:00Z">
              <w:r w:rsidRPr="00D339E0">
                <w:rPr>
                  <w:rFonts w:cs="Arial"/>
                  <w:color w:val="000000"/>
                  <w:szCs w:val="18"/>
                  <w:lang w:val="en-US"/>
                </w:rPr>
                <w:t>None</w:t>
              </w:r>
            </w:ins>
          </w:p>
        </w:tc>
      </w:tr>
      <w:tr w:rsidR="00C927E0" w:rsidRPr="00C9492B" w:rsidTr="005F6C75">
        <w:trPr>
          <w:cantSplit/>
          <w:ins w:id="1248" w:author=" " w:date="2019-05-27T04:34: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249" w:author=" " w:date="2019-05-27T04:34:00Z"/>
                <w:rFonts w:cs="Arial"/>
                <w:szCs w:val="18"/>
              </w:rPr>
            </w:pPr>
            <w:ins w:id="1250" w:author=" " w:date="2019-05-27T04:34:00Z">
              <w:r w:rsidRPr="000549BB">
                <w:rPr>
                  <w:rFonts w:cs="Arial"/>
                  <w:szCs w:val="18"/>
                  <w:lang w:eastAsia="ja-JP"/>
                </w:rPr>
                <w:t>2CC_DL_5A</w:t>
              </w:r>
              <w:r>
                <w:rPr>
                  <w:rFonts w:cs="Arial"/>
                  <w:szCs w:val="18"/>
                  <w:lang w:eastAsia="ja-JP"/>
                </w:rPr>
                <w:t>_n</w:t>
              </w:r>
              <w:r w:rsidRPr="000549BB">
                <w:rPr>
                  <w:rFonts w:cs="Arial"/>
                  <w:szCs w:val="18"/>
                  <w:lang w:eastAsia="ja-JP"/>
                </w:rPr>
                <w:t>5A_BCS0</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251" w:author=" " w:date="2019-05-27T04:34:00Z"/>
                <w:rFonts w:cs="Arial"/>
                <w:szCs w:val="18"/>
                <w:lang w:val="it-IT"/>
              </w:rPr>
            </w:pPr>
            <w:ins w:id="1252" w:author=" " w:date="2019-05-27T04:34:00Z">
              <w:r w:rsidRPr="000549BB">
                <w:rPr>
                  <w:rFonts w:cs="Arial"/>
                  <w:szCs w:val="18"/>
                  <w:lang w:eastAsia="ja-JP"/>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spacing w:before="100" w:beforeAutospacing="1" w:after="100" w:afterAutospacing="1"/>
              <w:rPr>
                <w:ins w:id="1253" w:author=" " w:date="2019-05-27T04:34:00Z"/>
                <w:rFonts w:ascii="Arial" w:hAnsi="Arial" w:cs="Arial"/>
                <w:sz w:val="18"/>
                <w:szCs w:val="18"/>
                <w:lang w:val="it-IT" w:eastAsia="zh-TW"/>
              </w:rPr>
            </w:pPr>
            <w:ins w:id="1254" w:author=" " w:date="2019-05-27T04:34:00Z">
              <w:r>
                <w:rPr>
                  <w:lang w:eastAsia="ja-JP"/>
                </w:rPr>
                <w:fldChar w:fldCharType="begin"/>
              </w:r>
              <w:r w:rsidRPr="001A2393">
                <w:rPr>
                  <w:lang w:val="it-IT" w:eastAsia="ja-JP"/>
                </w:rPr>
                <w:instrText xml:space="preserve"> HYPERLINK "mailto:Zheng.zhao@verizonwireless.com" </w:instrText>
              </w:r>
              <w:r>
                <w:rPr>
                  <w:lang w:eastAsia="ja-JP"/>
                </w:rPr>
                <w:fldChar w:fldCharType="separate"/>
              </w:r>
              <w:r w:rsidRPr="001A2393">
                <w:rPr>
                  <w:lang w:val="it-IT" w:eastAsia="ja-JP"/>
                </w:rPr>
                <w:t>Zheng.zhao@verizonwireless.com</w:t>
              </w:r>
              <w:r>
                <w:rPr>
                  <w:lang w:eastAsia="ja-JP"/>
                </w:rPr>
                <w:fldChar w:fldCharType="end"/>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927E0" w:rsidRPr="001A2393" w:rsidRDefault="00C927E0" w:rsidP="00C927E0">
            <w:pPr>
              <w:pStyle w:val="TAL"/>
              <w:rPr>
                <w:ins w:id="1255" w:author=" " w:date="2019-05-27T04:34:00Z"/>
                <w:color w:val="000000"/>
                <w:lang w:val="it-IT"/>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256" w:author=" " w:date="2019-05-27T04:34:00Z"/>
                <w:rFonts w:cs="Arial"/>
                <w:szCs w:val="18"/>
              </w:rPr>
            </w:pPr>
            <w:ins w:id="1257" w:author=" " w:date="2019-05-27T04:34:00Z">
              <w:r>
                <w:rPr>
                  <w:rFonts w:cs="Arial"/>
                  <w:szCs w:val="18"/>
                  <w:lang w:eastAsia="ja-JP"/>
                </w:rPr>
                <w:t>No</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258" w:author=" " w:date="2019-05-27T04:34:00Z"/>
                <w:rFonts w:cs="Arial"/>
                <w:szCs w:val="18"/>
              </w:rPr>
            </w:pPr>
            <w:ins w:id="1259" w:author=" " w:date="2019-05-27T04:34:00Z">
              <w:r>
                <w:rPr>
                  <w:rFonts w:cs="Arial"/>
                  <w:szCs w:val="18"/>
                  <w:lang w:eastAsia="ja-JP"/>
                </w:rPr>
                <w:t>No</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1260" w:author=" " w:date="2019-05-27T04:34:00Z"/>
                <w:rFonts w:cs="Arial"/>
                <w:szCs w:val="18"/>
              </w:rPr>
            </w:pPr>
            <w:ins w:id="1261" w:author=" " w:date="2019-05-27T04:34:00Z">
              <w:r>
                <w:rPr>
                  <w:rFonts w:cs="Arial"/>
                  <w:szCs w:val="18"/>
                  <w:lang w:eastAsia="ja-JP"/>
                </w:rPr>
                <w:t>Ongoing</w:t>
              </w:r>
            </w:ins>
          </w:p>
        </w:tc>
      </w:tr>
      <w:tr w:rsidR="00C927E0" w:rsidRPr="00C9492B" w:rsidTr="005F6C75">
        <w:trPr>
          <w:cantSplit/>
          <w:ins w:id="1262" w:author=" " w:date="2019-05-27T04:34: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263" w:author=" " w:date="2019-05-27T04:34:00Z"/>
                <w:rFonts w:cs="Arial"/>
                <w:szCs w:val="18"/>
              </w:rPr>
            </w:pPr>
            <w:ins w:id="1264" w:author=" " w:date="2019-05-27T04:34:00Z">
              <w:r w:rsidRPr="000549BB">
                <w:rPr>
                  <w:rFonts w:cs="Arial"/>
                  <w:szCs w:val="18"/>
                  <w:lang w:eastAsia="ja-JP"/>
                </w:rPr>
                <w:t>2CC_DL_66A</w:t>
              </w:r>
              <w:r>
                <w:rPr>
                  <w:rFonts w:cs="Arial"/>
                  <w:szCs w:val="18"/>
                  <w:lang w:eastAsia="ja-JP"/>
                </w:rPr>
                <w:t>_n</w:t>
              </w:r>
              <w:r w:rsidRPr="000549BB">
                <w:rPr>
                  <w:rFonts w:cs="Arial"/>
                  <w:szCs w:val="18"/>
                  <w:lang w:eastAsia="ja-JP"/>
                </w:rPr>
                <w:t>5A_BCS0</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265" w:author=" " w:date="2019-05-27T04:34:00Z"/>
                <w:rFonts w:cs="Arial"/>
                <w:szCs w:val="18"/>
                <w:lang w:val="it-IT"/>
              </w:rPr>
            </w:pPr>
            <w:ins w:id="1266" w:author=" " w:date="2019-05-27T04:34:00Z">
              <w:r w:rsidRPr="000549BB">
                <w:rPr>
                  <w:rFonts w:cs="Arial"/>
                  <w:szCs w:val="18"/>
                  <w:lang w:eastAsia="ja-JP"/>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spacing w:before="100" w:beforeAutospacing="1" w:after="100" w:afterAutospacing="1"/>
              <w:rPr>
                <w:ins w:id="1267" w:author=" " w:date="2019-05-27T04:34:00Z"/>
                <w:rFonts w:ascii="Arial" w:hAnsi="Arial" w:cs="Arial"/>
                <w:sz w:val="18"/>
                <w:szCs w:val="18"/>
                <w:lang w:val="it-IT" w:eastAsia="zh-TW"/>
              </w:rPr>
            </w:pPr>
            <w:ins w:id="1268" w:author=" " w:date="2019-05-27T04:34:00Z">
              <w:r>
                <w:rPr>
                  <w:lang w:eastAsia="ja-JP"/>
                </w:rPr>
                <w:fldChar w:fldCharType="begin"/>
              </w:r>
              <w:r w:rsidRPr="001A2393">
                <w:rPr>
                  <w:lang w:val="it-IT" w:eastAsia="ja-JP"/>
                </w:rPr>
                <w:instrText xml:space="preserve"> HYPERLINK "mailto:Zheng.zhao@verizonwireless.com" </w:instrText>
              </w:r>
              <w:r>
                <w:rPr>
                  <w:lang w:eastAsia="ja-JP"/>
                </w:rPr>
                <w:fldChar w:fldCharType="separate"/>
              </w:r>
              <w:r w:rsidRPr="001A2393">
                <w:rPr>
                  <w:lang w:val="it-IT" w:eastAsia="ja-JP"/>
                </w:rPr>
                <w:t>Zheng.zhao@verizonwireless.com</w:t>
              </w:r>
              <w:r>
                <w:rPr>
                  <w:lang w:eastAsia="ja-JP"/>
                </w:rPr>
                <w:fldChar w:fldCharType="end"/>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1269" w:author=" " w:date="2019-05-27T04:34:00Z"/>
                <w:color w:val="000000"/>
              </w:rPr>
            </w:pPr>
            <w:ins w:id="1270" w:author=" " w:date="2019-05-27T04:34:00Z">
              <w:r w:rsidRPr="00922011">
                <w:t xml:space="preserve">TS </w:t>
              </w:r>
              <w:r w:rsidRPr="00922011">
                <w:rPr>
                  <w:szCs w:val="18"/>
                </w:rPr>
                <w:t xml:space="preserve">38.101-3: </w:t>
              </w:r>
              <w:r w:rsidRPr="00922011">
                <w:rPr>
                  <w:rFonts w:cs="Arial"/>
                  <w:szCs w:val="18"/>
                </w:rPr>
                <w:t>R4-1902845</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271" w:author=" " w:date="2019-05-27T04:34:00Z"/>
                <w:rFonts w:cs="Arial"/>
                <w:szCs w:val="18"/>
              </w:rPr>
            </w:pPr>
            <w:ins w:id="1272" w:author=" " w:date="2019-05-27T04:34:00Z">
              <w:r w:rsidRPr="00D339E0">
                <w:rPr>
                  <w:rFonts w:cs="Arial"/>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273" w:author=" " w:date="2019-05-27T04:34:00Z"/>
                <w:rFonts w:cs="Arial"/>
                <w:szCs w:val="18"/>
              </w:rPr>
            </w:pPr>
            <w:ins w:id="1274" w:author=" " w:date="2019-05-27T04:34:00Z">
              <w:r w:rsidRPr="00D339E0">
                <w:rPr>
                  <w:rFonts w:cs="Arial"/>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1275" w:author=" " w:date="2019-05-27T04:34:00Z"/>
                <w:rFonts w:cs="Arial"/>
                <w:szCs w:val="18"/>
              </w:rPr>
            </w:pPr>
            <w:ins w:id="1276" w:author=" " w:date="2019-05-27T04:34:00Z">
              <w:r w:rsidRPr="00D339E0">
                <w:rPr>
                  <w:rFonts w:cs="Arial"/>
                  <w:color w:val="000000"/>
                  <w:szCs w:val="18"/>
                  <w:lang w:val="en-US"/>
                </w:rPr>
                <w:t>None</w:t>
              </w:r>
            </w:ins>
          </w:p>
        </w:tc>
      </w:tr>
      <w:tr w:rsidR="00C927E0" w:rsidRPr="00C9492B" w:rsidTr="005F6C75">
        <w:trPr>
          <w:cantSplit/>
          <w:ins w:id="1277" w:author=" " w:date="2019-05-27T04:34: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278" w:author=" " w:date="2019-05-27T04:34:00Z"/>
                <w:rFonts w:cs="Arial"/>
                <w:szCs w:val="18"/>
              </w:rPr>
            </w:pPr>
            <w:ins w:id="1279" w:author=" " w:date="2019-05-27T04:34:00Z">
              <w:r w:rsidRPr="000549BB">
                <w:rPr>
                  <w:rFonts w:cs="Arial"/>
                  <w:szCs w:val="18"/>
                  <w:lang w:eastAsia="ja-JP"/>
                </w:rPr>
                <w:t>2CC_ DL_2A</w:t>
              </w:r>
              <w:r>
                <w:rPr>
                  <w:rFonts w:cs="Arial"/>
                  <w:szCs w:val="18"/>
                  <w:lang w:eastAsia="ja-JP"/>
                </w:rPr>
                <w:t>_n</w:t>
              </w:r>
              <w:r w:rsidRPr="000549BB">
                <w:rPr>
                  <w:rFonts w:cs="Arial"/>
                  <w:szCs w:val="18"/>
                  <w:lang w:eastAsia="ja-JP"/>
                </w:rPr>
                <w:t>66A_BCS0</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280" w:author=" " w:date="2019-05-27T04:34:00Z"/>
                <w:rFonts w:cs="Arial"/>
                <w:szCs w:val="18"/>
                <w:lang w:val="it-IT"/>
              </w:rPr>
            </w:pPr>
            <w:ins w:id="1281" w:author=" " w:date="2019-05-27T04:34:00Z">
              <w:r w:rsidRPr="000549BB">
                <w:rPr>
                  <w:rFonts w:cs="Arial"/>
                  <w:szCs w:val="18"/>
                  <w:lang w:eastAsia="ja-JP"/>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spacing w:before="100" w:beforeAutospacing="1" w:after="100" w:afterAutospacing="1"/>
              <w:rPr>
                <w:ins w:id="1282" w:author=" " w:date="2019-05-27T04:34:00Z"/>
                <w:rFonts w:ascii="Arial" w:hAnsi="Arial" w:cs="Arial"/>
                <w:sz w:val="18"/>
                <w:szCs w:val="18"/>
                <w:lang w:val="it-IT" w:eastAsia="zh-TW"/>
              </w:rPr>
            </w:pPr>
            <w:ins w:id="1283" w:author=" " w:date="2019-05-27T04:34:00Z">
              <w:r>
                <w:rPr>
                  <w:lang w:eastAsia="ja-JP"/>
                </w:rPr>
                <w:fldChar w:fldCharType="begin"/>
              </w:r>
              <w:r w:rsidRPr="001A2393">
                <w:rPr>
                  <w:lang w:val="it-IT" w:eastAsia="ja-JP"/>
                </w:rPr>
                <w:instrText xml:space="preserve"> HYPERLINK "mailto:Zheng.zhao@verizonwireless.com" </w:instrText>
              </w:r>
              <w:r>
                <w:rPr>
                  <w:lang w:eastAsia="ja-JP"/>
                </w:rPr>
                <w:fldChar w:fldCharType="separate"/>
              </w:r>
              <w:r w:rsidRPr="001A2393">
                <w:rPr>
                  <w:lang w:val="it-IT" w:eastAsia="ja-JP"/>
                </w:rPr>
                <w:t>Zheng.zhao@verizonwireless.com</w:t>
              </w:r>
              <w:r>
                <w:rPr>
                  <w:lang w:eastAsia="ja-JP"/>
                </w:rPr>
                <w:fldChar w:fldCharType="end"/>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1284" w:author=" " w:date="2019-05-27T04:34:00Z"/>
                <w:color w:val="000000"/>
              </w:rPr>
            </w:pPr>
            <w:ins w:id="1285" w:author=" " w:date="2019-05-27T04:34:00Z">
              <w:r w:rsidRPr="00922011">
                <w:t xml:space="preserve">TS </w:t>
              </w:r>
              <w:r w:rsidRPr="00922011">
                <w:rPr>
                  <w:szCs w:val="18"/>
                </w:rPr>
                <w:t xml:space="preserve">38.101-3: </w:t>
              </w:r>
              <w:r w:rsidRPr="00922011">
                <w:rPr>
                  <w:rFonts w:cs="Arial"/>
                  <w:szCs w:val="18"/>
                </w:rPr>
                <w:t>R4-1902845</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286" w:author=" " w:date="2019-05-27T04:34:00Z"/>
                <w:rFonts w:cs="Arial"/>
                <w:szCs w:val="18"/>
              </w:rPr>
            </w:pPr>
            <w:ins w:id="1287" w:author=" " w:date="2019-05-27T04:34:00Z">
              <w:r w:rsidRPr="00D339E0">
                <w:rPr>
                  <w:rFonts w:cs="Arial"/>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288" w:author=" " w:date="2019-05-27T04:34:00Z"/>
                <w:rFonts w:cs="Arial"/>
                <w:szCs w:val="18"/>
              </w:rPr>
            </w:pPr>
            <w:ins w:id="1289" w:author=" " w:date="2019-05-27T04:34:00Z">
              <w:r w:rsidRPr="00D339E0">
                <w:rPr>
                  <w:rFonts w:cs="Arial"/>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1290" w:author=" " w:date="2019-05-27T04:34:00Z"/>
                <w:rFonts w:cs="Arial"/>
                <w:szCs w:val="18"/>
              </w:rPr>
            </w:pPr>
            <w:ins w:id="1291" w:author=" " w:date="2019-05-27T04:34:00Z">
              <w:r w:rsidRPr="00D339E0">
                <w:rPr>
                  <w:rFonts w:cs="Arial"/>
                  <w:color w:val="000000"/>
                  <w:szCs w:val="18"/>
                  <w:lang w:val="en-US"/>
                </w:rPr>
                <w:t>None</w:t>
              </w:r>
            </w:ins>
          </w:p>
        </w:tc>
      </w:tr>
      <w:tr w:rsidR="00C927E0" w:rsidRPr="00C9492B" w:rsidTr="005F6C75">
        <w:trPr>
          <w:cantSplit/>
          <w:ins w:id="1292" w:author=" " w:date="2019-05-27T04:34: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293" w:author=" " w:date="2019-05-27T04:34:00Z"/>
                <w:rFonts w:cs="Arial"/>
                <w:szCs w:val="18"/>
              </w:rPr>
            </w:pPr>
            <w:ins w:id="1294" w:author=" " w:date="2019-05-27T04:34:00Z">
              <w:r w:rsidRPr="000549BB">
                <w:rPr>
                  <w:rFonts w:cs="Arial"/>
                  <w:szCs w:val="18"/>
                  <w:lang w:eastAsia="ja-JP"/>
                </w:rPr>
                <w:t>2CC_ DL_5A</w:t>
              </w:r>
              <w:r>
                <w:rPr>
                  <w:rFonts w:cs="Arial"/>
                  <w:szCs w:val="18"/>
                  <w:lang w:eastAsia="ja-JP"/>
                </w:rPr>
                <w:t>_n</w:t>
              </w:r>
              <w:r w:rsidRPr="000549BB">
                <w:rPr>
                  <w:rFonts w:cs="Arial"/>
                  <w:szCs w:val="18"/>
                  <w:lang w:eastAsia="ja-JP"/>
                </w:rPr>
                <w:t>66A_BCS0</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295" w:author=" " w:date="2019-05-27T04:34:00Z"/>
                <w:rFonts w:cs="Arial"/>
                <w:szCs w:val="18"/>
                <w:lang w:val="it-IT"/>
              </w:rPr>
            </w:pPr>
            <w:ins w:id="1296" w:author=" " w:date="2019-05-27T04:34:00Z">
              <w:r w:rsidRPr="000549BB">
                <w:rPr>
                  <w:rFonts w:cs="Arial"/>
                  <w:szCs w:val="18"/>
                  <w:lang w:eastAsia="ja-JP"/>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spacing w:before="100" w:beforeAutospacing="1" w:after="100" w:afterAutospacing="1"/>
              <w:rPr>
                <w:ins w:id="1297" w:author=" " w:date="2019-05-27T04:34:00Z"/>
                <w:rFonts w:ascii="Arial" w:hAnsi="Arial" w:cs="Arial"/>
                <w:sz w:val="18"/>
                <w:szCs w:val="18"/>
                <w:lang w:val="it-IT" w:eastAsia="zh-TW"/>
              </w:rPr>
            </w:pPr>
            <w:ins w:id="1298" w:author=" " w:date="2019-05-27T04:34:00Z">
              <w:r>
                <w:rPr>
                  <w:lang w:eastAsia="ja-JP"/>
                </w:rPr>
                <w:fldChar w:fldCharType="begin"/>
              </w:r>
              <w:r w:rsidRPr="001A2393">
                <w:rPr>
                  <w:lang w:val="it-IT" w:eastAsia="ja-JP"/>
                </w:rPr>
                <w:instrText xml:space="preserve"> HYPERLINK "mailto:Zheng.zhao@verizonwireless.com" </w:instrText>
              </w:r>
              <w:r>
                <w:rPr>
                  <w:lang w:eastAsia="ja-JP"/>
                </w:rPr>
                <w:fldChar w:fldCharType="separate"/>
              </w:r>
              <w:r w:rsidRPr="001A2393">
                <w:rPr>
                  <w:lang w:val="it-IT" w:eastAsia="ja-JP"/>
                </w:rPr>
                <w:t>Zheng.zhao@verizonwireless.com</w:t>
              </w:r>
              <w:r>
                <w:rPr>
                  <w:lang w:eastAsia="ja-JP"/>
                </w:rPr>
                <w:fldChar w:fldCharType="end"/>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1299" w:author=" " w:date="2019-05-27T04:34:00Z"/>
                <w:color w:val="000000"/>
              </w:rPr>
            </w:pPr>
            <w:ins w:id="1300" w:author=" " w:date="2019-05-27T04:34:00Z">
              <w:r w:rsidRPr="00922011">
                <w:t xml:space="preserve">TS </w:t>
              </w:r>
              <w:r w:rsidRPr="00922011">
                <w:rPr>
                  <w:szCs w:val="18"/>
                </w:rPr>
                <w:t xml:space="preserve">38.101-3: </w:t>
              </w:r>
              <w:r w:rsidRPr="00922011">
                <w:rPr>
                  <w:rFonts w:cs="Arial"/>
                  <w:szCs w:val="18"/>
                </w:rPr>
                <w:t>R4-1902845</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301" w:author=" " w:date="2019-05-27T04:34:00Z"/>
                <w:rFonts w:cs="Arial"/>
                <w:szCs w:val="18"/>
              </w:rPr>
            </w:pPr>
            <w:ins w:id="1302" w:author=" " w:date="2019-05-27T04:34:00Z">
              <w:r w:rsidRPr="00D339E0">
                <w:rPr>
                  <w:rFonts w:cs="Arial"/>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303" w:author=" " w:date="2019-05-27T04:34:00Z"/>
                <w:rFonts w:cs="Arial"/>
                <w:szCs w:val="18"/>
              </w:rPr>
            </w:pPr>
            <w:ins w:id="1304" w:author=" " w:date="2019-05-27T04:34:00Z">
              <w:r w:rsidRPr="00D339E0">
                <w:rPr>
                  <w:rFonts w:cs="Arial"/>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1305" w:author=" " w:date="2019-05-27T04:34:00Z"/>
                <w:rFonts w:cs="Arial"/>
                <w:szCs w:val="18"/>
              </w:rPr>
            </w:pPr>
            <w:ins w:id="1306" w:author=" " w:date="2019-05-27T04:34:00Z">
              <w:r w:rsidRPr="00D339E0">
                <w:rPr>
                  <w:rFonts w:cs="Arial"/>
                  <w:color w:val="000000"/>
                  <w:szCs w:val="18"/>
                  <w:lang w:val="en-US"/>
                </w:rPr>
                <w:t>None</w:t>
              </w:r>
            </w:ins>
          </w:p>
        </w:tc>
      </w:tr>
      <w:tr w:rsidR="00C927E0" w:rsidRPr="00C9492B" w:rsidTr="005F6C75">
        <w:trPr>
          <w:cantSplit/>
          <w:ins w:id="1307" w:author=" " w:date="2019-05-27T04:34: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308" w:author=" " w:date="2019-05-27T04:34:00Z"/>
                <w:rFonts w:cs="Arial"/>
                <w:szCs w:val="18"/>
              </w:rPr>
            </w:pPr>
            <w:ins w:id="1309" w:author=" " w:date="2019-05-27T04:34:00Z">
              <w:r w:rsidRPr="000549BB">
                <w:rPr>
                  <w:rFonts w:cs="Arial"/>
                  <w:szCs w:val="18"/>
                  <w:lang w:eastAsia="ja-JP"/>
                </w:rPr>
                <w:t>3CC_ DL_66A</w:t>
              </w:r>
              <w:r>
                <w:rPr>
                  <w:rFonts w:cs="Arial"/>
                  <w:szCs w:val="18"/>
                  <w:lang w:eastAsia="ja-JP"/>
                </w:rPr>
                <w:t>_n</w:t>
              </w:r>
              <w:r w:rsidRPr="000549BB">
                <w:rPr>
                  <w:rFonts w:cs="Arial"/>
                  <w:szCs w:val="18"/>
                  <w:lang w:eastAsia="ja-JP"/>
                </w:rPr>
                <w:t>66A_BCS0</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310" w:author=" " w:date="2019-05-27T04:34:00Z"/>
                <w:rFonts w:cs="Arial"/>
                <w:szCs w:val="18"/>
                <w:lang w:val="it-IT"/>
              </w:rPr>
            </w:pPr>
            <w:ins w:id="1311" w:author=" " w:date="2019-05-27T04:34:00Z">
              <w:r w:rsidRPr="000549BB">
                <w:rPr>
                  <w:rFonts w:cs="Arial"/>
                  <w:szCs w:val="18"/>
                  <w:lang w:eastAsia="ja-JP"/>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spacing w:before="100" w:beforeAutospacing="1" w:after="100" w:afterAutospacing="1"/>
              <w:rPr>
                <w:ins w:id="1312" w:author=" " w:date="2019-05-27T04:34:00Z"/>
                <w:rFonts w:ascii="Arial" w:hAnsi="Arial" w:cs="Arial"/>
                <w:sz w:val="18"/>
                <w:szCs w:val="18"/>
                <w:lang w:val="it-IT" w:eastAsia="zh-TW"/>
              </w:rPr>
            </w:pPr>
            <w:ins w:id="1313" w:author=" " w:date="2019-05-27T04:34:00Z">
              <w:r>
                <w:rPr>
                  <w:lang w:eastAsia="ja-JP"/>
                </w:rPr>
                <w:fldChar w:fldCharType="begin"/>
              </w:r>
              <w:r w:rsidRPr="001A2393">
                <w:rPr>
                  <w:lang w:val="it-IT" w:eastAsia="ja-JP"/>
                </w:rPr>
                <w:instrText xml:space="preserve"> HYPERLINK "mailto:Zheng.zhao@verizonwireless.com" </w:instrText>
              </w:r>
              <w:r>
                <w:rPr>
                  <w:lang w:eastAsia="ja-JP"/>
                </w:rPr>
                <w:fldChar w:fldCharType="separate"/>
              </w:r>
              <w:r w:rsidRPr="001A2393">
                <w:rPr>
                  <w:lang w:val="it-IT" w:eastAsia="ja-JP"/>
                </w:rPr>
                <w:t>Zheng.zhao@verizonwireless.com</w:t>
              </w:r>
              <w:r>
                <w:rPr>
                  <w:lang w:eastAsia="ja-JP"/>
                </w:rPr>
                <w:fldChar w:fldCharType="end"/>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927E0" w:rsidRPr="001A2393" w:rsidRDefault="00C927E0" w:rsidP="00C927E0">
            <w:pPr>
              <w:pStyle w:val="TAL"/>
              <w:rPr>
                <w:ins w:id="1314" w:author=" " w:date="2019-05-27T04:34:00Z"/>
                <w:color w:val="000000"/>
                <w:lang w:val="it-IT"/>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315" w:author=" " w:date="2019-05-27T04:34:00Z"/>
                <w:rFonts w:cs="Arial"/>
                <w:szCs w:val="18"/>
              </w:rPr>
            </w:pPr>
            <w:ins w:id="1316" w:author=" " w:date="2019-05-27T04:34:00Z">
              <w:r>
                <w:rPr>
                  <w:rFonts w:cs="Arial"/>
                  <w:szCs w:val="18"/>
                  <w:lang w:eastAsia="ja-JP"/>
                </w:rPr>
                <w:t>No</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317" w:author=" " w:date="2019-05-27T04:34:00Z"/>
                <w:rFonts w:cs="Arial"/>
                <w:szCs w:val="18"/>
              </w:rPr>
            </w:pPr>
            <w:ins w:id="1318" w:author=" " w:date="2019-05-27T04:34:00Z">
              <w:r>
                <w:rPr>
                  <w:rFonts w:cs="Arial"/>
                  <w:szCs w:val="18"/>
                  <w:lang w:eastAsia="ja-JP"/>
                </w:rPr>
                <w:t>No</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1319" w:author=" " w:date="2019-05-27T04:34:00Z"/>
                <w:rFonts w:cs="Arial"/>
                <w:szCs w:val="18"/>
              </w:rPr>
            </w:pPr>
            <w:ins w:id="1320" w:author=" " w:date="2019-05-27T04:34:00Z">
              <w:r>
                <w:rPr>
                  <w:rFonts w:cs="Arial"/>
                  <w:szCs w:val="18"/>
                  <w:lang w:eastAsia="ja-JP"/>
                </w:rPr>
                <w:t>Ongoing</w:t>
              </w:r>
            </w:ins>
          </w:p>
        </w:tc>
      </w:tr>
      <w:tr w:rsidR="00C927E0" w:rsidRPr="00C9492B" w:rsidTr="005F6C75">
        <w:trPr>
          <w:cantSplit/>
          <w:ins w:id="1321" w:author=" " w:date="2019-05-27T04:34: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322" w:author=" " w:date="2019-05-27T04:34:00Z"/>
                <w:rFonts w:cs="Arial"/>
                <w:szCs w:val="18"/>
              </w:rPr>
            </w:pPr>
            <w:ins w:id="1323" w:author=" " w:date="2019-05-27T04:34:00Z">
              <w:r w:rsidRPr="000549BB">
                <w:rPr>
                  <w:rFonts w:cs="Arial"/>
                  <w:szCs w:val="18"/>
                  <w:lang w:eastAsia="ja-JP"/>
                </w:rPr>
                <w:lastRenderedPageBreak/>
                <w:t>2CC_DL_13A</w:t>
              </w:r>
              <w:r>
                <w:rPr>
                  <w:rFonts w:cs="Arial"/>
                  <w:szCs w:val="18"/>
                  <w:lang w:eastAsia="ja-JP"/>
                </w:rPr>
                <w:t>_n</w:t>
              </w:r>
              <w:r w:rsidRPr="000549BB">
                <w:rPr>
                  <w:rFonts w:cs="Arial"/>
                  <w:szCs w:val="18"/>
                  <w:lang w:eastAsia="ja-JP"/>
                </w:rPr>
                <w:t>66A_BCS0</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324" w:author=" " w:date="2019-05-27T04:34:00Z"/>
                <w:rFonts w:cs="Arial"/>
                <w:szCs w:val="18"/>
                <w:lang w:val="it-IT"/>
              </w:rPr>
            </w:pPr>
            <w:ins w:id="1325" w:author=" " w:date="2019-05-27T04:34:00Z">
              <w:r w:rsidRPr="000549BB">
                <w:rPr>
                  <w:rFonts w:cs="Arial"/>
                  <w:szCs w:val="18"/>
                  <w:lang w:eastAsia="ja-JP"/>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spacing w:before="100" w:beforeAutospacing="1" w:after="100" w:afterAutospacing="1"/>
              <w:rPr>
                <w:ins w:id="1326" w:author=" " w:date="2019-05-27T04:34:00Z"/>
                <w:rFonts w:ascii="Arial" w:hAnsi="Arial" w:cs="Arial"/>
                <w:sz w:val="18"/>
                <w:szCs w:val="18"/>
                <w:lang w:val="it-IT" w:eastAsia="zh-TW"/>
              </w:rPr>
            </w:pPr>
            <w:ins w:id="1327" w:author=" " w:date="2019-05-27T04:34:00Z">
              <w:r>
                <w:rPr>
                  <w:lang w:eastAsia="ja-JP"/>
                </w:rPr>
                <w:fldChar w:fldCharType="begin"/>
              </w:r>
              <w:r w:rsidRPr="001A2393">
                <w:rPr>
                  <w:lang w:val="it-IT" w:eastAsia="ja-JP"/>
                </w:rPr>
                <w:instrText xml:space="preserve"> HYPERLINK "mailto:Zheng.zhao@verizonwireless.com" </w:instrText>
              </w:r>
              <w:r>
                <w:rPr>
                  <w:lang w:eastAsia="ja-JP"/>
                </w:rPr>
                <w:fldChar w:fldCharType="separate"/>
              </w:r>
              <w:r w:rsidRPr="001A2393">
                <w:rPr>
                  <w:lang w:val="it-IT" w:eastAsia="ja-JP"/>
                </w:rPr>
                <w:t>Zheng.zhao@verizonwireless.com</w:t>
              </w:r>
              <w:r>
                <w:rPr>
                  <w:lang w:eastAsia="ja-JP"/>
                </w:rPr>
                <w:fldChar w:fldCharType="end"/>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1328" w:author=" " w:date="2019-05-27T04:34:00Z"/>
                <w:color w:val="000000"/>
              </w:rPr>
            </w:pPr>
            <w:ins w:id="1329" w:author=" " w:date="2019-05-27T04:34:00Z">
              <w:r w:rsidRPr="00D813E9">
                <w:rPr>
                  <w:rFonts w:cs="Arial"/>
                  <w:szCs w:val="18"/>
                </w:rPr>
                <w:t>TP for TR37.716-11-11: R4-1904907</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330" w:author=" " w:date="2019-05-27T04:34:00Z"/>
                <w:rFonts w:cs="Arial"/>
                <w:szCs w:val="18"/>
              </w:rPr>
            </w:pPr>
            <w:ins w:id="1331" w:author=" " w:date="2019-05-27T04:34:00Z">
              <w:r w:rsidRPr="00D339E0">
                <w:rPr>
                  <w:rFonts w:cs="Arial"/>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332" w:author=" " w:date="2019-05-27T04:34:00Z"/>
                <w:rFonts w:cs="Arial"/>
                <w:szCs w:val="18"/>
              </w:rPr>
            </w:pPr>
            <w:ins w:id="1333" w:author=" " w:date="2019-05-27T04:34:00Z">
              <w:r w:rsidRPr="00D339E0">
                <w:rPr>
                  <w:rFonts w:cs="Arial"/>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1334" w:author=" " w:date="2019-05-27T04:34:00Z"/>
                <w:rFonts w:cs="Arial"/>
                <w:szCs w:val="18"/>
              </w:rPr>
            </w:pPr>
            <w:ins w:id="1335" w:author=" " w:date="2019-05-27T04:34:00Z">
              <w:r w:rsidRPr="00D339E0">
                <w:rPr>
                  <w:rFonts w:cs="Arial"/>
                  <w:color w:val="000000"/>
                  <w:szCs w:val="18"/>
                  <w:lang w:val="en-US"/>
                </w:rPr>
                <w:t>None</w:t>
              </w:r>
            </w:ins>
          </w:p>
        </w:tc>
      </w:tr>
      <w:tr w:rsidR="005F6C75" w:rsidRPr="00C9492B" w:rsidTr="005F6C75">
        <w:trPr>
          <w:cantSplit/>
          <w:ins w:id="1336" w:author="5123491" w:date="2019-05-27T17:35:00Z"/>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F6C75" w:rsidRPr="000549BB" w:rsidRDefault="005F6C75" w:rsidP="005F6C75">
            <w:pPr>
              <w:pStyle w:val="TAL"/>
              <w:rPr>
                <w:ins w:id="1337" w:author="5123491" w:date="2019-05-27T17:35:00Z"/>
                <w:rFonts w:cs="Arial"/>
                <w:szCs w:val="18"/>
                <w:lang w:eastAsia="ja-JP"/>
              </w:rPr>
            </w:pPr>
            <w:bookmarkStart w:id="1338" w:name="_GoBack" w:colFirst="0" w:colLast="6"/>
            <w:ins w:id="1339" w:author="5123491" w:date="2019-05-27T17:35:00Z">
              <w:r>
                <w:rPr>
                  <w:rFonts w:cs="Arial"/>
                  <w:kern w:val="2"/>
                  <w:szCs w:val="18"/>
                </w:rPr>
                <w:t>DC_7A_n1A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F6C75" w:rsidRPr="000549BB" w:rsidRDefault="005F6C75" w:rsidP="005F6C75">
            <w:pPr>
              <w:pStyle w:val="TAL"/>
              <w:rPr>
                <w:ins w:id="1340" w:author="5123491" w:date="2019-05-27T17:35:00Z"/>
                <w:rFonts w:cs="Arial"/>
                <w:szCs w:val="18"/>
                <w:lang w:eastAsia="ja-JP"/>
              </w:rPr>
            </w:pPr>
            <w:ins w:id="1341" w:author="5123491" w:date="2019-05-27T17:35:00Z">
              <w:r>
                <w:rPr>
                  <w:rFonts w:cs="Arial"/>
                  <w:color w:val="0D0D0D"/>
                  <w:kern w:val="2"/>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F6C75" w:rsidRDefault="005F6C75" w:rsidP="005F6C75">
            <w:pPr>
              <w:spacing w:before="100" w:beforeAutospacing="1" w:after="100" w:afterAutospacing="1"/>
              <w:rPr>
                <w:ins w:id="1342" w:author="5123491" w:date="2019-05-27T17:35:00Z"/>
                <w:lang w:eastAsia="ja-JP"/>
              </w:rPr>
            </w:pPr>
            <w:ins w:id="1343" w:author="5123491" w:date="2019-05-27T17:35:00Z">
              <w:r>
                <w:rPr>
                  <w:rFonts w:ascii="Arial" w:hAnsi="Arial" w:cs="Arial"/>
                  <w:color w:val="0D0D0D"/>
                  <w:kern w:val="2"/>
                  <w:sz w:val="18"/>
                  <w:szCs w:val="18"/>
                </w:rPr>
                <w:t>Christoph Mäder, Swisscom</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F6C75" w:rsidRDefault="005F6C75" w:rsidP="005F6C75">
            <w:pPr>
              <w:pStyle w:val="gmail-tal"/>
              <w:spacing w:before="0" w:beforeAutospacing="0" w:after="0" w:afterAutospacing="0"/>
              <w:rPr>
                <w:ins w:id="1344" w:author="5123491" w:date="2019-05-27T17:35:00Z"/>
                <w:rFonts w:ascii="Arial" w:hAnsi="Arial" w:cs="Arial"/>
                <w:kern w:val="2"/>
                <w:sz w:val="18"/>
                <w:szCs w:val="18"/>
              </w:rPr>
            </w:pPr>
            <w:ins w:id="1345" w:author="5123491" w:date="2019-05-27T17:35:00Z">
              <w:r>
                <w:rPr>
                  <w:rFonts w:ascii="Arial" w:hAnsi="Arial" w:cs="Arial"/>
                  <w:color w:val="0D0D0D"/>
                  <w:kern w:val="2"/>
                  <w:sz w:val="18"/>
                  <w:szCs w:val="18"/>
                  <w:lang w:val="en-GB"/>
                </w:rPr>
                <w:t>TR 37.716-11-11</w:t>
              </w:r>
              <w:r>
                <w:rPr>
                  <w:rFonts w:ascii="Arial" w:hAnsi="Arial" w:cs="Arial"/>
                  <w:color w:val="0D0D0D"/>
                  <w:kern w:val="2"/>
                  <w:sz w:val="18"/>
                  <w:szCs w:val="18"/>
                </w:rPr>
                <w:t>: R4-1903298</w:t>
              </w:r>
            </w:ins>
          </w:p>
          <w:p w:rsidR="005F6C75" w:rsidRPr="00D813E9" w:rsidRDefault="005F6C75" w:rsidP="005F6C75">
            <w:pPr>
              <w:pStyle w:val="TAL"/>
              <w:rPr>
                <w:ins w:id="1346" w:author="5123491" w:date="2019-05-27T17:35:00Z"/>
                <w:rFonts w:cs="Arial"/>
                <w:szCs w:val="18"/>
              </w:rPr>
            </w:pPr>
            <w:ins w:id="1347" w:author="5123491" w:date="2019-05-27T17:35:00Z">
              <w:r>
                <w:rPr>
                  <w:rFonts w:cs="Arial"/>
                  <w:color w:val="000000"/>
                  <w:kern w:val="2"/>
                  <w:szCs w:val="18"/>
                </w:rPr>
                <w:t>TS 38.101-3: R4-1905498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F6C75" w:rsidRPr="00D339E0" w:rsidRDefault="005F6C75" w:rsidP="005F6C75">
            <w:pPr>
              <w:pStyle w:val="TAL"/>
              <w:rPr>
                <w:ins w:id="1348" w:author="5123491" w:date="2019-05-27T17:35:00Z"/>
                <w:rFonts w:cs="Arial"/>
                <w:szCs w:val="18"/>
              </w:rPr>
            </w:pPr>
            <w:ins w:id="1349" w:author="5123491" w:date="2019-05-27T17:35:00Z">
              <w:r>
                <w:rPr>
                  <w:rFonts w:cs="Arial"/>
                  <w:color w:val="0D0D0D"/>
                  <w:kern w:val="2"/>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F6C75" w:rsidRPr="00D339E0" w:rsidRDefault="005F6C75" w:rsidP="005F6C75">
            <w:pPr>
              <w:pStyle w:val="TAL"/>
              <w:rPr>
                <w:ins w:id="1350" w:author="5123491" w:date="2019-05-27T17:35:00Z"/>
                <w:rFonts w:cs="Arial"/>
                <w:szCs w:val="18"/>
              </w:rPr>
            </w:pPr>
            <w:ins w:id="1351" w:author="5123491" w:date="2019-05-27T17:35:00Z">
              <w:r>
                <w:rPr>
                  <w:rFonts w:cs="Arial"/>
                  <w:color w:val="0D0D0D"/>
                  <w:kern w:val="2"/>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F6C75" w:rsidRPr="00D339E0" w:rsidRDefault="005F6C75" w:rsidP="005F6C75">
            <w:pPr>
              <w:pStyle w:val="TAL"/>
              <w:rPr>
                <w:ins w:id="1352" w:author="5123491" w:date="2019-05-27T17:35:00Z"/>
                <w:rFonts w:cs="Arial"/>
                <w:color w:val="000000"/>
                <w:szCs w:val="18"/>
                <w:lang w:val="en-US"/>
              </w:rPr>
            </w:pPr>
            <w:ins w:id="1353" w:author="5123491" w:date="2019-05-27T17:35:00Z">
              <w:r>
                <w:rPr>
                  <w:rFonts w:cs="Arial"/>
                  <w:color w:val="0D0D0D"/>
                  <w:kern w:val="2"/>
                  <w:szCs w:val="18"/>
                </w:rPr>
                <w:t>None</w:t>
              </w:r>
            </w:ins>
          </w:p>
        </w:tc>
      </w:tr>
      <w:bookmarkEnd w:id="1338"/>
    </w:tbl>
    <w:p w:rsidR="00582E84" w:rsidRDefault="00582E84" w:rsidP="00582E84">
      <w:pPr>
        <w:rPr>
          <w:rFonts w:eastAsiaTheme="minorEastAsia"/>
          <w:lang w:eastAsia="ja-JP"/>
        </w:rPr>
      </w:pPr>
    </w:p>
    <w:p w:rsidR="00582E84" w:rsidRPr="008F103D" w:rsidRDefault="00582E84" w:rsidP="00582E84">
      <w:pPr>
        <w:pStyle w:val="afc"/>
        <w:keepNext/>
      </w:pPr>
      <w:r w:rsidRPr="008F103D">
        <w:lastRenderedPageBreak/>
        <w:t xml:space="preserve">Table </w:t>
      </w:r>
      <w:r w:rsidRPr="008F103D">
        <w:fldChar w:fldCharType="begin"/>
      </w:r>
      <w:r w:rsidRPr="008F103D">
        <w:instrText xml:space="preserve"> SEQ Table \* ARABIC </w:instrText>
      </w:r>
      <w:r w:rsidRPr="008F103D">
        <w:fldChar w:fldCharType="separate"/>
      </w:r>
      <w:r w:rsidRPr="008F103D">
        <w:rPr>
          <w:noProof/>
        </w:rPr>
        <w:t>2</w:t>
      </w:r>
      <w:r w:rsidRPr="008F103D">
        <w:fldChar w:fldCharType="end"/>
      </w:r>
      <w:r w:rsidRPr="008F103D">
        <w:t>-</w:t>
      </w:r>
      <w:r w:rsidRPr="008F103D">
        <w:rPr>
          <w:rFonts w:hint="eastAsia"/>
        </w:rPr>
        <w:t>2</w:t>
      </w:r>
      <w:r w:rsidRPr="008F103D">
        <w:t xml:space="preserve">: Individual configuration names, proponents and supporting companies for </w:t>
      </w:r>
      <w:r w:rsidRPr="008F103D">
        <w:rPr>
          <w:rFonts w:hint="eastAsia"/>
        </w:rPr>
        <w:t>DC_y-ny including FR2</w:t>
      </w:r>
    </w:p>
    <w:tbl>
      <w:tblPr>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
        <w:gridCol w:w="2668"/>
        <w:gridCol w:w="436"/>
        <w:gridCol w:w="42"/>
        <w:gridCol w:w="1446"/>
        <w:gridCol w:w="72"/>
        <w:gridCol w:w="1557"/>
        <w:gridCol w:w="18"/>
        <w:gridCol w:w="831"/>
        <w:gridCol w:w="28"/>
        <w:gridCol w:w="825"/>
        <w:gridCol w:w="33"/>
        <w:gridCol w:w="1243"/>
        <w:gridCol w:w="22"/>
        <w:tblGridChange w:id="1354">
          <w:tblGrid>
            <w:gridCol w:w="11"/>
            <w:gridCol w:w="2668"/>
            <w:gridCol w:w="399"/>
            <w:gridCol w:w="37"/>
            <w:gridCol w:w="42"/>
            <w:gridCol w:w="467"/>
            <w:gridCol w:w="979"/>
            <w:gridCol w:w="72"/>
            <w:gridCol w:w="554"/>
            <w:gridCol w:w="1003"/>
            <w:gridCol w:w="18"/>
            <w:gridCol w:w="831"/>
            <w:gridCol w:w="28"/>
            <w:gridCol w:w="257"/>
            <w:gridCol w:w="568"/>
            <w:gridCol w:w="33"/>
            <w:gridCol w:w="109"/>
            <w:gridCol w:w="546"/>
            <w:gridCol w:w="588"/>
            <w:gridCol w:w="22"/>
            <w:gridCol w:w="962"/>
          </w:tblGrid>
        </w:tblGridChange>
      </w:tblGrid>
      <w:tr w:rsidR="00582E84" w:rsidRPr="008F103D" w:rsidTr="004C693F">
        <w:trPr>
          <w:gridBefore w:val="1"/>
          <w:wBefore w:w="6" w:type="pct"/>
          <w:cantSplit/>
        </w:trPr>
        <w:tc>
          <w:tcPr>
            <w:tcW w:w="1445" w:type="pct"/>
          </w:tcPr>
          <w:p w:rsidR="00582E84" w:rsidRPr="0015050F" w:rsidRDefault="0015050F" w:rsidP="003F007F">
            <w:pPr>
              <w:pStyle w:val="TAL"/>
              <w:rPr>
                <w:color w:val="FF0000"/>
              </w:rPr>
            </w:pPr>
            <w:r>
              <w:rPr>
                <w:color w:val="FF0000"/>
              </w:rPr>
              <w:lastRenderedPageBreak/>
              <w:t>EN-DC</w:t>
            </w:r>
            <w:r w:rsidR="00582E84" w:rsidRPr="0015050F">
              <w:rPr>
                <w:color w:val="FF0000"/>
              </w:rPr>
              <w:t xml:space="preserve"> combination</w:t>
            </w:r>
          </w:p>
        </w:tc>
        <w:tc>
          <w:tcPr>
            <w:tcW w:w="259" w:type="pct"/>
            <w:gridSpan w:val="2"/>
          </w:tcPr>
          <w:p w:rsidR="00582E84" w:rsidRPr="0015050F" w:rsidRDefault="00582E84" w:rsidP="003F007F">
            <w:pPr>
              <w:pStyle w:val="TAL"/>
              <w:rPr>
                <w:color w:val="FF0000"/>
              </w:rPr>
            </w:pPr>
            <w:r w:rsidRPr="0015050F">
              <w:rPr>
                <w:color w:val="FF0000"/>
              </w:rPr>
              <w:t>REL-indep.</w:t>
            </w:r>
          </w:p>
          <w:p w:rsidR="00582E84" w:rsidRPr="0015050F" w:rsidRDefault="00582E84" w:rsidP="003F007F">
            <w:pPr>
              <w:pStyle w:val="TAL"/>
              <w:rPr>
                <w:color w:val="FF0000"/>
              </w:rPr>
            </w:pPr>
            <w:r w:rsidRPr="0015050F">
              <w:rPr>
                <w:color w:val="FF0000"/>
              </w:rPr>
              <w:t>from</w:t>
            </w:r>
          </w:p>
        </w:tc>
        <w:tc>
          <w:tcPr>
            <w:tcW w:w="783" w:type="pct"/>
          </w:tcPr>
          <w:p w:rsidR="00582E84" w:rsidRPr="0015050F" w:rsidRDefault="00582E84" w:rsidP="003F007F">
            <w:pPr>
              <w:pStyle w:val="TAL"/>
              <w:rPr>
                <w:color w:val="FF0000"/>
              </w:rPr>
            </w:pPr>
            <w:r w:rsidRPr="0015050F">
              <w:rPr>
                <w:color w:val="FF0000"/>
              </w:rPr>
              <w:t>contact</w:t>
            </w:r>
          </w:p>
          <w:p w:rsidR="00582E84" w:rsidRPr="0015050F" w:rsidRDefault="00582E84" w:rsidP="003F007F">
            <w:pPr>
              <w:pStyle w:val="TAL"/>
              <w:rPr>
                <w:color w:val="FF0000"/>
              </w:rPr>
            </w:pPr>
            <w:r w:rsidRPr="0015050F">
              <w:rPr>
                <w:color w:val="FF0000"/>
              </w:rPr>
              <w:t>name, company</w:t>
            </w:r>
          </w:p>
        </w:tc>
        <w:tc>
          <w:tcPr>
            <w:tcW w:w="892" w:type="pct"/>
            <w:gridSpan w:val="3"/>
          </w:tcPr>
          <w:p w:rsidR="00582E84" w:rsidRPr="0015050F" w:rsidRDefault="00582E84" w:rsidP="003F007F">
            <w:pPr>
              <w:pStyle w:val="TAL"/>
              <w:rPr>
                <w:color w:val="FF0000"/>
              </w:rPr>
            </w:pPr>
            <w:r w:rsidRPr="0015050F">
              <w:rPr>
                <w:color w:val="FF0000"/>
              </w:rPr>
              <w:t>CRs provided to RAN</w:t>
            </w:r>
          </w:p>
          <w:p w:rsidR="00582E84" w:rsidRPr="0015050F" w:rsidRDefault="00582E84" w:rsidP="003F007F">
            <w:pPr>
              <w:pStyle w:val="TAL"/>
              <w:rPr>
                <w:color w:val="FF0000"/>
              </w:rPr>
            </w:pPr>
            <w:r w:rsidRPr="0015050F">
              <w:rPr>
                <w:color w:val="FF0000"/>
              </w:rPr>
              <w:t>spec: RAN4 Tdoc</w:t>
            </w:r>
          </w:p>
          <w:p w:rsidR="00582E84" w:rsidRPr="0015050F" w:rsidRDefault="00582E84" w:rsidP="003F007F">
            <w:pPr>
              <w:pStyle w:val="TAL"/>
              <w:rPr>
                <w:color w:val="FF0000"/>
              </w:rPr>
            </w:pPr>
            <w:r w:rsidRPr="0015050F">
              <w:rPr>
                <w:color w:val="FF0000"/>
              </w:rPr>
              <w:t>(list all specs and the TR input)</w:t>
            </w:r>
          </w:p>
        </w:tc>
        <w:tc>
          <w:tcPr>
            <w:tcW w:w="465" w:type="pct"/>
            <w:gridSpan w:val="2"/>
          </w:tcPr>
          <w:p w:rsidR="00582E84" w:rsidRPr="0015050F" w:rsidRDefault="00582E84" w:rsidP="003F007F">
            <w:pPr>
              <w:pStyle w:val="TAL"/>
              <w:rPr>
                <w:color w:val="FF0000"/>
              </w:rPr>
            </w:pPr>
            <w:r w:rsidRPr="0015050F">
              <w:rPr>
                <w:color w:val="FF0000"/>
              </w:rPr>
              <w:t>Core part</w:t>
            </w:r>
          </w:p>
          <w:p w:rsidR="00582E84" w:rsidRPr="0015050F" w:rsidRDefault="00582E84" w:rsidP="003F007F">
            <w:pPr>
              <w:pStyle w:val="TAL"/>
              <w:rPr>
                <w:color w:val="FF0000"/>
              </w:rPr>
            </w:pPr>
            <w:r w:rsidRPr="0015050F">
              <w:rPr>
                <w:color w:val="FF0000"/>
              </w:rPr>
              <w:t>completed?</w:t>
            </w:r>
          </w:p>
          <w:p w:rsidR="00582E84" w:rsidRPr="0015050F" w:rsidRDefault="00582E84" w:rsidP="003F007F">
            <w:pPr>
              <w:pStyle w:val="TAL"/>
              <w:rPr>
                <w:color w:val="FF0000"/>
              </w:rPr>
            </w:pPr>
            <w:r w:rsidRPr="0015050F">
              <w:rPr>
                <w:color w:val="FF0000"/>
              </w:rPr>
              <w:t>yes/no</w:t>
            </w:r>
          </w:p>
        </w:tc>
        <w:tc>
          <w:tcPr>
            <w:tcW w:w="465" w:type="pct"/>
            <w:gridSpan w:val="2"/>
          </w:tcPr>
          <w:p w:rsidR="00582E84" w:rsidRPr="0015050F" w:rsidRDefault="00582E84" w:rsidP="003F007F">
            <w:pPr>
              <w:pStyle w:val="TAL"/>
              <w:rPr>
                <w:color w:val="FF0000"/>
              </w:rPr>
            </w:pPr>
            <w:r w:rsidRPr="0015050F">
              <w:rPr>
                <w:color w:val="FF0000"/>
              </w:rPr>
              <w:t>Perf. part</w:t>
            </w:r>
          </w:p>
          <w:p w:rsidR="00582E84" w:rsidRPr="0015050F" w:rsidRDefault="00582E84" w:rsidP="003F007F">
            <w:pPr>
              <w:pStyle w:val="TAL"/>
              <w:rPr>
                <w:color w:val="FF0000"/>
              </w:rPr>
            </w:pPr>
            <w:r w:rsidRPr="0015050F">
              <w:rPr>
                <w:color w:val="FF0000"/>
              </w:rPr>
              <w:t>completed?</w:t>
            </w:r>
          </w:p>
          <w:p w:rsidR="00582E84" w:rsidRPr="0015050F" w:rsidRDefault="00582E84" w:rsidP="003F007F">
            <w:pPr>
              <w:pStyle w:val="TAL"/>
              <w:rPr>
                <w:color w:val="FF0000"/>
              </w:rPr>
            </w:pPr>
            <w:r w:rsidRPr="0015050F">
              <w:rPr>
                <w:color w:val="FF0000"/>
              </w:rPr>
              <w:t>yes/no</w:t>
            </w:r>
          </w:p>
        </w:tc>
        <w:tc>
          <w:tcPr>
            <w:tcW w:w="685" w:type="pct"/>
            <w:gridSpan w:val="2"/>
          </w:tcPr>
          <w:p w:rsidR="00582E84" w:rsidRPr="0015050F" w:rsidRDefault="00582E84" w:rsidP="003F007F">
            <w:pPr>
              <w:pStyle w:val="TAL"/>
              <w:rPr>
                <w:color w:val="FF0000"/>
              </w:rPr>
            </w:pPr>
            <w:r w:rsidRPr="0015050F">
              <w:rPr>
                <w:color w:val="FF0000"/>
              </w:rPr>
              <w:t>open issues/comments</w:t>
            </w:r>
          </w:p>
        </w:tc>
      </w:tr>
      <w:tr w:rsidR="00582E84" w:rsidRPr="008F103D" w:rsidDel="00413606" w:rsidTr="004C693F">
        <w:trPr>
          <w:gridBefore w:val="1"/>
          <w:wBefore w:w="6" w:type="pct"/>
          <w:cantSplit/>
          <w:del w:id="135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56" w:author=" " w:date="2019-05-27T04:43:00Z"/>
              </w:rPr>
            </w:pPr>
            <w:del w:id="1357" w:author=" " w:date="2019-05-27T04:43:00Z">
              <w:r w:rsidRPr="008F103D" w:rsidDel="00413606">
                <w:delText>DC_2A_n261(2H)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58" w:author=" " w:date="2019-05-27T04:43:00Z"/>
              </w:rPr>
            </w:pPr>
            <w:del w:id="135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60" w:author=" " w:date="2019-05-27T04:43:00Z"/>
              </w:rPr>
            </w:pPr>
            <w:del w:id="136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62" w:author=" " w:date="2019-05-27T04:43:00Z"/>
              </w:rPr>
            </w:pPr>
            <w:del w:id="1363"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64" w:author=" " w:date="2019-05-27T04:43:00Z"/>
              </w:rPr>
            </w:pPr>
            <w:del w:id="136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66" w:author=" " w:date="2019-05-27T04:43:00Z"/>
              </w:rPr>
            </w:pPr>
            <w:del w:id="136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68" w:author=" " w:date="2019-05-27T04:43:00Z"/>
              </w:rPr>
            </w:pPr>
            <w:del w:id="1369" w:author=" " w:date="2019-05-27T04:43:00Z">
              <w:r w:rsidRPr="008F103D" w:rsidDel="00413606">
                <w:delText>Completed</w:delText>
              </w:r>
            </w:del>
          </w:p>
        </w:tc>
      </w:tr>
      <w:tr w:rsidR="00582E84" w:rsidRPr="008F103D" w:rsidDel="00413606" w:rsidTr="004C693F">
        <w:trPr>
          <w:gridBefore w:val="1"/>
          <w:wBefore w:w="6" w:type="pct"/>
          <w:cantSplit/>
          <w:del w:id="137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71" w:author=" " w:date="2019-05-27T04:43:00Z"/>
              </w:rPr>
            </w:pPr>
            <w:del w:id="1372" w:author=" " w:date="2019-05-27T04:43:00Z">
              <w:r w:rsidRPr="008F103D" w:rsidDel="00413606">
                <w:delText>DC_2A_n261(2I)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73" w:author=" " w:date="2019-05-27T04:43:00Z"/>
              </w:rPr>
            </w:pPr>
            <w:del w:id="137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75" w:author=" " w:date="2019-05-27T04:43:00Z"/>
              </w:rPr>
            </w:pPr>
            <w:del w:id="137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77" w:author=" " w:date="2019-05-27T04:43:00Z"/>
              </w:rPr>
            </w:pPr>
            <w:del w:id="1378"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79" w:author=" " w:date="2019-05-27T04:43:00Z"/>
              </w:rPr>
            </w:pPr>
            <w:del w:id="138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81" w:author=" " w:date="2019-05-27T04:43:00Z"/>
              </w:rPr>
            </w:pPr>
            <w:del w:id="138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83" w:author=" " w:date="2019-05-27T04:43:00Z"/>
              </w:rPr>
            </w:pPr>
            <w:del w:id="1384" w:author=" " w:date="2019-05-27T04:43:00Z">
              <w:r w:rsidRPr="008F103D" w:rsidDel="00413606">
                <w:delText>Completed</w:delText>
              </w:r>
            </w:del>
          </w:p>
        </w:tc>
      </w:tr>
      <w:tr w:rsidR="00582E84" w:rsidRPr="008F103D" w:rsidDel="00413606" w:rsidTr="004C693F">
        <w:trPr>
          <w:gridBefore w:val="1"/>
          <w:wBefore w:w="6" w:type="pct"/>
          <w:cantSplit/>
          <w:del w:id="138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86" w:author=" " w:date="2019-05-27T04:43:00Z"/>
              </w:rPr>
            </w:pPr>
            <w:del w:id="1387" w:author=" " w:date="2019-05-27T04:43:00Z">
              <w:r w:rsidRPr="008F103D" w:rsidDel="00413606">
                <w:delText>DC_4A_n261(2H)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88" w:author=" " w:date="2019-05-27T04:43:00Z"/>
              </w:rPr>
            </w:pPr>
            <w:del w:id="138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90" w:author=" " w:date="2019-05-27T04:43:00Z"/>
              </w:rPr>
            </w:pPr>
            <w:del w:id="139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92" w:author=" " w:date="2019-05-27T04:43:00Z"/>
              </w:rPr>
            </w:pPr>
            <w:del w:id="1393"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94" w:author=" " w:date="2019-05-27T04:43:00Z"/>
              </w:rPr>
            </w:pPr>
            <w:del w:id="139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96" w:author=" " w:date="2019-05-27T04:43:00Z"/>
              </w:rPr>
            </w:pPr>
            <w:del w:id="139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98" w:author=" " w:date="2019-05-27T04:43:00Z"/>
              </w:rPr>
            </w:pPr>
            <w:del w:id="1399" w:author=" " w:date="2019-05-27T04:43:00Z">
              <w:r w:rsidRPr="008F103D" w:rsidDel="00413606">
                <w:delText>Completed</w:delText>
              </w:r>
            </w:del>
          </w:p>
        </w:tc>
      </w:tr>
      <w:tr w:rsidR="00582E84" w:rsidRPr="008F103D" w:rsidDel="00413606" w:rsidTr="004C693F">
        <w:trPr>
          <w:gridBefore w:val="1"/>
          <w:wBefore w:w="6" w:type="pct"/>
          <w:cantSplit/>
          <w:del w:id="140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01" w:author=" " w:date="2019-05-27T04:43:00Z"/>
              </w:rPr>
            </w:pPr>
            <w:del w:id="1402" w:author=" " w:date="2019-05-27T04:43:00Z">
              <w:r w:rsidRPr="008F103D" w:rsidDel="00413606">
                <w:delText>DC_4A_n261(2I)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03" w:author=" " w:date="2019-05-27T04:43:00Z"/>
              </w:rPr>
            </w:pPr>
            <w:del w:id="140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05" w:author=" " w:date="2019-05-27T04:43:00Z"/>
              </w:rPr>
            </w:pPr>
            <w:del w:id="140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07" w:author=" " w:date="2019-05-27T04:43:00Z"/>
              </w:rPr>
            </w:pPr>
            <w:del w:id="1408"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09" w:author=" " w:date="2019-05-27T04:43:00Z"/>
              </w:rPr>
            </w:pPr>
            <w:del w:id="141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11" w:author=" " w:date="2019-05-27T04:43:00Z"/>
              </w:rPr>
            </w:pPr>
            <w:del w:id="141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13" w:author=" " w:date="2019-05-27T04:43:00Z"/>
              </w:rPr>
            </w:pPr>
            <w:del w:id="1414" w:author=" " w:date="2019-05-27T04:43:00Z">
              <w:r w:rsidRPr="008F103D" w:rsidDel="00413606">
                <w:delText>Completed</w:delText>
              </w:r>
            </w:del>
          </w:p>
        </w:tc>
      </w:tr>
      <w:tr w:rsidR="00582E84" w:rsidRPr="008F103D" w:rsidDel="00413606" w:rsidTr="004C693F">
        <w:trPr>
          <w:gridBefore w:val="1"/>
          <w:wBefore w:w="6" w:type="pct"/>
          <w:cantSplit/>
          <w:del w:id="141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16" w:author=" " w:date="2019-05-27T04:43:00Z"/>
              </w:rPr>
            </w:pPr>
            <w:del w:id="1417" w:author=" " w:date="2019-05-27T04:43:00Z">
              <w:r w:rsidRPr="008F103D" w:rsidDel="00413606">
                <w:delText>DC_4A_n261(A-D)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18" w:author=" " w:date="2019-05-27T04:43:00Z"/>
              </w:rPr>
            </w:pPr>
            <w:del w:id="141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20" w:author=" " w:date="2019-05-27T04:43:00Z"/>
              </w:rPr>
            </w:pPr>
            <w:del w:id="142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22" w:author=" " w:date="2019-05-27T04:43:00Z"/>
              </w:rPr>
            </w:pPr>
            <w:del w:id="1423"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24" w:author=" " w:date="2019-05-27T04:43:00Z"/>
              </w:rPr>
            </w:pPr>
            <w:del w:id="142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26" w:author=" " w:date="2019-05-27T04:43:00Z"/>
              </w:rPr>
            </w:pPr>
            <w:del w:id="142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28" w:author=" " w:date="2019-05-27T04:43:00Z"/>
              </w:rPr>
            </w:pPr>
            <w:del w:id="1429" w:author=" " w:date="2019-05-27T04:43:00Z">
              <w:r w:rsidRPr="008F103D" w:rsidDel="00413606">
                <w:delText>Completed</w:delText>
              </w:r>
            </w:del>
          </w:p>
        </w:tc>
      </w:tr>
      <w:tr w:rsidR="00582E84" w:rsidRPr="008F103D" w:rsidDel="00413606" w:rsidTr="004C693F">
        <w:trPr>
          <w:gridBefore w:val="1"/>
          <w:wBefore w:w="6" w:type="pct"/>
          <w:cantSplit/>
          <w:del w:id="143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31" w:author=" " w:date="2019-05-27T04:43:00Z"/>
              </w:rPr>
            </w:pPr>
            <w:del w:id="1432" w:author=" " w:date="2019-05-27T04:43:00Z">
              <w:r w:rsidRPr="008F103D" w:rsidDel="00413606">
                <w:delText>DC_4A_n261(A-H)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33" w:author=" " w:date="2019-05-27T04:43:00Z"/>
              </w:rPr>
            </w:pPr>
            <w:del w:id="143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35" w:author=" " w:date="2019-05-27T04:43:00Z"/>
              </w:rPr>
            </w:pPr>
            <w:del w:id="143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37" w:author=" " w:date="2019-05-27T04:43:00Z"/>
              </w:rPr>
            </w:pPr>
            <w:del w:id="1438"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39" w:author=" " w:date="2019-05-27T04:43:00Z"/>
              </w:rPr>
            </w:pPr>
            <w:del w:id="144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41" w:author=" " w:date="2019-05-27T04:43:00Z"/>
              </w:rPr>
            </w:pPr>
            <w:del w:id="144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43" w:author=" " w:date="2019-05-27T04:43:00Z"/>
              </w:rPr>
            </w:pPr>
            <w:del w:id="1444" w:author=" " w:date="2019-05-27T04:43:00Z">
              <w:r w:rsidRPr="008F103D" w:rsidDel="00413606">
                <w:delText>Completed</w:delText>
              </w:r>
            </w:del>
          </w:p>
        </w:tc>
      </w:tr>
      <w:tr w:rsidR="00582E84" w:rsidRPr="008F103D" w:rsidDel="00413606" w:rsidTr="004C693F">
        <w:trPr>
          <w:gridBefore w:val="1"/>
          <w:wBefore w:w="6" w:type="pct"/>
          <w:cantSplit/>
          <w:del w:id="144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46" w:author=" " w:date="2019-05-27T04:43:00Z"/>
              </w:rPr>
            </w:pPr>
            <w:del w:id="1447" w:author=" " w:date="2019-05-27T04:43:00Z">
              <w:r w:rsidRPr="008F103D" w:rsidDel="00413606">
                <w:delText>DC_4A_n261(A-2H)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48" w:author=" " w:date="2019-05-27T04:43:00Z"/>
              </w:rPr>
            </w:pPr>
            <w:del w:id="144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50" w:author=" " w:date="2019-05-27T04:43:00Z"/>
              </w:rPr>
            </w:pPr>
            <w:del w:id="145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52" w:author=" " w:date="2019-05-27T04:43:00Z"/>
              </w:rPr>
            </w:pPr>
            <w:del w:id="1453"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54" w:author=" " w:date="2019-05-27T04:43:00Z"/>
              </w:rPr>
            </w:pPr>
            <w:del w:id="145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56" w:author=" " w:date="2019-05-27T04:43:00Z"/>
              </w:rPr>
            </w:pPr>
            <w:del w:id="145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58" w:author=" " w:date="2019-05-27T04:43:00Z"/>
              </w:rPr>
            </w:pPr>
            <w:del w:id="1459" w:author=" " w:date="2019-05-27T04:43:00Z">
              <w:r w:rsidRPr="008F103D" w:rsidDel="00413606">
                <w:delText>Completed</w:delText>
              </w:r>
            </w:del>
          </w:p>
        </w:tc>
      </w:tr>
      <w:tr w:rsidR="00582E84" w:rsidRPr="008F103D" w:rsidDel="00413606" w:rsidTr="004C693F">
        <w:trPr>
          <w:gridBefore w:val="1"/>
          <w:wBefore w:w="6" w:type="pct"/>
          <w:cantSplit/>
          <w:del w:id="146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61" w:author=" " w:date="2019-05-27T04:43:00Z"/>
              </w:rPr>
            </w:pPr>
            <w:del w:id="1462" w:author=" " w:date="2019-05-27T04:43:00Z">
              <w:r w:rsidRPr="008F103D" w:rsidDel="00413606">
                <w:delText>DC_4A_n261(A-D-H)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63" w:author=" " w:date="2019-05-27T04:43:00Z"/>
              </w:rPr>
            </w:pPr>
            <w:del w:id="146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65" w:author=" " w:date="2019-05-27T04:43:00Z"/>
              </w:rPr>
            </w:pPr>
            <w:del w:id="146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67" w:author=" " w:date="2019-05-27T04:43:00Z"/>
              </w:rPr>
            </w:pPr>
            <w:del w:id="1468"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69" w:author=" " w:date="2019-05-27T04:43:00Z"/>
              </w:rPr>
            </w:pPr>
            <w:del w:id="147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71" w:author=" " w:date="2019-05-27T04:43:00Z"/>
              </w:rPr>
            </w:pPr>
            <w:del w:id="147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73" w:author=" " w:date="2019-05-27T04:43:00Z"/>
              </w:rPr>
            </w:pPr>
            <w:del w:id="1474" w:author=" " w:date="2019-05-27T04:43:00Z">
              <w:r w:rsidRPr="008F103D" w:rsidDel="00413606">
                <w:delText>Completed</w:delText>
              </w:r>
            </w:del>
          </w:p>
        </w:tc>
      </w:tr>
      <w:tr w:rsidR="00582E84" w:rsidRPr="008F103D" w:rsidDel="00413606" w:rsidTr="004C693F">
        <w:trPr>
          <w:gridBefore w:val="1"/>
          <w:wBefore w:w="6" w:type="pct"/>
          <w:cantSplit/>
          <w:del w:id="147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76" w:author=" " w:date="2019-05-27T04:43:00Z"/>
              </w:rPr>
            </w:pPr>
            <w:del w:id="1477" w:author=" " w:date="2019-05-27T04:43:00Z">
              <w:r w:rsidRPr="008F103D" w:rsidDel="00413606">
                <w:delText>DC_4A_n261(A-G)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78" w:author=" " w:date="2019-05-27T04:43:00Z"/>
              </w:rPr>
            </w:pPr>
            <w:del w:id="147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80" w:author=" " w:date="2019-05-27T04:43:00Z"/>
              </w:rPr>
            </w:pPr>
            <w:del w:id="148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82" w:author=" " w:date="2019-05-27T04:43:00Z"/>
              </w:rPr>
            </w:pPr>
            <w:del w:id="1483"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84" w:author=" " w:date="2019-05-27T04:43:00Z"/>
              </w:rPr>
            </w:pPr>
            <w:del w:id="148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86" w:author=" " w:date="2019-05-27T04:43:00Z"/>
              </w:rPr>
            </w:pPr>
            <w:del w:id="148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88" w:author=" " w:date="2019-05-27T04:43:00Z"/>
              </w:rPr>
            </w:pPr>
            <w:del w:id="1489" w:author=" " w:date="2019-05-27T04:43:00Z">
              <w:r w:rsidRPr="008F103D" w:rsidDel="00413606">
                <w:delText>Completed</w:delText>
              </w:r>
            </w:del>
          </w:p>
        </w:tc>
      </w:tr>
      <w:tr w:rsidR="00582E84" w:rsidRPr="008F103D" w:rsidDel="00413606" w:rsidTr="004C693F">
        <w:trPr>
          <w:gridBefore w:val="1"/>
          <w:wBefore w:w="6" w:type="pct"/>
          <w:cantSplit/>
          <w:del w:id="149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91" w:author=" " w:date="2019-05-27T04:43:00Z"/>
              </w:rPr>
            </w:pPr>
            <w:del w:id="1492" w:author=" " w:date="2019-05-27T04:43:00Z">
              <w:r w:rsidRPr="008F103D" w:rsidDel="00413606">
                <w:delText>DC_4A_n261(A-G-H)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93" w:author=" " w:date="2019-05-27T04:43:00Z"/>
              </w:rPr>
            </w:pPr>
            <w:del w:id="149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95" w:author=" " w:date="2019-05-27T04:43:00Z"/>
              </w:rPr>
            </w:pPr>
            <w:del w:id="149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97" w:author=" " w:date="2019-05-27T04:43:00Z"/>
              </w:rPr>
            </w:pPr>
            <w:del w:id="1498"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99" w:author=" " w:date="2019-05-27T04:43:00Z"/>
              </w:rPr>
            </w:pPr>
            <w:del w:id="150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01" w:author=" " w:date="2019-05-27T04:43:00Z"/>
              </w:rPr>
            </w:pPr>
            <w:del w:id="150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03" w:author=" " w:date="2019-05-27T04:43:00Z"/>
              </w:rPr>
            </w:pPr>
            <w:del w:id="1504" w:author=" " w:date="2019-05-27T04:43:00Z">
              <w:r w:rsidRPr="008F103D" w:rsidDel="00413606">
                <w:delText>Completed</w:delText>
              </w:r>
            </w:del>
          </w:p>
        </w:tc>
      </w:tr>
      <w:tr w:rsidR="00582E84" w:rsidRPr="008F103D" w:rsidDel="00413606" w:rsidTr="004C693F">
        <w:trPr>
          <w:gridBefore w:val="1"/>
          <w:wBefore w:w="6" w:type="pct"/>
          <w:cantSplit/>
          <w:del w:id="150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06" w:author=" " w:date="2019-05-27T04:43:00Z"/>
              </w:rPr>
            </w:pPr>
            <w:del w:id="1507" w:author=" " w:date="2019-05-27T04:43:00Z">
              <w:r w:rsidRPr="008F103D" w:rsidDel="00413606">
                <w:delText>DC_4A_n261(A-I)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08" w:author=" " w:date="2019-05-27T04:43:00Z"/>
              </w:rPr>
            </w:pPr>
            <w:del w:id="150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10" w:author=" " w:date="2019-05-27T04:43:00Z"/>
              </w:rPr>
            </w:pPr>
            <w:del w:id="151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12" w:author=" " w:date="2019-05-27T04:43:00Z"/>
              </w:rPr>
            </w:pPr>
            <w:del w:id="1513"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14" w:author=" " w:date="2019-05-27T04:43:00Z"/>
              </w:rPr>
            </w:pPr>
            <w:del w:id="151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16" w:author=" " w:date="2019-05-27T04:43:00Z"/>
              </w:rPr>
            </w:pPr>
            <w:del w:id="151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18" w:author=" " w:date="2019-05-27T04:43:00Z"/>
              </w:rPr>
            </w:pPr>
            <w:del w:id="1519" w:author=" " w:date="2019-05-27T04:43:00Z">
              <w:r w:rsidRPr="008F103D" w:rsidDel="00413606">
                <w:delText>Completed</w:delText>
              </w:r>
            </w:del>
          </w:p>
        </w:tc>
      </w:tr>
      <w:tr w:rsidR="00582E84" w:rsidRPr="008F103D" w:rsidDel="00413606" w:rsidTr="004C693F">
        <w:trPr>
          <w:gridBefore w:val="1"/>
          <w:wBefore w:w="6" w:type="pct"/>
          <w:cantSplit/>
          <w:del w:id="152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21" w:author=" " w:date="2019-05-27T04:43:00Z"/>
              </w:rPr>
            </w:pPr>
            <w:del w:id="1522" w:author=" " w:date="2019-05-27T04:43:00Z">
              <w:r w:rsidRPr="008F103D" w:rsidDel="00413606">
                <w:delText>DC_4A_n261(A-2I)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23" w:author=" " w:date="2019-05-27T04:43:00Z"/>
              </w:rPr>
            </w:pPr>
            <w:del w:id="152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25" w:author=" " w:date="2019-05-27T04:43:00Z"/>
              </w:rPr>
            </w:pPr>
            <w:del w:id="152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27" w:author=" " w:date="2019-05-27T04:43:00Z"/>
              </w:rPr>
            </w:pPr>
            <w:del w:id="1528"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29" w:author=" " w:date="2019-05-27T04:43:00Z"/>
              </w:rPr>
            </w:pPr>
            <w:del w:id="153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31" w:author=" " w:date="2019-05-27T04:43:00Z"/>
              </w:rPr>
            </w:pPr>
            <w:del w:id="153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33" w:author=" " w:date="2019-05-27T04:43:00Z"/>
              </w:rPr>
            </w:pPr>
            <w:del w:id="1534" w:author=" " w:date="2019-05-27T04:43:00Z">
              <w:r w:rsidRPr="008F103D" w:rsidDel="00413606">
                <w:delText>Completed</w:delText>
              </w:r>
            </w:del>
          </w:p>
        </w:tc>
      </w:tr>
      <w:tr w:rsidR="00582E84" w:rsidRPr="008F103D" w:rsidDel="00413606" w:rsidTr="004C693F">
        <w:trPr>
          <w:gridBefore w:val="1"/>
          <w:wBefore w:w="6" w:type="pct"/>
          <w:cantSplit/>
          <w:del w:id="153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36" w:author=" " w:date="2019-05-27T04:43:00Z"/>
              </w:rPr>
            </w:pPr>
            <w:del w:id="1537" w:author=" " w:date="2019-05-27T04:43:00Z">
              <w:r w:rsidRPr="008F103D" w:rsidDel="00413606">
                <w:delText>DC_4A_n261(G-I)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38" w:author=" " w:date="2019-05-27T04:43:00Z"/>
              </w:rPr>
            </w:pPr>
            <w:del w:id="153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40" w:author=" " w:date="2019-05-27T04:43:00Z"/>
              </w:rPr>
            </w:pPr>
            <w:del w:id="154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42" w:author=" " w:date="2019-05-27T04:43:00Z"/>
              </w:rPr>
            </w:pPr>
            <w:del w:id="1543"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44" w:author=" " w:date="2019-05-27T04:43:00Z"/>
              </w:rPr>
            </w:pPr>
            <w:del w:id="154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46" w:author=" " w:date="2019-05-27T04:43:00Z"/>
              </w:rPr>
            </w:pPr>
            <w:del w:id="154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48" w:author=" " w:date="2019-05-27T04:43:00Z"/>
              </w:rPr>
            </w:pPr>
            <w:del w:id="1549" w:author=" " w:date="2019-05-27T04:43:00Z">
              <w:r w:rsidRPr="008F103D" w:rsidDel="00413606">
                <w:delText>Completed</w:delText>
              </w:r>
            </w:del>
          </w:p>
        </w:tc>
      </w:tr>
      <w:tr w:rsidR="00582E84" w:rsidRPr="008F103D" w:rsidDel="00413606" w:rsidTr="004C693F">
        <w:trPr>
          <w:gridBefore w:val="1"/>
          <w:wBefore w:w="6" w:type="pct"/>
          <w:cantSplit/>
          <w:del w:id="155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51" w:author=" " w:date="2019-05-27T04:43:00Z"/>
              </w:rPr>
            </w:pPr>
            <w:del w:id="1552" w:author=" " w:date="2019-05-27T04:43:00Z">
              <w:r w:rsidRPr="008F103D" w:rsidDel="00413606">
                <w:delText>DC_4A_n261(A-G-I)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53" w:author=" " w:date="2019-05-27T04:43:00Z"/>
              </w:rPr>
            </w:pPr>
            <w:del w:id="155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55" w:author=" " w:date="2019-05-27T04:43:00Z"/>
              </w:rPr>
            </w:pPr>
            <w:del w:id="155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57" w:author=" " w:date="2019-05-27T04:43:00Z"/>
              </w:rPr>
            </w:pPr>
            <w:del w:id="1558"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59" w:author=" " w:date="2019-05-27T04:43:00Z"/>
              </w:rPr>
            </w:pPr>
            <w:del w:id="156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61" w:author=" " w:date="2019-05-27T04:43:00Z"/>
              </w:rPr>
            </w:pPr>
            <w:del w:id="156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63" w:author=" " w:date="2019-05-27T04:43:00Z"/>
              </w:rPr>
            </w:pPr>
            <w:del w:id="1564" w:author=" " w:date="2019-05-27T04:43:00Z">
              <w:r w:rsidRPr="008F103D" w:rsidDel="00413606">
                <w:delText>Completed</w:delText>
              </w:r>
            </w:del>
          </w:p>
        </w:tc>
      </w:tr>
      <w:tr w:rsidR="00582E84" w:rsidRPr="008F103D" w:rsidDel="00413606" w:rsidTr="004C693F">
        <w:trPr>
          <w:gridBefore w:val="1"/>
          <w:wBefore w:w="6" w:type="pct"/>
          <w:cantSplit/>
          <w:del w:id="156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66" w:author=" " w:date="2019-05-27T04:43:00Z"/>
              </w:rPr>
            </w:pPr>
            <w:del w:id="1567" w:author=" " w:date="2019-05-27T04:43:00Z">
              <w:r w:rsidRPr="008F103D" w:rsidDel="00413606">
                <w:delText>DC_4A_n261(A-H-I)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68" w:author=" " w:date="2019-05-27T04:43:00Z"/>
              </w:rPr>
            </w:pPr>
            <w:del w:id="156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70" w:author=" " w:date="2019-05-27T04:43:00Z"/>
              </w:rPr>
            </w:pPr>
            <w:del w:id="157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72" w:author=" " w:date="2019-05-27T04:43:00Z"/>
              </w:rPr>
            </w:pPr>
            <w:del w:id="1573"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74" w:author=" " w:date="2019-05-27T04:43:00Z"/>
              </w:rPr>
            </w:pPr>
            <w:del w:id="157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76" w:author=" " w:date="2019-05-27T04:43:00Z"/>
              </w:rPr>
            </w:pPr>
            <w:del w:id="157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78" w:author=" " w:date="2019-05-27T04:43:00Z"/>
              </w:rPr>
            </w:pPr>
            <w:del w:id="1579" w:author=" " w:date="2019-05-27T04:43:00Z">
              <w:r w:rsidRPr="008F103D" w:rsidDel="00413606">
                <w:delText>Completed</w:delText>
              </w:r>
            </w:del>
          </w:p>
        </w:tc>
      </w:tr>
      <w:tr w:rsidR="00582E84" w:rsidRPr="008F103D" w:rsidDel="00413606" w:rsidTr="004C693F">
        <w:trPr>
          <w:gridBefore w:val="1"/>
          <w:wBefore w:w="6" w:type="pct"/>
          <w:cantSplit/>
          <w:del w:id="158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81" w:author=" " w:date="2019-05-27T04:43:00Z"/>
              </w:rPr>
            </w:pPr>
            <w:del w:id="1582" w:author=" " w:date="2019-05-27T04:43:00Z">
              <w:r w:rsidRPr="008F103D" w:rsidDel="00413606">
                <w:delText>DC_4A_n261(G-H)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83" w:author=" " w:date="2019-05-27T04:43:00Z"/>
              </w:rPr>
            </w:pPr>
            <w:del w:id="158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85" w:author=" " w:date="2019-05-27T04:43:00Z"/>
              </w:rPr>
            </w:pPr>
            <w:del w:id="158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87" w:author=" " w:date="2019-05-27T04:43:00Z"/>
              </w:rPr>
            </w:pPr>
            <w:del w:id="1588"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89" w:author=" " w:date="2019-05-27T04:43:00Z"/>
              </w:rPr>
            </w:pPr>
            <w:del w:id="159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91" w:author=" " w:date="2019-05-27T04:43:00Z"/>
              </w:rPr>
            </w:pPr>
            <w:del w:id="159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93" w:author=" " w:date="2019-05-27T04:43:00Z"/>
              </w:rPr>
            </w:pPr>
            <w:del w:id="1594" w:author=" " w:date="2019-05-27T04:43:00Z">
              <w:r w:rsidRPr="008F103D" w:rsidDel="00413606">
                <w:delText>Completed</w:delText>
              </w:r>
            </w:del>
          </w:p>
        </w:tc>
      </w:tr>
      <w:tr w:rsidR="00582E84" w:rsidRPr="008F103D" w:rsidDel="00413606" w:rsidTr="004C693F">
        <w:trPr>
          <w:gridBefore w:val="1"/>
          <w:wBefore w:w="6" w:type="pct"/>
          <w:cantSplit/>
          <w:del w:id="159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96" w:author=" " w:date="2019-05-27T04:43:00Z"/>
              </w:rPr>
            </w:pPr>
            <w:del w:id="1597" w:author=" " w:date="2019-05-27T04:43:00Z">
              <w:r w:rsidRPr="008F103D" w:rsidDel="00413606">
                <w:delText>DC_4A_n261(H-I)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98" w:author=" " w:date="2019-05-27T04:43:00Z"/>
              </w:rPr>
            </w:pPr>
            <w:del w:id="159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00" w:author=" " w:date="2019-05-27T04:43:00Z"/>
              </w:rPr>
            </w:pPr>
            <w:del w:id="160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02" w:author=" " w:date="2019-05-27T04:43:00Z"/>
              </w:rPr>
            </w:pPr>
            <w:del w:id="1603"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04" w:author=" " w:date="2019-05-27T04:43:00Z"/>
              </w:rPr>
            </w:pPr>
            <w:del w:id="160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06" w:author=" " w:date="2019-05-27T04:43:00Z"/>
              </w:rPr>
            </w:pPr>
            <w:del w:id="160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08" w:author=" " w:date="2019-05-27T04:43:00Z"/>
              </w:rPr>
            </w:pPr>
            <w:del w:id="1609" w:author=" " w:date="2019-05-27T04:43:00Z">
              <w:r w:rsidRPr="008F103D" w:rsidDel="00413606">
                <w:delText>Completed</w:delText>
              </w:r>
            </w:del>
          </w:p>
        </w:tc>
      </w:tr>
      <w:tr w:rsidR="00582E84" w:rsidRPr="008F103D" w:rsidDel="00413606" w:rsidTr="004C693F">
        <w:trPr>
          <w:gridBefore w:val="1"/>
          <w:wBefore w:w="6" w:type="pct"/>
          <w:cantSplit/>
          <w:del w:id="161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11" w:author=" " w:date="2019-05-27T04:43:00Z"/>
              </w:rPr>
            </w:pPr>
            <w:del w:id="1612" w:author=" " w:date="2019-05-27T04:43:00Z">
              <w:r w:rsidRPr="008F103D" w:rsidDel="00413606">
                <w:delText>DC_5A_n261(2H)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13" w:author=" " w:date="2019-05-27T04:43:00Z"/>
              </w:rPr>
            </w:pPr>
            <w:del w:id="161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15" w:author=" " w:date="2019-05-27T04:43:00Z"/>
              </w:rPr>
            </w:pPr>
            <w:del w:id="161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17" w:author=" " w:date="2019-05-27T04:43:00Z"/>
              </w:rPr>
            </w:pPr>
            <w:del w:id="1618"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19" w:author=" " w:date="2019-05-27T04:43:00Z"/>
              </w:rPr>
            </w:pPr>
            <w:del w:id="162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21" w:author=" " w:date="2019-05-27T04:43:00Z"/>
              </w:rPr>
            </w:pPr>
            <w:del w:id="162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23" w:author=" " w:date="2019-05-27T04:43:00Z"/>
              </w:rPr>
            </w:pPr>
            <w:del w:id="1624" w:author=" " w:date="2019-05-27T04:43:00Z">
              <w:r w:rsidRPr="008F103D" w:rsidDel="00413606">
                <w:delText>Completed</w:delText>
              </w:r>
            </w:del>
          </w:p>
        </w:tc>
      </w:tr>
      <w:tr w:rsidR="00582E84" w:rsidRPr="008F103D" w:rsidDel="00413606" w:rsidTr="004C693F">
        <w:trPr>
          <w:gridBefore w:val="1"/>
          <w:wBefore w:w="6" w:type="pct"/>
          <w:cantSplit/>
          <w:del w:id="162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26" w:author=" " w:date="2019-05-27T04:43:00Z"/>
              </w:rPr>
            </w:pPr>
            <w:del w:id="1627" w:author=" " w:date="2019-05-27T04:43:00Z">
              <w:r w:rsidRPr="008F103D" w:rsidDel="00413606">
                <w:delText>DC_5A_n261(2I)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28" w:author=" " w:date="2019-05-27T04:43:00Z"/>
              </w:rPr>
            </w:pPr>
            <w:del w:id="162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30" w:author=" " w:date="2019-05-27T04:43:00Z"/>
              </w:rPr>
            </w:pPr>
            <w:del w:id="163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32" w:author=" " w:date="2019-05-27T04:43:00Z"/>
              </w:rPr>
            </w:pPr>
            <w:del w:id="1633"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34" w:author=" " w:date="2019-05-27T04:43:00Z"/>
              </w:rPr>
            </w:pPr>
            <w:del w:id="163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36" w:author=" " w:date="2019-05-27T04:43:00Z"/>
              </w:rPr>
            </w:pPr>
            <w:del w:id="163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38" w:author=" " w:date="2019-05-27T04:43:00Z"/>
              </w:rPr>
            </w:pPr>
            <w:del w:id="1639" w:author=" " w:date="2019-05-27T04:43:00Z">
              <w:r w:rsidRPr="008F103D" w:rsidDel="00413606">
                <w:delText>Completed</w:delText>
              </w:r>
            </w:del>
          </w:p>
        </w:tc>
      </w:tr>
      <w:tr w:rsidR="00582E84" w:rsidRPr="008F103D" w:rsidDel="00413606" w:rsidTr="004C693F">
        <w:trPr>
          <w:gridBefore w:val="1"/>
          <w:wBefore w:w="6" w:type="pct"/>
          <w:cantSplit/>
          <w:del w:id="164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41" w:author=" " w:date="2019-05-27T04:43:00Z"/>
              </w:rPr>
            </w:pPr>
            <w:del w:id="1642" w:author=" " w:date="2019-05-27T04:43:00Z">
              <w:r w:rsidRPr="008F103D" w:rsidDel="00413606">
                <w:delText>DC_5A_n261(A-D)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43" w:author=" " w:date="2019-05-27T04:43:00Z"/>
              </w:rPr>
            </w:pPr>
            <w:del w:id="164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45" w:author=" " w:date="2019-05-27T04:43:00Z"/>
              </w:rPr>
            </w:pPr>
            <w:del w:id="164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47" w:author=" " w:date="2019-05-27T04:43:00Z"/>
              </w:rPr>
            </w:pPr>
            <w:del w:id="1648"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49" w:author=" " w:date="2019-05-27T04:43:00Z"/>
              </w:rPr>
            </w:pPr>
            <w:del w:id="165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51" w:author=" " w:date="2019-05-27T04:43:00Z"/>
              </w:rPr>
            </w:pPr>
            <w:del w:id="165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53" w:author=" " w:date="2019-05-27T04:43:00Z"/>
              </w:rPr>
            </w:pPr>
            <w:del w:id="1654" w:author=" " w:date="2019-05-27T04:43:00Z">
              <w:r w:rsidRPr="008F103D" w:rsidDel="00413606">
                <w:delText>Completed</w:delText>
              </w:r>
            </w:del>
          </w:p>
        </w:tc>
      </w:tr>
      <w:tr w:rsidR="00582E84" w:rsidRPr="008F103D" w:rsidDel="00413606" w:rsidTr="004C693F">
        <w:trPr>
          <w:gridBefore w:val="1"/>
          <w:wBefore w:w="6" w:type="pct"/>
          <w:cantSplit/>
          <w:del w:id="165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56" w:author=" " w:date="2019-05-27T04:43:00Z"/>
              </w:rPr>
            </w:pPr>
            <w:del w:id="1657" w:author=" " w:date="2019-05-27T04:43:00Z">
              <w:r w:rsidRPr="008F103D" w:rsidDel="00413606">
                <w:delText>DC_5A_n261(A-H)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58" w:author=" " w:date="2019-05-27T04:43:00Z"/>
              </w:rPr>
            </w:pPr>
            <w:del w:id="165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60" w:author=" " w:date="2019-05-27T04:43:00Z"/>
              </w:rPr>
            </w:pPr>
            <w:del w:id="166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62" w:author=" " w:date="2019-05-27T04:43:00Z"/>
              </w:rPr>
            </w:pPr>
            <w:del w:id="1663"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64" w:author=" " w:date="2019-05-27T04:43:00Z"/>
              </w:rPr>
            </w:pPr>
            <w:del w:id="166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66" w:author=" " w:date="2019-05-27T04:43:00Z"/>
              </w:rPr>
            </w:pPr>
            <w:del w:id="166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68" w:author=" " w:date="2019-05-27T04:43:00Z"/>
              </w:rPr>
            </w:pPr>
            <w:del w:id="1669" w:author=" " w:date="2019-05-27T04:43:00Z">
              <w:r w:rsidRPr="008F103D" w:rsidDel="00413606">
                <w:delText>Completed</w:delText>
              </w:r>
            </w:del>
          </w:p>
        </w:tc>
      </w:tr>
      <w:tr w:rsidR="00582E84" w:rsidRPr="008F103D" w:rsidDel="00413606" w:rsidTr="004C693F">
        <w:trPr>
          <w:gridBefore w:val="1"/>
          <w:wBefore w:w="6" w:type="pct"/>
          <w:cantSplit/>
          <w:del w:id="167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71" w:author=" " w:date="2019-05-27T04:43:00Z"/>
              </w:rPr>
            </w:pPr>
            <w:del w:id="1672" w:author=" " w:date="2019-05-27T04:43:00Z">
              <w:r w:rsidRPr="008F103D" w:rsidDel="00413606">
                <w:delText>DC_5A_n261(A-D-H)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73" w:author=" " w:date="2019-05-27T04:43:00Z"/>
              </w:rPr>
            </w:pPr>
            <w:del w:id="167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75" w:author=" " w:date="2019-05-27T04:43:00Z"/>
              </w:rPr>
            </w:pPr>
            <w:del w:id="167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77" w:author=" " w:date="2019-05-27T04:43:00Z"/>
              </w:rPr>
            </w:pPr>
            <w:del w:id="1678"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79" w:author=" " w:date="2019-05-27T04:43:00Z"/>
              </w:rPr>
            </w:pPr>
            <w:del w:id="168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81" w:author=" " w:date="2019-05-27T04:43:00Z"/>
              </w:rPr>
            </w:pPr>
            <w:del w:id="168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83" w:author=" " w:date="2019-05-27T04:43:00Z"/>
              </w:rPr>
            </w:pPr>
            <w:del w:id="1684" w:author=" " w:date="2019-05-27T04:43:00Z">
              <w:r w:rsidRPr="008F103D" w:rsidDel="00413606">
                <w:delText>Completed</w:delText>
              </w:r>
            </w:del>
          </w:p>
        </w:tc>
      </w:tr>
      <w:tr w:rsidR="00582E84" w:rsidRPr="008F103D" w:rsidDel="00413606" w:rsidTr="004C693F">
        <w:trPr>
          <w:gridBefore w:val="1"/>
          <w:wBefore w:w="6" w:type="pct"/>
          <w:cantSplit/>
          <w:del w:id="168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86" w:author=" " w:date="2019-05-27T04:43:00Z"/>
              </w:rPr>
            </w:pPr>
            <w:del w:id="1687" w:author=" " w:date="2019-05-27T04:43:00Z">
              <w:r w:rsidRPr="008F103D" w:rsidDel="00413606">
                <w:delText>DC_5A_n261(A-G)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88" w:author=" " w:date="2019-05-27T04:43:00Z"/>
              </w:rPr>
            </w:pPr>
            <w:del w:id="168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90" w:author=" " w:date="2019-05-27T04:43:00Z"/>
              </w:rPr>
            </w:pPr>
            <w:del w:id="169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92" w:author=" " w:date="2019-05-27T04:43:00Z"/>
              </w:rPr>
            </w:pPr>
            <w:del w:id="1693"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94" w:author=" " w:date="2019-05-27T04:43:00Z"/>
              </w:rPr>
            </w:pPr>
            <w:del w:id="169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96" w:author=" " w:date="2019-05-27T04:43:00Z"/>
              </w:rPr>
            </w:pPr>
            <w:del w:id="169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98" w:author=" " w:date="2019-05-27T04:43:00Z"/>
              </w:rPr>
            </w:pPr>
            <w:del w:id="1699" w:author=" " w:date="2019-05-27T04:43:00Z">
              <w:r w:rsidRPr="008F103D" w:rsidDel="00413606">
                <w:delText>Completed</w:delText>
              </w:r>
            </w:del>
          </w:p>
        </w:tc>
      </w:tr>
      <w:tr w:rsidR="00582E84" w:rsidRPr="008F103D" w:rsidDel="00413606" w:rsidTr="004C693F">
        <w:trPr>
          <w:gridBefore w:val="1"/>
          <w:wBefore w:w="6" w:type="pct"/>
          <w:cantSplit/>
          <w:del w:id="170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01" w:author=" " w:date="2019-05-27T04:43:00Z"/>
              </w:rPr>
            </w:pPr>
            <w:del w:id="1702" w:author=" " w:date="2019-05-27T04:43:00Z">
              <w:r w:rsidRPr="008F103D" w:rsidDel="00413606">
                <w:delText>DC_5A_n261(A-G-H)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03" w:author=" " w:date="2019-05-27T04:43:00Z"/>
              </w:rPr>
            </w:pPr>
            <w:del w:id="170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05" w:author=" " w:date="2019-05-27T04:43:00Z"/>
              </w:rPr>
            </w:pPr>
            <w:del w:id="170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07" w:author=" " w:date="2019-05-27T04:43:00Z"/>
              </w:rPr>
            </w:pPr>
            <w:del w:id="1708"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09" w:author=" " w:date="2019-05-27T04:43:00Z"/>
              </w:rPr>
            </w:pPr>
            <w:del w:id="171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11" w:author=" " w:date="2019-05-27T04:43:00Z"/>
              </w:rPr>
            </w:pPr>
            <w:del w:id="171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13" w:author=" " w:date="2019-05-27T04:43:00Z"/>
              </w:rPr>
            </w:pPr>
            <w:del w:id="1714" w:author=" " w:date="2019-05-27T04:43:00Z">
              <w:r w:rsidRPr="008F103D" w:rsidDel="00413606">
                <w:delText>Completed</w:delText>
              </w:r>
            </w:del>
          </w:p>
        </w:tc>
      </w:tr>
      <w:tr w:rsidR="00582E84" w:rsidRPr="008F103D" w:rsidDel="00413606" w:rsidTr="004C693F">
        <w:trPr>
          <w:gridBefore w:val="1"/>
          <w:wBefore w:w="6" w:type="pct"/>
          <w:cantSplit/>
          <w:del w:id="171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16" w:author=" " w:date="2019-05-27T04:43:00Z"/>
              </w:rPr>
            </w:pPr>
            <w:del w:id="1717" w:author=" " w:date="2019-05-27T04:43:00Z">
              <w:r w:rsidRPr="008F103D" w:rsidDel="00413606">
                <w:delText>DC_5A_n261(A-I)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18" w:author=" " w:date="2019-05-27T04:43:00Z"/>
              </w:rPr>
            </w:pPr>
            <w:del w:id="171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20" w:author=" " w:date="2019-05-27T04:43:00Z"/>
              </w:rPr>
            </w:pPr>
            <w:del w:id="172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22" w:author=" " w:date="2019-05-27T04:43:00Z"/>
              </w:rPr>
            </w:pPr>
            <w:del w:id="1723"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24" w:author=" " w:date="2019-05-27T04:43:00Z"/>
              </w:rPr>
            </w:pPr>
            <w:del w:id="172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26" w:author=" " w:date="2019-05-27T04:43:00Z"/>
              </w:rPr>
            </w:pPr>
            <w:del w:id="172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28" w:author=" " w:date="2019-05-27T04:43:00Z"/>
              </w:rPr>
            </w:pPr>
            <w:del w:id="1729" w:author=" " w:date="2019-05-27T04:43:00Z">
              <w:r w:rsidRPr="008F103D" w:rsidDel="00413606">
                <w:delText>Completed</w:delText>
              </w:r>
            </w:del>
          </w:p>
        </w:tc>
      </w:tr>
      <w:tr w:rsidR="00582E84" w:rsidRPr="008F103D" w:rsidDel="00413606" w:rsidTr="004C693F">
        <w:trPr>
          <w:gridBefore w:val="1"/>
          <w:wBefore w:w="6" w:type="pct"/>
          <w:cantSplit/>
          <w:del w:id="173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31" w:author=" " w:date="2019-05-27T04:43:00Z"/>
              </w:rPr>
            </w:pPr>
            <w:del w:id="1732" w:author=" " w:date="2019-05-27T04:43:00Z">
              <w:r w:rsidRPr="008F103D" w:rsidDel="00413606">
                <w:delText>DC_5A_n261(G-I)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33" w:author=" " w:date="2019-05-27T04:43:00Z"/>
              </w:rPr>
            </w:pPr>
            <w:del w:id="173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35" w:author=" " w:date="2019-05-27T04:43:00Z"/>
              </w:rPr>
            </w:pPr>
            <w:del w:id="173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37" w:author=" " w:date="2019-05-27T04:43:00Z"/>
              </w:rPr>
            </w:pPr>
            <w:del w:id="1738"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39" w:author=" " w:date="2019-05-27T04:43:00Z"/>
              </w:rPr>
            </w:pPr>
            <w:del w:id="174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41" w:author=" " w:date="2019-05-27T04:43:00Z"/>
              </w:rPr>
            </w:pPr>
            <w:del w:id="174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43" w:author=" " w:date="2019-05-27T04:43:00Z"/>
              </w:rPr>
            </w:pPr>
            <w:del w:id="1744" w:author=" " w:date="2019-05-27T04:43:00Z">
              <w:r w:rsidRPr="008F103D" w:rsidDel="00413606">
                <w:delText>Completed</w:delText>
              </w:r>
            </w:del>
          </w:p>
        </w:tc>
      </w:tr>
      <w:tr w:rsidR="00582E84" w:rsidRPr="008F103D" w:rsidDel="00413606" w:rsidTr="004C693F">
        <w:trPr>
          <w:gridBefore w:val="1"/>
          <w:wBefore w:w="6" w:type="pct"/>
          <w:cantSplit/>
          <w:del w:id="174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46" w:author=" " w:date="2019-05-27T04:43:00Z"/>
              </w:rPr>
            </w:pPr>
            <w:del w:id="1747" w:author=" " w:date="2019-05-27T04:43:00Z">
              <w:r w:rsidRPr="008F103D" w:rsidDel="00413606">
                <w:delText>DC_5A_n261(A-G-I)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48" w:author=" " w:date="2019-05-27T04:43:00Z"/>
              </w:rPr>
            </w:pPr>
            <w:del w:id="174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50" w:author=" " w:date="2019-05-27T04:43:00Z"/>
              </w:rPr>
            </w:pPr>
            <w:del w:id="175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52" w:author=" " w:date="2019-05-27T04:43:00Z"/>
              </w:rPr>
            </w:pPr>
            <w:del w:id="1753"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54" w:author=" " w:date="2019-05-27T04:43:00Z"/>
              </w:rPr>
            </w:pPr>
            <w:del w:id="175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56" w:author=" " w:date="2019-05-27T04:43:00Z"/>
              </w:rPr>
            </w:pPr>
            <w:del w:id="175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58" w:author=" " w:date="2019-05-27T04:43:00Z"/>
              </w:rPr>
            </w:pPr>
            <w:del w:id="1759" w:author=" " w:date="2019-05-27T04:43:00Z">
              <w:r w:rsidRPr="008F103D" w:rsidDel="00413606">
                <w:delText>Completed</w:delText>
              </w:r>
            </w:del>
          </w:p>
        </w:tc>
      </w:tr>
      <w:tr w:rsidR="00582E84" w:rsidRPr="008F103D" w:rsidDel="00413606" w:rsidTr="004C693F">
        <w:trPr>
          <w:gridBefore w:val="1"/>
          <w:wBefore w:w="6" w:type="pct"/>
          <w:cantSplit/>
          <w:del w:id="176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61" w:author=" " w:date="2019-05-27T04:43:00Z"/>
              </w:rPr>
            </w:pPr>
            <w:del w:id="1762" w:author=" " w:date="2019-05-27T04:43:00Z">
              <w:r w:rsidRPr="008F103D" w:rsidDel="00413606">
                <w:delText>DC_5A_n261(A-H-I)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63" w:author=" " w:date="2019-05-27T04:43:00Z"/>
              </w:rPr>
            </w:pPr>
            <w:del w:id="176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65" w:author=" " w:date="2019-05-27T04:43:00Z"/>
              </w:rPr>
            </w:pPr>
            <w:del w:id="176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67" w:author=" " w:date="2019-05-27T04:43:00Z"/>
              </w:rPr>
            </w:pPr>
            <w:del w:id="1768"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69" w:author=" " w:date="2019-05-27T04:43:00Z"/>
              </w:rPr>
            </w:pPr>
            <w:del w:id="177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71" w:author=" " w:date="2019-05-27T04:43:00Z"/>
              </w:rPr>
            </w:pPr>
            <w:del w:id="177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73" w:author=" " w:date="2019-05-27T04:43:00Z"/>
              </w:rPr>
            </w:pPr>
            <w:del w:id="1774" w:author=" " w:date="2019-05-27T04:43:00Z">
              <w:r w:rsidRPr="008F103D" w:rsidDel="00413606">
                <w:delText>Completed</w:delText>
              </w:r>
            </w:del>
          </w:p>
        </w:tc>
      </w:tr>
      <w:tr w:rsidR="00582E84" w:rsidRPr="008F103D" w:rsidDel="00413606" w:rsidTr="004C693F">
        <w:trPr>
          <w:gridBefore w:val="1"/>
          <w:wBefore w:w="6" w:type="pct"/>
          <w:cantSplit/>
          <w:del w:id="177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76" w:author=" " w:date="2019-05-27T04:43:00Z"/>
              </w:rPr>
            </w:pPr>
            <w:del w:id="1777" w:author=" " w:date="2019-05-27T04:43:00Z">
              <w:r w:rsidRPr="008F103D" w:rsidDel="00413606">
                <w:delText>DC_5A_n261(G-H)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78" w:author=" " w:date="2019-05-27T04:43:00Z"/>
              </w:rPr>
            </w:pPr>
            <w:del w:id="177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80" w:author=" " w:date="2019-05-27T04:43:00Z"/>
              </w:rPr>
            </w:pPr>
            <w:del w:id="178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82" w:author=" " w:date="2019-05-27T04:43:00Z"/>
              </w:rPr>
            </w:pPr>
            <w:del w:id="1783"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84" w:author=" " w:date="2019-05-27T04:43:00Z"/>
              </w:rPr>
            </w:pPr>
            <w:del w:id="178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86" w:author=" " w:date="2019-05-27T04:43:00Z"/>
              </w:rPr>
            </w:pPr>
            <w:del w:id="178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88" w:author=" " w:date="2019-05-27T04:43:00Z"/>
              </w:rPr>
            </w:pPr>
            <w:del w:id="1789" w:author=" " w:date="2019-05-27T04:43:00Z">
              <w:r w:rsidRPr="008F103D" w:rsidDel="00413606">
                <w:delText>Completed</w:delText>
              </w:r>
            </w:del>
          </w:p>
        </w:tc>
      </w:tr>
      <w:tr w:rsidR="00582E84" w:rsidRPr="008F103D" w:rsidDel="00413606" w:rsidTr="004C693F">
        <w:trPr>
          <w:gridBefore w:val="1"/>
          <w:wBefore w:w="6" w:type="pct"/>
          <w:cantSplit/>
          <w:del w:id="179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91" w:author=" " w:date="2019-05-27T04:43:00Z"/>
              </w:rPr>
            </w:pPr>
            <w:del w:id="1792" w:author=" " w:date="2019-05-27T04:43:00Z">
              <w:r w:rsidRPr="008F103D" w:rsidDel="00413606">
                <w:delText>DC_5A_n261(H-I)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93" w:author=" " w:date="2019-05-27T04:43:00Z"/>
              </w:rPr>
            </w:pPr>
            <w:del w:id="179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95" w:author=" " w:date="2019-05-27T04:43:00Z"/>
              </w:rPr>
            </w:pPr>
            <w:del w:id="179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97" w:author=" " w:date="2019-05-27T04:43:00Z"/>
              </w:rPr>
            </w:pPr>
            <w:del w:id="1798"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99" w:author=" " w:date="2019-05-27T04:43:00Z"/>
              </w:rPr>
            </w:pPr>
            <w:del w:id="180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01" w:author=" " w:date="2019-05-27T04:43:00Z"/>
              </w:rPr>
            </w:pPr>
            <w:del w:id="180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03" w:author=" " w:date="2019-05-27T04:43:00Z"/>
              </w:rPr>
            </w:pPr>
            <w:del w:id="1804" w:author=" " w:date="2019-05-27T04:43:00Z">
              <w:r w:rsidRPr="008F103D" w:rsidDel="00413606">
                <w:delText>Completed</w:delText>
              </w:r>
            </w:del>
          </w:p>
        </w:tc>
      </w:tr>
      <w:tr w:rsidR="00582E84" w:rsidRPr="008F103D" w:rsidDel="00413606" w:rsidTr="004C693F">
        <w:trPr>
          <w:gridBefore w:val="1"/>
          <w:wBefore w:w="6" w:type="pct"/>
          <w:cantSplit/>
          <w:del w:id="180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06" w:author=" " w:date="2019-05-27T04:43:00Z"/>
              </w:rPr>
            </w:pPr>
            <w:del w:id="1807" w:author=" " w:date="2019-05-27T04:43:00Z">
              <w:r w:rsidRPr="008F103D" w:rsidDel="00413606">
                <w:delText>DC_13A_n261(2H)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08" w:author=" " w:date="2019-05-27T04:43:00Z"/>
              </w:rPr>
            </w:pPr>
            <w:del w:id="180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10" w:author=" " w:date="2019-05-27T04:43:00Z"/>
              </w:rPr>
            </w:pPr>
            <w:del w:id="181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12" w:author=" " w:date="2019-05-27T04:43:00Z"/>
              </w:rPr>
            </w:pPr>
            <w:del w:id="1813"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14" w:author=" " w:date="2019-05-27T04:43:00Z"/>
              </w:rPr>
            </w:pPr>
            <w:del w:id="181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16" w:author=" " w:date="2019-05-27T04:43:00Z"/>
              </w:rPr>
            </w:pPr>
            <w:del w:id="181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18" w:author=" " w:date="2019-05-27T04:43:00Z"/>
              </w:rPr>
            </w:pPr>
            <w:del w:id="1819" w:author=" " w:date="2019-05-27T04:43:00Z">
              <w:r w:rsidRPr="008F103D" w:rsidDel="00413606">
                <w:delText>Completed</w:delText>
              </w:r>
            </w:del>
          </w:p>
        </w:tc>
      </w:tr>
      <w:tr w:rsidR="00582E84" w:rsidRPr="008F103D" w:rsidDel="00413606" w:rsidTr="004C693F">
        <w:trPr>
          <w:gridBefore w:val="1"/>
          <w:wBefore w:w="6" w:type="pct"/>
          <w:cantSplit/>
          <w:del w:id="182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21" w:author=" " w:date="2019-05-27T04:43:00Z"/>
              </w:rPr>
            </w:pPr>
            <w:del w:id="1822" w:author=" " w:date="2019-05-27T04:43:00Z">
              <w:r w:rsidRPr="008F103D" w:rsidDel="00413606">
                <w:delText>DC_13A_n261(2I)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23" w:author=" " w:date="2019-05-27T04:43:00Z"/>
              </w:rPr>
            </w:pPr>
            <w:del w:id="182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25" w:author=" " w:date="2019-05-27T04:43:00Z"/>
              </w:rPr>
            </w:pPr>
            <w:del w:id="182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27" w:author=" " w:date="2019-05-27T04:43:00Z"/>
              </w:rPr>
            </w:pPr>
            <w:del w:id="1828"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29" w:author=" " w:date="2019-05-27T04:43:00Z"/>
              </w:rPr>
            </w:pPr>
            <w:del w:id="183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31" w:author=" " w:date="2019-05-27T04:43:00Z"/>
              </w:rPr>
            </w:pPr>
            <w:del w:id="183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33" w:author=" " w:date="2019-05-27T04:43:00Z"/>
              </w:rPr>
            </w:pPr>
            <w:del w:id="1834" w:author=" " w:date="2019-05-27T04:43:00Z">
              <w:r w:rsidRPr="008F103D" w:rsidDel="00413606">
                <w:delText>Completed</w:delText>
              </w:r>
            </w:del>
          </w:p>
        </w:tc>
      </w:tr>
      <w:tr w:rsidR="00582E84" w:rsidRPr="008F103D" w:rsidDel="00413606" w:rsidTr="004C693F">
        <w:trPr>
          <w:gridBefore w:val="1"/>
          <w:wBefore w:w="6" w:type="pct"/>
          <w:cantSplit/>
          <w:del w:id="183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36" w:author=" " w:date="2019-05-27T04:43:00Z"/>
              </w:rPr>
            </w:pPr>
            <w:del w:id="1837" w:author=" " w:date="2019-05-27T04:43:00Z">
              <w:r w:rsidRPr="008F103D" w:rsidDel="00413606">
                <w:delText>DC_66A_n261(A-D)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38" w:author=" " w:date="2019-05-27T04:43:00Z"/>
              </w:rPr>
            </w:pPr>
            <w:del w:id="183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40" w:author=" " w:date="2019-05-27T04:43:00Z"/>
              </w:rPr>
            </w:pPr>
            <w:del w:id="184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42" w:author=" " w:date="2019-05-27T04:43:00Z"/>
              </w:rPr>
            </w:pPr>
            <w:del w:id="1843"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44" w:author=" " w:date="2019-05-27T04:43:00Z"/>
              </w:rPr>
            </w:pPr>
            <w:del w:id="184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46" w:author=" " w:date="2019-05-27T04:43:00Z"/>
              </w:rPr>
            </w:pPr>
            <w:del w:id="184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48" w:author=" " w:date="2019-05-27T04:43:00Z"/>
              </w:rPr>
            </w:pPr>
            <w:del w:id="1849" w:author=" " w:date="2019-05-27T04:43:00Z">
              <w:r w:rsidRPr="008F103D" w:rsidDel="00413606">
                <w:delText>Completed</w:delText>
              </w:r>
            </w:del>
          </w:p>
        </w:tc>
      </w:tr>
      <w:tr w:rsidR="00582E84" w:rsidRPr="008F103D" w:rsidDel="00413606" w:rsidTr="004C693F">
        <w:trPr>
          <w:gridBefore w:val="1"/>
          <w:wBefore w:w="6" w:type="pct"/>
          <w:cantSplit/>
          <w:del w:id="185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51" w:author=" " w:date="2019-05-27T04:43:00Z"/>
              </w:rPr>
            </w:pPr>
            <w:del w:id="1852" w:author=" " w:date="2019-05-27T04:43:00Z">
              <w:r w:rsidRPr="008F103D" w:rsidDel="00413606">
                <w:lastRenderedPageBreak/>
                <w:delText>DC_66A_n261(A-D-H)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53" w:author=" " w:date="2019-05-27T04:43:00Z"/>
              </w:rPr>
            </w:pPr>
            <w:del w:id="185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55" w:author=" " w:date="2019-05-27T04:43:00Z"/>
              </w:rPr>
            </w:pPr>
            <w:del w:id="185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57" w:author=" " w:date="2019-05-27T04:43:00Z"/>
              </w:rPr>
            </w:pPr>
            <w:del w:id="1858"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59" w:author=" " w:date="2019-05-27T04:43:00Z"/>
              </w:rPr>
            </w:pPr>
            <w:del w:id="186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61" w:author=" " w:date="2019-05-27T04:43:00Z"/>
              </w:rPr>
            </w:pPr>
            <w:del w:id="186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63" w:author=" " w:date="2019-05-27T04:43:00Z"/>
              </w:rPr>
            </w:pPr>
            <w:del w:id="1864" w:author=" " w:date="2019-05-27T04:43:00Z">
              <w:r w:rsidRPr="008F103D" w:rsidDel="00413606">
                <w:delText>Completed</w:delText>
              </w:r>
            </w:del>
          </w:p>
        </w:tc>
      </w:tr>
      <w:tr w:rsidR="00582E84" w:rsidRPr="008F103D" w:rsidDel="00413606" w:rsidTr="004C693F">
        <w:trPr>
          <w:gridBefore w:val="1"/>
          <w:wBefore w:w="6" w:type="pct"/>
          <w:cantSplit/>
          <w:del w:id="186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66" w:author=" " w:date="2019-05-27T04:43:00Z"/>
              </w:rPr>
            </w:pPr>
            <w:del w:id="1867" w:author=" " w:date="2019-05-27T04:43:00Z">
              <w:r w:rsidRPr="008F103D" w:rsidDel="00413606">
                <w:delText>DC_66A_n261(A-G)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68" w:author=" " w:date="2019-05-27T04:43:00Z"/>
              </w:rPr>
            </w:pPr>
            <w:del w:id="186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70" w:author=" " w:date="2019-05-27T04:43:00Z"/>
              </w:rPr>
            </w:pPr>
            <w:del w:id="187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72" w:author=" " w:date="2019-05-27T04:43:00Z"/>
              </w:rPr>
            </w:pPr>
            <w:del w:id="1873"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74" w:author=" " w:date="2019-05-27T04:43:00Z"/>
              </w:rPr>
            </w:pPr>
            <w:del w:id="187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76" w:author=" " w:date="2019-05-27T04:43:00Z"/>
              </w:rPr>
            </w:pPr>
            <w:del w:id="187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78" w:author=" " w:date="2019-05-27T04:43:00Z"/>
              </w:rPr>
            </w:pPr>
            <w:del w:id="1879" w:author=" " w:date="2019-05-27T04:43:00Z">
              <w:r w:rsidRPr="008F103D" w:rsidDel="00413606">
                <w:delText>Completed</w:delText>
              </w:r>
            </w:del>
          </w:p>
        </w:tc>
      </w:tr>
      <w:tr w:rsidR="00582E84" w:rsidRPr="008F103D" w:rsidDel="00413606" w:rsidTr="004C693F">
        <w:trPr>
          <w:gridBefore w:val="1"/>
          <w:wBefore w:w="6" w:type="pct"/>
          <w:cantSplit/>
          <w:del w:id="188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81" w:author=" " w:date="2019-05-27T04:43:00Z"/>
              </w:rPr>
            </w:pPr>
            <w:del w:id="1882" w:author=" " w:date="2019-05-27T04:43:00Z">
              <w:r w:rsidRPr="008F103D" w:rsidDel="00413606">
                <w:delText>DC_66A_n261(A-G-H)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83" w:author=" " w:date="2019-05-27T04:43:00Z"/>
              </w:rPr>
            </w:pPr>
            <w:del w:id="188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85" w:author=" " w:date="2019-05-27T04:43:00Z"/>
              </w:rPr>
            </w:pPr>
            <w:del w:id="188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87" w:author=" " w:date="2019-05-27T04:43:00Z"/>
              </w:rPr>
            </w:pPr>
            <w:del w:id="1888"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89" w:author=" " w:date="2019-05-27T04:43:00Z"/>
              </w:rPr>
            </w:pPr>
            <w:del w:id="189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91" w:author=" " w:date="2019-05-27T04:43:00Z"/>
              </w:rPr>
            </w:pPr>
            <w:del w:id="189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93" w:author=" " w:date="2019-05-27T04:43:00Z"/>
              </w:rPr>
            </w:pPr>
            <w:del w:id="1894" w:author=" " w:date="2019-05-27T04:43:00Z">
              <w:r w:rsidRPr="008F103D" w:rsidDel="00413606">
                <w:delText>Completed</w:delText>
              </w:r>
            </w:del>
          </w:p>
        </w:tc>
      </w:tr>
      <w:tr w:rsidR="00582E84" w:rsidRPr="008F103D" w:rsidDel="00413606" w:rsidTr="004C693F">
        <w:trPr>
          <w:gridBefore w:val="1"/>
          <w:wBefore w:w="6" w:type="pct"/>
          <w:cantSplit/>
          <w:del w:id="189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96" w:author=" " w:date="2019-05-27T04:43:00Z"/>
              </w:rPr>
            </w:pPr>
            <w:del w:id="1897" w:author=" " w:date="2019-05-27T04:43:00Z">
              <w:r w:rsidRPr="008F103D" w:rsidDel="00413606">
                <w:delText>DC_66A_n261(G-I)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98" w:author=" " w:date="2019-05-27T04:43:00Z"/>
              </w:rPr>
            </w:pPr>
            <w:del w:id="189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00" w:author=" " w:date="2019-05-27T04:43:00Z"/>
              </w:rPr>
            </w:pPr>
            <w:del w:id="190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02" w:author=" " w:date="2019-05-27T04:43:00Z"/>
              </w:rPr>
            </w:pPr>
            <w:del w:id="1903"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04" w:author=" " w:date="2019-05-27T04:43:00Z"/>
              </w:rPr>
            </w:pPr>
            <w:del w:id="190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06" w:author=" " w:date="2019-05-27T04:43:00Z"/>
              </w:rPr>
            </w:pPr>
            <w:del w:id="190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08" w:author=" " w:date="2019-05-27T04:43:00Z"/>
              </w:rPr>
            </w:pPr>
            <w:del w:id="1909" w:author=" " w:date="2019-05-27T04:43:00Z">
              <w:r w:rsidRPr="008F103D" w:rsidDel="00413606">
                <w:delText>Completed</w:delText>
              </w:r>
            </w:del>
          </w:p>
        </w:tc>
      </w:tr>
      <w:tr w:rsidR="00582E84" w:rsidRPr="008F103D" w:rsidDel="00413606" w:rsidTr="004C693F">
        <w:trPr>
          <w:gridBefore w:val="1"/>
          <w:wBefore w:w="6" w:type="pct"/>
          <w:cantSplit/>
          <w:del w:id="191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11" w:author=" " w:date="2019-05-27T04:43:00Z"/>
              </w:rPr>
            </w:pPr>
            <w:del w:id="1912" w:author=" " w:date="2019-05-27T04:43:00Z">
              <w:r w:rsidRPr="008F103D" w:rsidDel="00413606">
                <w:delText>DC_66A_n261(A-G-I)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13" w:author=" " w:date="2019-05-27T04:43:00Z"/>
              </w:rPr>
            </w:pPr>
            <w:del w:id="191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15" w:author=" " w:date="2019-05-27T04:43:00Z"/>
              </w:rPr>
            </w:pPr>
            <w:del w:id="191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17" w:author=" " w:date="2019-05-27T04:43:00Z"/>
              </w:rPr>
            </w:pPr>
            <w:del w:id="1918"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19" w:author=" " w:date="2019-05-27T04:43:00Z"/>
              </w:rPr>
            </w:pPr>
            <w:del w:id="192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21" w:author=" " w:date="2019-05-27T04:43:00Z"/>
              </w:rPr>
            </w:pPr>
            <w:del w:id="192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23" w:author=" " w:date="2019-05-27T04:43:00Z"/>
              </w:rPr>
            </w:pPr>
            <w:del w:id="1924" w:author=" " w:date="2019-05-27T04:43:00Z">
              <w:r w:rsidRPr="008F103D" w:rsidDel="00413606">
                <w:delText>Completed</w:delText>
              </w:r>
            </w:del>
          </w:p>
        </w:tc>
      </w:tr>
      <w:tr w:rsidR="00582E84" w:rsidRPr="008F103D" w:rsidDel="00413606" w:rsidTr="004C693F">
        <w:trPr>
          <w:gridBefore w:val="1"/>
          <w:wBefore w:w="6" w:type="pct"/>
          <w:cantSplit/>
          <w:del w:id="192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26" w:author=" " w:date="2019-05-27T04:43:00Z"/>
              </w:rPr>
            </w:pPr>
            <w:del w:id="1927" w:author=" " w:date="2019-05-27T04:43:00Z">
              <w:r w:rsidRPr="008F103D" w:rsidDel="00413606">
                <w:delText>DC_66A_n261(A-H-I)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28" w:author=" " w:date="2019-05-27T04:43:00Z"/>
              </w:rPr>
            </w:pPr>
            <w:del w:id="192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30" w:author=" " w:date="2019-05-27T04:43:00Z"/>
              </w:rPr>
            </w:pPr>
            <w:del w:id="193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32" w:author=" " w:date="2019-05-27T04:43:00Z"/>
              </w:rPr>
            </w:pPr>
            <w:del w:id="1933"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34" w:author=" " w:date="2019-05-27T04:43:00Z"/>
              </w:rPr>
            </w:pPr>
            <w:del w:id="193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36" w:author=" " w:date="2019-05-27T04:43:00Z"/>
              </w:rPr>
            </w:pPr>
            <w:del w:id="193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38" w:author=" " w:date="2019-05-27T04:43:00Z"/>
              </w:rPr>
            </w:pPr>
            <w:del w:id="1939" w:author=" " w:date="2019-05-27T04:43:00Z">
              <w:r w:rsidRPr="008F103D" w:rsidDel="00413606">
                <w:delText>Completed</w:delText>
              </w:r>
            </w:del>
          </w:p>
        </w:tc>
      </w:tr>
      <w:tr w:rsidR="00582E84" w:rsidRPr="008F103D" w:rsidDel="00413606" w:rsidTr="004C693F">
        <w:trPr>
          <w:gridBefore w:val="1"/>
          <w:wBefore w:w="6" w:type="pct"/>
          <w:cantSplit/>
          <w:del w:id="194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41" w:author=" " w:date="2019-05-27T04:43:00Z"/>
              </w:rPr>
            </w:pPr>
            <w:del w:id="1942" w:author=" " w:date="2019-05-27T04:43:00Z">
              <w:r w:rsidRPr="008F103D" w:rsidDel="00413606">
                <w:delText>DC_66A_n261(G-H)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43" w:author=" " w:date="2019-05-27T04:43:00Z"/>
              </w:rPr>
            </w:pPr>
            <w:del w:id="194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45" w:author=" " w:date="2019-05-27T04:43:00Z"/>
              </w:rPr>
            </w:pPr>
            <w:del w:id="194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47" w:author=" " w:date="2019-05-27T04:43:00Z"/>
              </w:rPr>
            </w:pPr>
            <w:del w:id="1948"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49" w:author=" " w:date="2019-05-27T04:43:00Z"/>
              </w:rPr>
            </w:pPr>
            <w:del w:id="195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51" w:author=" " w:date="2019-05-27T04:43:00Z"/>
              </w:rPr>
            </w:pPr>
            <w:del w:id="195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53" w:author=" " w:date="2019-05-27T04:43:00Z"/>
              </w:rPr>
            </w:pPr>
            <w:del w:id="1954" w:author=" " w:date="2019-05-27T04:43:00Z">
              <w:r w:rsidRPr="008F103D" w:rsidDel="00413606">
                <w:delText>Completed</w:delText>
              </w:r>
            </w:del>
          </w:p>
        </w:tc>
      </w:tr>
      <w:tr w:rsidR="00582E84" w:rsidRPr="008F103D" w:rsidDel="00413606" w:rsidTr="004C693F">
        <w:trPr>
          <w:gridBefore w:val="1"/>
          <w:wBefore w:w="6" w:type="pct"/>
          <w:cantSplit/>
          <w:del w:id="195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56" w:author=" " w:date="2019-05-27T04:43:00Z"/>
              </w:rPr>
            </w:pPr>
            <w:del w:id="1957" w:author=" " w:date="2019-05-27T04:43:00Z">
              <w:r w:rsidRPr="008F103D" w:rsidDel="00413606">
                <w:delText>DC_66A_n261(H-I)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58" w:author=" " w:date="2019-05-27T04:43:00Z"/>
              </w:rPr>
            </w:pPr>
            <w:del w:id="195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60" w:author=" " w:date="2019-05-27T04:43:00Z"/>
              </w:rPr>
            </w:pPr>
            <w:del w:id="196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62" w:author=" " w:date="2019-05-27T04:43:00Z"/>
              </w:rPr>
            </w:pPr>
            <w:del w:id="1963" w:author=" " w:date="2019-05-27T04:43:00Z">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64" w:author=" " w:date="2019-05-27T04:43:00Z"/>
              </w:rPr>
            </w:pPr>
            <w:del w:id="196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66" w:author=" " w:date="2019-05-27T04:43:00Z"/>
              </w:rPr>
            </w:pPr>
            <w:del w:id="196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68" w:author=" " w:date="2019-05-27T04:43:00Z"/>
              </w:rPr>
            </w:pPr>
            <w:del w:id="1969" w:author=" " w:date="2019-05-27T04:43:00Z">
              <w:r w:rsidRPr="008F103D" w:rsidDel="00413606">
                <w:delText>Completed</w:delText>
              </w:r>
            </w:del>
          </w:p>
        </w:tc>
      </w:tr>
      <w:tr w:rsidR="00582E84" w:rsidRPr="008F103D" w:rsidDel="00413606" w:rsidTr="004C693F">
        <w:trPr>
          <w:gridBefore w:val="1"/>
          <w:wBefore w:w="6" w:type="pct"/>
          <w:cantSplit/>
          <w:del w:id="197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71" w:author=" " w:date="2019-05-27T04:43:00Z"/>
              </w:rPr>
            </w:pPr>
            <w:del w:id="1972" w:author=" " w:date="2019-05-27T04:43:00Z">
              <w:r w:rsidRPr="008F103D" w:rsidDel="00413606">
                <w:delText>DC_2A_n260(5A)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73" w:author=" " w:date="2019-05-27T04:43:00Z"/>
              </w:rPr>
            </w:pPr>
            <w:del w:id="197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75" w:author=" " w:date="2019-05-27T04:43:00Z"/>
              </w:rPr>
            </w:pPr>
            <w:del w:id="197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77" w:author=" " w:date="2019-05-27T04:43:00Z"/>
              </w:rPr>
            </w:pPr>
            <w:del w:id="197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79" w:author=" " w:date="2019-05-27T04:43:00Z"/>
              </w:rPr>
            </w:pPr>
            <w:del w:id="198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81" w:author=" " w:date="2019-05-27T04:43:00Z"/>
              </w:rPr>
            </w:pPr>
            <w:del w:id="198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83" w:author=" " w:date="2019-05-27T04:43:00Z"/>
              </w:rPr>
            </w:pPr>
            <w:del w:id="1984" w:author=" " w:date="2019-05-27T04:43:00Z">
              <w:r w:rsidRPr="008F103D" w:rsidDel="00413606">
                <w:delText>Completed</w:delText>
              </w:r>
            </w:del>
          </w:p>
        </w:tc>
      </w:tr>
      <w:tr w:rsidR="00582E84" w:rsidRPr="008F103D" w:rsidDel="00413606" w:rsidTr="004C693F">
        <w:trPr>
          <w:gridBefore w:val="1"/>
          <w:wBefore w:w="6" w:type="pct"/>
          <w:cantSplit/>
          <w:del w:id="198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86" w:author=" " w:date="2019-05-27T04:43:00Z"/>
              </w:rPr>
            </w:pPr>
            <w:del w:id="1987" w:author=" " w:date="2019-05-27T04:43:00Z">
              <w:r w:rsidRPr="008F103D" w:rsidDel="00413606">
                <w:delText>DC_2A_n260(6A)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88" w:author=" " w:date="2019-05-27T04:43:00Z"/>
              </w:rPr>
            </w:pPr>
            <w:del w:id="198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90" w:author=" " w:date="2019-05-27T04:43:00Z"/>
              </w:rPr>
            </w:pPr>
            <w:del w:id="199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92" w:author=" " w:date="2019-05-27T04:43:00Z"/>
              </w:rPr>
            </w:pPr>
            <w:del w:id="199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94" w:author=" " w:date="2019-05-27T04:43:00Z"/>
              </w:rPr>
            </w:pPr>
            <w:del w:id="199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96" w:author=" " w:date="2019-05-27T04:43:00Z"/>
              </w:rPr>
            </w:pPr>
            <w:del w:id="199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98" w:author=" " w:date="2019-05-27T04:43:00Z"/>
              </w:rPr>
            </w:pPr>
            <w:del w:id="1999" w:author=" " w:date="2019-05-27T04:43:00Z">
              <w:r w:rsidRPr="008F103D" w:rsidDel="00413606">
                <w:delText>Completed</w:delText>
              </w:r>
            </w:del>
          </w:p>
        </w:tc>
      </w:tr>
      <w:tr w:rsidR="00582E84" w:rsidRPr="008F103D" w:rsidDel="00413606" w:rsidTr="004C693F">
        <w:trPr>
          <w:gridBefore w:val="1"/>
          <w:wBefore w:w="6" w:type="pct"/>
          <w:cantSplit/>
          <w:del w:id="200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01" w:author=" " w:date="2019-05-27T04:43:00Z"/>
              </w:rPr>
            </w:pPr>
            <w:del w:id="2002" w:author=" " w:date="2019-05-27T04:43:00Z">
              <w:r w:rsidRPr="008F103D" w:rsidDel="00413606">
                <w:delText>DC_2A_n260(7A)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03" w:author=" " w:date="2019-05-27T04:43:00Z"/>
              </w:rPr>
            </w:pPr>
            <w:del w:id="200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05" w:author=" " w:date="2019-05-27T04:43:00Z"/>
              </w:rPr>
            </w:pPr>
            <w:del w:id="200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07" w:author=" " w:date="2019-05-27T04:43:00Z"/>
              </w:rPr>
            </w:pPr>
            <w:del w:id="200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09" w:author=" " w:date="2019-05-27T04:43:00Z"/>
              </w:rPr>
            </w:pPr>
            <w:del w:id="201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11" w:author=" " w:date="2019-05-27T04:43:00Z"/>
              </w:rPr>
            </w:pPr>
            <w:del w:id="201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13" w:author=" " w:date="2019-05-27T04:43:00Z"/>
              </w:rPr>
            </w:pPr>
            <w:del w:id="2014" w:author=" " w:date="2019-05-27T04:43:00Z">
              <w:r w:rsidRPr="008F103D" w:rsidDel="00413606">
                <w:delText>Completed</w:delText>
              </w:r>
            </w:del>
          </w:p>
        </w:tc>
      </w:tr>
      <w:tr w:rsidR="00582E84" w:rsidRPr="008F103D" w:rsidDel="00413606" w:rsidTr="004C693F">
        <w:trPr>
          <w:gridBefore w:val="1"/>
          <w:wBefore w:w="6" w:type="pct"/>
          <w:cantSplit/>
          <w:del w:id="201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16" w:author=" " w:date="2019-05-27T04:43:00Z"/>
              </w:rPr>
            </w:pPr>
            <w:del w:id="2017" w:author=" " w:date="2019-05-27T04:43:00Z">
              <w:r w:rsidRPr="008F103D" w:rsidDel="00413606">
                <w:delText>DC_2A_n260(8A)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18" w:author=" " w:date="2019-05-27T04:43:00Z"/>
              </w:rPr>
            </w:pPr>
            <w:del w:id="201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20" w:author=" " w:date="2019-05-27T04:43:00Z"/>
              </w:rPr>
            </w:pPr>
            <w:del w:id="202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22" w:author=" " w:date="2019-05-27T04:43:00Z"/>
              </w:rPr>
            </w:pPr>
            <w:del w:id="202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24" w:author=" " w:date="2019-05-27T04:43:00Z"/>
              </w:rPr>
            </w:pPr>
            <w:del w:id="202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26" w:author=" " w:date="2019-05-27T04:43:00Z"/>
              </w:rPr>
            </w:pPr>
            <w:del w:id="202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28" w:author=" " w:date="2019-05-27T04:43:00Z"/>
              </w:rPr>
            </w:pPr>
            <w:del w:id="2029" w:author=" " w:date="2019-05-27T04:43:00Z">
              <w:r w:rsidRPr="008F103D" w:rsidDel="00413606">
                <w:delText>Completed</w:delText>
              </w:r>
            </w:del>
          </w:p>
        </w:tc>
      </w:tr>
      <w:tr w:rsidR="00582E84" w:rsidRPr="008F103D" w:rsidDel="00413606" w:rsidTr="004C693F">
        <w:trPr>
          <w:gridBefore w:val="1"/>
          <w:wBefore w:w="6" w:type="pct"/>
          <w:cantSplit/>
          <w:del w:id="203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31" w:author=" " w:date="2019-05-27T04:43:00Z"/>
              </w:rPr>
            </w:pPr>
            <w:del w:id="2032" w:author=" " w:date="2019-05-27T04:43:00Z">
              <w:r w:rsidRPr="008F103D" w:rsidDel="00413606">
                <w:delText>DC_2A_n260(2D)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33" w:author=" " w:date="2019-05-27T04:43:00Z"/>
              </w:rPr>
            </w:pPr>
            <w:del w:id="203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35" w:author=" " w:date="2019-05-27T04:43:00Z"/>
              </w:rPr>
            </w:pPr>
            <w:del w:id="203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37" w:author=" " w:date="2019-05-27T04:43:00Z"/>
              </w:rPr>
            </w:pPr>
            <w:del w:id="203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39" w:author=" " w:date="2019-05-27T04:43:00Z"/>
              </w:rPr>
            </w:pPr>
            <w:del w:id="204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41" w:author=" " w:date="2019-05-27T04:43:00Z"/>
              </w:rPr>
            </w:pPr>
            <w:del w:id="204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43" w:author=" " w:date="2019-05-27T04:43:00Z"/>
              </w:rPr>
            </w:pPr>
            <w:del w:id="2044" w:author=" " w:date="2019-05-27T04:43:00Z">
              <w:r w:rsidRPr="008F103D" w:rsidDel="00413606">
                <w:delText>Completed</w:delText>
              </w:r>
            </w:del>
          </w:p>
        </w:tc>
      </w:tr>
      <w:tr w:rsidR="00582E84" w:rsidRPr="008F103D" w:rsidDel="00413606" w:rsidTr="004C693F">
        <w:trPr>
          <w:gridBefore w:val="1"/>
          <w:wBefore w:w="6" w:type="pct"/>
          <w:cantSplit/>
          <w:del w:id="204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46" w:author=" " w:date="2019-05-27T04:43:00Z"/>
              </w:rPr>
            </w:pPr>
            <w:del w:id="2047" w:author=" " w:date="2019-05-27T04:43:00Z">
              <w:r w:rsidRPr="008F103D" w:rsidDel="00413606">
                <w:delText>DC_2A_n260(2G)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48" w:author=" " w:date="2019-05-27T04:43:00Z"/>
              </w:rPr>
            </w:pPr>
            <w:del w:id="204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50" w:author=" " w:date="2019-05-27T04:43:00Z"/>
              </w:rPr>
            </w:pPr>
            <w:del w:id="205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52" w:author=" " w:date="2019-05-27T04:43:00Z"/>
              </w:rPr>
            </w:pPr>
            <w:del w:id="205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54" w:author=" " w:date="2019-05-27T04:43:00Z"/>
              </w:rPr>
            </w:pPr>
            <w:del w:id="205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56" w:author=" " w:date="2019-05-27T04:43:00Z"/>
              </w:rPr>
            </w:pPr>
            <w:del w:id="205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58" w:author=" " w:date="2019-05-27T04:43:00Z"/>
              </w:rPr>
            </w:pPr>
            <w:del w:id="2059" w:author=" " w:date="2019-05-27T04:43:00Z">
              <w:r w:rsidRPr="008F103D" w:rsidDel="00413606">
                <w:delText>Completed</w:delText>
              </w:r>
            </w:del>
          </w:p>
        </w:tc>
      </w:tr>
      <w:tr w:rsidR="00582E84" w:rsidRPr="008F103D" w:rsidDel="00413606" w:rsidTr="004C693F">
        <w:trPr>
          <w:gridBefore w:val="1"/>
          <w:wBefore w:w="6" w:type="pct"/>
          <w:cantSplit/>
          <w:del w:id="206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61" w:author=" " w:date="2019-05-27T04:43:00Z"/>
              </w:rPr>
            </w:pPr>
            <w:del w:id="2062" w:author=" " w:date="2019-05-27T04:43:00Z">
              <w:r w:rsidRPr="008F103D" w:rsidDel="00413606">
                <w:delText>DC_2A_n260(3G)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63" w:author=" " w:date="2019-05-27T04:43:00Z"/>
              </w:rPr>
            </w:pPr>
            <w:del w:id="206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65" w:author=" " w:date="2019-05-27T04:43:00Z"/>
              </w:rPr>
            </w:pPr>
            <w:del w:id="206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67" w:author=" " w:date="2019-05-27T04:43:00Z"/>
              </w:rPr>
            </w:pPr>
            <w:del w:id="206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69" w:author=" " w:date="2019-05-27T04:43:00Z"/>
              </w:rPr>
            </w:pPr>
            <w:del w:id="207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71" w:author=" " w:date="2019-05-27T04:43:00Z"/>
              </w:rPr>
            </w:pPr>
            <w:del w:id="207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73" w:author=" " w:date="2019-05-27T04:43:00Z"/>
              </w:rPr>
            </w:pPr>
            <w:del w:id="2074" w:author=" " w:date="2019-05-27T04:43:00Z">
              <w:r w:rsidRPr="008F103D" w:rsidDel="00413606">
                <w:delText>Completed</w:delText>
              </w:r>
            </w:del>
          </w:p>
        </w:tc>
      </w:tr>
      <w:tr w:rsidR="00582E84" w:rsidRPr="008F103D" w:rsidDel="00413606" w:rsidTr="004C693F">
        <w:trPr>
          <w:gridBefore w:val="1"/>
          <w:wBefore w:w="6" w:type="pct"/>
          <w:cantSplit/>
          <w:del w:id="207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76" w:author=" " w:date="2019-05-27T04:43:00Z"/>
              </w:rPr>
            </w:pPr>
            <w:del w:id="2077" w:author=" " w:date="2019-05-27T04:43:00Z">
              <w:r w:rsidRPr="008F103D" w:rsidDel="00413606">
                <w:delText>DC_2A_n260(4G)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78" w:author=" " w:date="2019-05-27T04:43:00Z"/>
              </w:rPr>
            </w:pPr>
            <w:del w:id="207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80" w:author=" " w:date="2019-05-27T04:43:00Z"/>
              </w:rPr>
            </w:pPr>
            <w:del w:id="208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82" w:author=" " w:date="2019-05-27T04:43:00Z"/>
              </w:rPr>
            </w:pPr>
            <w:del w:id="208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84" w:author=" " w:date="2019-05-27T04:43:00Z"/>
              </w:rPr>
            </w:pPr>
            <w:del w:id="208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86" w:author=" " w:date="2019-05-27T04:43:00Z"/>
              </w:rPr>
            </w:pPr>
            <w:del w:id="208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88" w:author=" " w:date="2019-05-27T04:43:00Z"/>
              </w:rPr>
            </w:pPr>
            <w:del w:id="2089" w:author=" " w:date="2019-05-27T04:43:00Z">
              <w:r w:rsidRPr="008F103D" w:rsidDel="00413606">
                <w:delText>Completed</w:delText>
              </w:r>
            </w:del>
          </w:p>
        </w:tc>
      </w:tr>
      <w:tr w:rsidR="00582E84" w:rsidRPr="008F103D" w:rsidDel="00413606" w:rsidTr="004C693F">
        <w:trPr>
          <w:gridBefore w:val="1"/>
          <w:wBefore w:w="6" w:type="pct"/>
          <w:cantSplit/>
          <w:del w:id="209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91" w:author=" " w:date="2019-05-27T04:43:00Z"/>
              </w:rPr>
            </w:pPr>
            <w:del w:id="2092" w:author=" " w:date="2019-05-27T04:43:00Z">
              <w:r w:rsidRPr="008F103D" w:rsidDel="00413606">
                <w:delText>DC_2A_n260(2H)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93" w:author=" " w:date="2019-05-27T04:43:00Z"/>
              </w:rPr>
            </w:pPr>
            <w:del w:id="209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95" w:author=" " w:date="2019-05-27T04:43:00Z"/>
              </w:rPr>
            </w:pPr>
            <w:del w:id="209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97" w:author=" " w:date="2019-05-27T04:43:00Z"/>
              </w:rPr>
            </w:pPr>
            <w:del w:id="209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99" w:author=" " w:date="2019-05-27T04:43:00Z"/>
              </w:rPr>
            </w:pPr>
            <w:del w:id="210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01" w:author=" " w:date="2019-05-27T04:43:00Z"/>
              </w:rPr>
            </w:pPr>
            <w:del w:id="210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03" w:author=" " w:date="2019-05-27T04:43:00Z"/>
              </w:rPr>
            </w:pPr>
            <w:del w:id="2104" w:author=" " w:date="2019-05-27T04:43:00Z">
              <w:r w:rsidRPr="008F103D" w:rsidDel="00413606">
                <w:delText>Completed</w:delText>
              </w:r>
            </w:del>
          </w:p>
        </w:tc>
      </w:tr>
      <w:tr w:rsidR="00582E84" w:rsidRPr="008F103D" w:rsidDel="00413606" w:rsidTr="004C693F">
        <w:trPr>
          <w:gridBefore w:val="1"/>
          <w:wBefore w:w="6" w:type="pct"/>
          <w:cantSplit/>
          <w:del w:id="210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06" w:author=" " w:date="2019-05-27T04:43:00Z"/>
              </w:rPr>
            </w:pPr>
            <w:del w:id="2107" w:author=" " w:date="2019-05-27T04:43:00Z">
              <w:r w:rsidRPr="008F103D" w:rsidDel="00413606">
                <w:delText>DC_2A_n260(2O)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08" w:author=" " w:date="2019-05-27T04:43:00Z"/>
              </w:rPr>
            </w:pPr>
            <w:del w:id="210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10" w:author=" " w:date="2019-05-27T04:43:00Z"/>
              </w:rPr>
            </w:pPr>
            <w:del w:id="211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12" w:author=" " w:date="2019-05-27T04:43:00Z"/>
              </w:rPr>
            </w:pPr>
            <w:del w:id="211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14" w:author=" " w:date="2019-05-27T04:43:00Z"/>
              </w:rPr>
            </w:pPr>
            <w:del w:id="211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16" w:author=" " w:date="2019-05-27T04:43:00Z"/>
              </w:rPr>
            </w:pPr>
            <w:del w:id="211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18" w:author=" " w:date="2019-05-27T04:43:00Z"/>
              </w:rPr>
            </w:pPr>
            <w:del w:id="2119" w:author=" " w:date="2019-05-27T04:43:00Z">
              <w:r w:rsidRPr="008F103D" w:rsidDel="00413606">
                <w:delText>Completed</w:delText>
              </w:r>
            </w:del>
          </w:p>
        </w:tc>
      </w:tr>
      <w:tr w:rsidR="00582E84" w:rsidRPr="008F103D" w:rsidDel="00413606" w:rsidTr="004C693F">
        <w:trPr>
          <w:gridBefore w:val="1"/>
          <w:wBefore w:w="6" w:type="pct"/>
          <w:cantSplit/>
          <w:del w:id="212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21" w:author=" " w:date="2019-05-27T04:43:00Z"/>
              </w:rPr>
            </w:pPr>
            <w:del w:id="2122" w:author=" " w:date="2019-05-27T04:43:00Z">
              <w:r w:rsidRPr="008F103D" w:rsidDel="00413606">
                <w:delText>DC_2A_n260(3O)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23" w:author=" " w:date="2019-05-27T04:43:00Z"/>
              </w:rPr>
            </w:pPr>
            <w:del w:id="212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25" w:author=" " w:date="2019-05-27T04:43:00Z"/>
              </w:rPr>
            </w:pPr>
            <w:del w:id="212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27" w:author=" " w:date="2019-05-27T04:43:00Z"/>
              </w:rPr>
            </w:pPr>
            <w:del w:id="212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29" w:author=" " w:date="2019-05-27T04:43:00Z"/>
              </w:rPr>
            </w:pPr>
            <w:del w:id="213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31" w:author=" " w:date="2019-05-27T04:43:00Z"/>
              </w:rPr>
            </w:pPr>
            <w:del w:id="213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33" w:author=" " w:date="2019-05-27T04:43:00Z"/>
              </w:rPr>
            </w:pPr>
            <w:del w:id="2134" w:author=" " w:date="2019-05-27T04:43:00Z">
              <w:r w:rsidRPr="008F103D" w:rsidDel="00413606">
                <w:delText>Completed</w:delText>
              </w:r>
            </w:del>
          </w:p>
        </w:tc>
      </w:tr>
      <w:tr w:rsidR="00582E84" w:rsidRPr="008F103D" w:rsidDel="00413606" w:rsidTr="004C693F">
        <w:trPr>
          <w:gridBefore w:val="1"/>
          <w:wBefore w:w="6" w:type="pct"/>
          <w:cantSplit/>
          <w:del w:id="213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36" w:author=" " w:date="2019-05-27T04:43:00Z"/>
              </w:rPr>
            </w:pPr>
            <w:del w:id="2137" w:author=" " w:date="2019-05-27T04:43:00Z">
              <w:r w:rsidRPr="008F103D" w:rsidDel="00413606">
                <w:delText>DC_2A_n260(4O)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38" w:author=" " w:date="2019-05-27T04:43:00Z"/>
              </w:rPr>
            </w:pPr>
            <w:del w:id="213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40" w:author=" " w:date="2019-05-27T04:43:00Z"/>
              </w:rPr>
            </w:pPr>
            <w:del w:id="214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42" w:author=" " w:date="2019-05-27T04:43:00Z"/>
              </w:rPr>
            </w:pPr>
            <w:del w:id="214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44" w:author=" " w:date="2019-05-27T04:43:00Z"/>
              </w:rPr>
            </w:pPr>
            <w:del w:id="214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46" w:author=" " w:date="2019-05-27T04:43:00Z"/>
              </w:rPr>
            </w:pPr>
            <w:del w:id="214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48" w:author=" " w:date="2019-05-27T04:43:00Z"/>
              </w:rPr>
            </w:pPr>
            <w:del w:id="2149" w:author=" " w:date="2019-05-27T04:43:00Z">
              <w:r w:rsidRPr="008F103D" w:rsidDel="00413606">
                <w:delText>Completed</w:delText>
              </w:r>
            </w:del>
          </w:p>
        </w:tc>
      </w:tr>
      <w:tr w:rsidR="00582E84" w:rsidRPr="008F103D" w:rsidDel="00413606" w:rsidTr="004C693F">
        <w:trPr>
          <w:gridBefore w:val="1"/>
          <w:wBefore w:w="6" w:type="pct"/>
          <w:cantSplit/>
          <w:del w:id="215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51" w:author=" " w:date="2019-05-27T04:43:00Z"/>
              </w:rPr>
            </w:pPr>
            <w:del w:id="2152" w:author=" " w:date="2019-05-27T04:43:00Z">
              <w:r w:rsidRPr="008F103D" w:rsidDel="00413606">
                <w:delText>DC_4A_n260(5A)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53" w:author=" " w:date="2019-05-27T04:43:00Z"/>
              </w:rPr>
            </w:pPr>
            <w:del w:id="215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55" w:author=" " w:date="2019-05-27T04:43:00Z"/>
              </w:rPr>
            </w:pPr>
            <w:del w:id="215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57" w:author=" " w:date="2019-05-27T04:43:00Z"/>
              </w:rPr>
            </w:pPr>
            <w:del w:id="215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59" w:author=" " w:date="2019-05-27T04:43:00Z"/>
              </w:rPr>
            </w:pPr>
            <w:del w:id="216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61" w:author=" " w:date="2019-05-27T04:43:00Z"/>
              </w:rPr>
            </w:pPr>
            <w:del w:id="216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63" w:author=" " w:date="2019-05-27T04:43:00Z"/>
              </w:rPr>
            </w:pPr>
            <w:del w:id="2164" w:author=" " w:date="2019-05-27T04:43:00Z">
              <w:r w:rsidRPr="008F103D" w:rsidDel="00413606">
                <w:delText>Completed</w:delText>
              </w:r>
            </w:del>
          </w:p>
        </w:tc>
      </w:tr>
      <w:tr w:rsidR="00582E84" w:rsidRPr="008F103D" w:rsidDel="00413606" w:rsidTr="004C693F">
        <w:trPr>
          <w:gridBefore w:val="1"/>
          <w:wBefore w:w="6" w:type="pct"/>
          <w:cantSplit/>
          <w:del w:id="216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66" w:author=" " w:date="2019-05-27T04:43:00Z"/>
              </w:rPr>
            </w:pPr>
            <w:del w:id="2167" w:author=" " w:date="2019-05-27T04:43:00Z">
              <w:r w:rsidRPr="008F103D" w:rsidDel="00413606">
                <w:delText>DC_4A_n260(6A)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68" w:author=" " w:date="2019-05-27T04:43:00Z"/>
              </w:rPr>
            </w:pPr>
            <w:del w:id="216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70" w:author=" " w:date="2019-05-27T04:43:00Z"/>
              </w:rPr>
            </w:pPr>
            <w:del w:id="217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72" w:author=" " w:date="2019-05-27T04:43:00Z"/>
              </w:rPr>
            </w:pPr>
            <w:del w:id="217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74" w:author=" " w:date="2019-05-27T04:43:00Z"/>
              </w:rPr>
            </w:pPr>
            <w:del w:id="217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76" w:author=" " w:date="2019-05-27T04:43:00Z"/>
              </w:rPr>
            </w:pPr>
            <w:del w:id="217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78" w:author=" " w:date="2019-05-27T04:43:00Z"/>
              </w:rPr>
            </w:pPr>
            <w:del w:id="2179" w:author=" " w:date="2019-05-27T04:43:00Z">
              <w:r w:rsidRPr="008F103D" w:rsidDel="00413606">
                <w:delText>Completed</w:delText>
              </w:r>
            </w:del>
          </w:p>
        </w:tc>
      </w:tr>
      <w:tr w:rsidR="00582E84" w:rsidRPr="008F103D" w:rsidDel="00413606" w:rsidTr="004C693F">
        <w:trPr>
          <w:gridBefore w:val="1"/>
          <w:wBefore w:w="6" w:type="pct"/>
          <w:cantSplit/>
          <w:del w:id="218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81" w:author=" " w:date="2019-05-27T04:43:00Z"/>
              </w:rPr>
            </w:pPr>
            <w:del w:id="2182" w:author=" " w:date="2019-05-27T04:43:00Z">
              <w:r w:rsidRPr="008F103D" w:rsidDel="00413606">
                <w:delText>DC_4A_n260(7A)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83" w:author=" " w:date="2019-05-27T04:43:00Z"/>
              </w:rPr>
            </w:pPr>
            <w:del w:id="218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85" w:author=" " w:date="2019-05-27T04:43:00Z"/>
              </w:rPr>
            </w:pPr>
            <w:del w:id="218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87" w:author=" " w:date="2019-05-27T04:43:00Z"/>
              </w:rPr>
            </w:pPr>
            <w:del w:id="218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89" w:author=" " w:date="2019-05-27T04:43:00Z"/>
              </w:rPr>
            </w:pPr>
            <w:del w:id="219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91" w:author=" " w:date="2019-05-27T04:43:00Z"/>
              </w:rPr>
            </w:pPr>
            <w:del w:id="219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93" w:author=" " w:date="2019-05-27T04:43:00Z"/>
              </w:rPr>
            </w:pPr>
            <w:del w:id="2194" w:author=" " w:date="2019-05-27T04:43:00Z">
              <w:r w:rsidRPr="008F103D" w:rsidDel="00413606">
                <w:delText>Completed</w:delText>
              </w:r>
            </w:del>
          </w:p>
        </w:tc>
      </w:tr>
      <w:tr w:rsidR="00582E84" w:rsidRPr="008F103D" w:rsidDel="00413606" w:rsidTr="004C693F">
        <w:trPr>
          <w:gridBefore w:val="1"/>
          <w:wBefore w:w="6" w:type="pct"/>
          <w:cantSplit/>
          <w:del w:id="219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96" w:author=" " w:date="2019-05-27T04:43:00Z"/>
              </w:rPr>
            </w:pPr>
            <w:del w:id="2197" w:author=" " w:date="2019-05-27T04:43:00Z">
              <w:r w:rsidRPr="008F103D" w:rsidDel="00413606">
                <w:delText>DC_4A_n260(8A)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98" w:author=" " w:date="2019-05-27T04:43:00Z"/>
              </w:rPr>
            </w:pPr>
            <w:del w:id="219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00" w:author=" " w:date="2019-05-27T04:43:00Z"/>
              </w:rPr>
            </w:pPr>
            <w:del w:id="220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02" w:author=" " w:date="2019-05-27T04:43:00Z"/>
              </w:rPr>
            </w:pPr>
            <w:del w:id="220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04" w:author=" " w:date="2019-05-27T04:43:00Z"/>
              </w:rPr>
            </w:pPr>
            <w:del w:id="220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06" w:author=" " w:date="2019-05-27T04:43:00Z"/>
              </w:rPr>
            </w:pPr>
            <w:del w:id="220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08" w:author=" " w:date="2019-05-27T04:43:00Z"/>
              </w:rPr>
            </w:pPr>
            <w:del w:id="2209" w:author=" " w:date="2019-05-27T04:43:00Z">
              <w:r w:rsidRPr="008F103D" w:rsidDel="00413606">
                <w:delText>Completed</w:delText>
              </w:r>
            </w:del>
          </w:p>
        </w:tc>
      </w:tr>
      <w:tr w:rsidR="00582E84" w:rsidRPr="008F103D" w:rsidDel="00413606" w:rsidTr="004C693F">
        <w:trPr>
          <w:gridBefore w:val="1"/>
          <w:wBefore w:w="6" w:type="pct"/>
          <w:cantSplit/>
          <w:del w:id="221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11" w:author=" " w:date="2019-05-27T04:43:00Z"/>
              </w:rPr>
            </w:pPr>
            <w:del w:id="2212" w:author=" " w:date="2019-05-27T04:43:00Z">
              <w:r w:rsidRPr="008F103D" w:rsidDel="00413606">
                <w:delText>DC_4A_n260(2D)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13" w:author=" " w:date="2019-05-27T04:43:00Z"/>
              </w:rPr>
            </w:pPr>
            <w:del w:id="221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15" w:author=" " w:date="2019-05-27T04:43:00Z"/>
              </w:rPr>
            </w:pPr>
            <w:del w:id="221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17" w:author=" " w:date="2019-05-27T04:43:00Z"/>
              </w:rPr>
            </w:pPr>
            <w:del w:id="221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19" w:author=" " w:date="2019-05-27T04:43:00Z"/>
              </w:rPr>
            </w:pPr>
            <w:del w:id="222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21" w:author=" " w:date="2019-05-27T04:43:00Z"/>
              </w:rPr>
            </w:pPr>
            <w:del w:id="222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23" w:author=" " w:date="2019-05-27T04:43:00Z"/>
              </w:rPr>
            </w:pPr>
            <w:del w:id="2224" w:author=" " w:date="2019-05-27T04:43:00Z">
              <w:r w:rsidRPr="008F103D" w:rsidDel="00413606">
                <w:delText>Completed</w:delText>
              </w:r>
            </w:del>
          </w:p>
        </w:tc>
      </w:tr>
      <w:tr w:rsidR="00582E84" w:rsidRPr="008F103D" w:rsidDel="00413606" w:rsidTr="004C693F">
        <w:trPr>
          <w:gridBefore w:val="1"/>
          <w:wBefore w:w="6" w:type="pct"/>
          <w:cantSplit/>
          <w:del w:id="222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26" w:author=" " w:date="2019-05-27T04:43:00Z"/>
              </w:rPr>
            </w:pPr>
            <w:del w:id="2227" w:author=" " w:date="2019-05-27T04:43:00Z">
              <w:r w:rsidRPr="008F103D" w:rsidDel="00413606">
                <w:delText>DC_4A_n260(2G)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28" w:author=" " w:date="2019-05-27T04:43:00Z"/>
              </w:rPr>
            </w:pPr>
            <w:del w:id="222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30" w:author=" " w:date="2019-05-27T04:43:00Z"/>
              </w:rPr>
            </w:pPr>
            <w:del w:id="223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32" w:author=" " w:date="2019-05-27T04:43:00Z"/>
              </w:rPr>
            </w:pPr>
            <w:del w:id="223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34" w:author=" " w:date="2019-05-27T04:43:00Z"/>
              </w:rPr>
            </w:pPr>
            <w:del w:id="223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36" w:author=" " w:date="2019-05-27T04:43:00Z"/>
              </w:rPr>
            </w:pPr>
            <w:del w:id="223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38" w:author=" " w:date="2019-05-27T04:43:00Z"/>
              </w:rPr>
            </w:pPr>
            <w:del w:id="2239" w:author=" " w:date="2019-05-27T04:43:00Z">
              <w:r w:rsidRPr="008F103D" w:rsidDel="00413606">
                <w:delText>Completed</w:delText>
              </w:r>
            </w:del>
          </w:p>
        </w:tc>
      </w:tr>
      <w:tr w:rsidR="00582E84" w:rsidRPr="008F103D" w:rsidDel="00413606" w:rsidTr="004C693F">
        <w:trPr>
          <w:gridBefore w:val="1"/>
          <w:wBefore w:w="6" w:type="pct"/>
          <w:cantSplit/>
          <w:del w:id="224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41" w:author=" " w:date="2019-05-27T04:43:00Z"/>
              </w:rPr>
            </w:pPr>
            <w:del w:id="2242" w:author=" " w:date="2019-05-27T04:43:00Z">
              <w:r w:rsidRPr="008F103D" w:rsidDel="00413606">
                <w:delText>DC_4A_n260(3G)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43" w:author=" " w:date="2019-05-27T04:43:00Z"/>
              </w:rPr>
            </w:pPr>
            <w:del w:id="224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45" w:author=" " w:date="2019-05-27T04:43:00Z"/>
              </w:rPr>
            </w:pPr>
            <w:del w:id="224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47" w:author=" " w:date="2019-05-27T04:43:00Z"/>
              </w:rPr>
            </w:pPr>
            <w:del w:id="224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49" w:author=" " w:date="2019-05-27T04:43:00Z"/>
              </w:rPr>
            </w:pPr>
            <w:del w:id="225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51" w:author=" " w:date="2019-05-27T04:43:00Z"/>
              </w:rPr>
            </w:pPr>
            <w:del w:id="225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53" w:author=" " w:date="2019-05-27T04:43:00Z"/>
              </w:rPr>
            </w:pPr>
            <w:del w:id="2254" w:author=" " w:date="2019-05-27T04:43:00Z">
              <w:r w:rsidRPr="008F103D" w:rsidDel="00413606">
                <w:delText>Completed</w:delText>
              </w:r>
            </w:del>
          </w:p>
        </w:tc>
      </w:tr>
      <w:tr w:rsidR="00582E84" w:rsidRPr="008F103D" w:rsidDel="00413606" w:rsidTr="004C693F">
        <w:trPr>
          <w:gridBefore w:val="1"/>
          <w:wBefore w:w="6" w:type="pct"/>
          <w:cantSplit/>
          <w:del w:id="225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56" w:author=" " w:date="2019-05-27T04:43:00Z"/>
              </w:rPr>
            </w:pPr>
            <w:del w:id="2257" w:author=" " w:date="2019-05-27T04:43:00Z">
              <w:r w:rsidRPr="008F103D" w:rsidDel="00413606">
                <w:delText>DC_4A_n260(4G)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58" w:author=" " w:date="2019-05-27T04:43:00Z"/>
              </w:rPr>
            </w:pPr>
            <w:del w:id="225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60" w:author=" " w:date="2019-05-27T04:43:00Z"/>
              </w:rPr>
            </w:pPr>
            <w:del w:id="226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62" w:author=" " w:date="2019-05-27T04:43:00Z"/>
              </w:rPr>
            </w:pPr>
            <w:del w:id="226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64" w:author=" " w:date="2019-05-27T04:43:00Z"/>
              </w:rPr>
            </w:pPr>
            <w:del w:id="226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66" w:author=" " w:date="2019-05-27T04:43:00Z"/>
              </w:rPr>
            </w:pPr>
            <w:del w:id="226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68" w:author=" " w:date="2019-05-27T04:43:00Z"/>
              </w:rPr>
            </w:pPr>
            <w:del w:id="2269" w:author=" " w:date="2019-05-27T04:43:00Z">
              <w:r w:rsidRPr="008F103D" w:rsidDel="00413606">
                <w:delText>Completed</w:delText>
              </w:r>
            </w:del>
          </w:p>
        </w:tc>
      </w:tr>
      <w:tr w:rsidR="00582E84" w:rsidRPr="008F103D" w:rsidDel="00413606" w:rsidTr="004C693F">
        <w:trPr>
          <w:gridBefore w:val="1"/>
          <w:wBefore w:w="6" w:type="pct"/>
          <w:cantSplit/>
          <w:del w:id="227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71" w:author=" " w:date="2019-05-27T04:43:00Z"/>
              </w:rPr>
            </w:pPr>
            <w:del w:id="2272" w:author=" " w:date="2019-05-27T04:43:00Z">
              <w:r w:rsidRPr="008F103D" w:rsidDel="00413606">
                <w:delText>DC_4A_n260(2H)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73" w:author=" " w:date="2019-05-27T04:43:00Z"/>
              </w:rPr>
            </w:pPr>
            <w:del w:id="227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75" w:author=" " w:date="2019-05-27T04:43:00Z"/>
              </w:rPr>
            </w:pPr>
            <w:del w:id="227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77" w:author=" " w:date="2019-05-27T04:43:00Z"/>
              </w:rPr>
            </w:pPr>
            <w:del w:id="227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79" w:author=" " w:date="2019-05-27T04:43:00Z"/>
              </w:rPr>
            </w:pPr>
            <w:del w:id="228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81" w:author=" " w:date="2019-05-27T04:43:00Z"/>
              </w:rPr>
            </w:pPr>
            <w:del w:id="228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83" w:author=" " w:date="2019-05-27T04:43:00Z"/>
              </w:rPr>
            </w:pPr>
            <w:del w:id="2284" w:author=" " w:date="2019-05-27T04:43:00Z">
              <w:r w:rsidRPr="008F103D" w:rsidDel="00413606">
                <w:delText>Completed</w:delText>
              </w:r>
            </w:del>
          </w:p>
        </w:tc>
      </w:tr>
      <w:tr w:rsidR="00582E84" w:rsidRPr="008F103D" w:rsidDel="00413606" w:rsidTr="004C693F">
        <w:trPr>
          <w:gridBefore w:val="1"/>
          <w:wBefore w:w="6" w:type="pct"/>
          <w:cantSplit/>
          <w:del w:id="228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86" w:author=" " w:date="2019-05-27T04:43:00Z"/>
              </w:rPr>
            </w:pPr>
            <w:del w:id="2287" w:author=" " w:date="2019-05-27T04:43:00Z">
              <w:r w:rsidRPr="008F103D" w:rsidDel="00413606">
                <w:delText>DC_4A_n260(2O)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88" w:author=" " w:date="2019-05-27T04:43:00Z"/>
              </w:rPr>
            </w:pPr>
            <w:del w:id="228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90" w:author=" " w:date="2019-05-27T04:43:00Z"/>
              </w:rPr>
            </w:pPr>
            <w:del w:id="229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92" w:author=" " w:date="2019-05-27T04:43:00Z"/>
              </w:rPr>
            </w:pPr>
            <w:del w:id="229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94" w:author=" " w:date="2019-05-27T04:43:00Z"/>
              </w:rPr>
            </w:pPr>
            <w:del w:id="229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96" w:author=" " w:date="2019-05-27T04:43:00Z"/>
              </w:rPr>
            </w:pPr>
            <w:del w:id="229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98" w:author=" " w:date="2019-05-27T04:43:00Z"/>
              </w:rPr>
            </w:pPr>
            <w:del w:id="2299" w:author=" " w:date="2019-05-27T04:43:00Z">
              <w:r w:rsidRPr="008F103D" w:rsidDel="00413606">
                <w:delText>Completed</w:delText>
              </w:r>
            </w:del>
          </w:p>
        </w:tc>
      </w:tr>
      <w:tr w:rsidR="00582E84" w:rsidRPr="008F103D" w:rsidDel="00413606" w:rsidTr="004C693F">
        <w:trPr>
          <w:gridBefore w:val="1"/>
          <w:wBefore w:w="6" w:type="pct"/>
          <w:cantSplit/>
          <w:del w:id="230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01" w:author=" " w:date="2019-05-27T04:43:00Z"/>
              </w:rPr>
            </w:pPr>
            <w:del w:id="2302" w:author=" " w:date="2019-05-27T04:43:00Z">
              <w:r w:rsidRPr="008F103D" w:rsidDel="00413606">
                <w:delText>DC_4A_n260(3O)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03" w:author=" " w:date="2019-05-27T04:43:00Z"/>
              </w:rPr>
            </w:pPr>
            <w:del w:id="230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05" w:author=" " w:date="2019-05-27T04:43:00Z"/>
              </w:rPr>
            </w:pPr>
            <w:del w:id="230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07" w:author=" " w:date="2019-05-27T04:43:00Z"/>
              </w:rPr>
            </w:pPr>
            <w:del w:id="230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09" w:author=" " w:date="2019-05-27T04:43:00Z"/>
              </w:rPr>
            </w:pPr>
            <w:del w:id="231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11" w:author=" " w:date="2019-05-27T04:43:00Z"/>
              </w:rPr>
            </w:pPr>
            <w:del w:id="231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13" w:author=" " w:date="2019-05-27T04:43:00Z"/>
              </w:rPr>
            </w:pPr>
            <w:del w:id="2314" w:author=" " w:date="2019-05-27T04:43:00Z">
              <w:r w:rsidRPr="008F103D" w:rsidDel="00413606">
                <w:delText>Completed</w:delText>
              </w:r>
            </w:del>
          </w:p>
        </w:tc>
      </w:tr>
      <w:tr w:rsidR="00582E84" w:rsidRPr="008F103D" w:rsidDel="00413606" w:rsidTr="004C693F">
        <w:trPr>
          <w:gridBefore w:val="1"/>
          <w:wBefore w:w="6" w:type="pct"/>
          <w:cantSplit/>
          <w:del w:id="231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16" w:author=" " w:date="2019-05-27T04:43:00Z"/>
              </w:rPr>
            </w:pPr>
            <w:del w:id="2317" w:author=" " w:date="2019-05-27T04:43:00Z">
              <w:r w:rsidRPr="008F103D" w:rsidDel="00413606">
                <w:delText>DC_4A_n260(4O)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18" w:author=" " w:date="2019-05-27T04:43:00Z"/>
              </w:rPr>
            </w:pPr>
            <w:del w:id="231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20" w:author=" " w:date="2019-05-27T04:43:00Z"/>
              </w:rPr>
            </w:pPr>
            <w:del w:id="232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22" w:author=" " w:date="2019-05-27T04:43:00Z"/>
              </w:rPr>
            </w:pPr>
            <w:del w:id="232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24" w:author=" " w:date="2019-05-27T04:43:00Z"/>
              </w:rPr>
            </w:pPr>
            <w:del w:id="232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26" w:author=" " w:date="2019-05-27T04:43:00Z"/>
              </w:rPr>
            </w:pPr>
            <w:del w:id="232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28" w:author=" " w:date="2019-05-27T04:43:00Z"/>
              </w:rPr>
            </w:pPr>
            <w:del w:id="2329" w:author=" " w:date="2019-05-27T04:43:00Z">
              <w:r w:rsidRPr="008F103D" w:rsidDel="00413606">
                <w:delText>Completed</w:delText>
              </w:r>
            </w:del>
          </w:p>
        </w:tc>
      </w:tr>
      <w:tr w:rsidR="00582E84" w:rsidRPr="008F103D" w:rsidDel="00413606" w:rsidTr="004C693F">
        <w:trPr>
          <w:gridBefore w:val="1"/>
          <w:wBefore w:w="6" w:type="pct"/>
          <w:cantSplit/>
          <w:del w:id="233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31" w:author=" " w:date="2019-05-27T04:43:00Z"/>
              </w:rPr>
            </w:pPr>
            <w:del w:id="2332" w:author=" " w:date="2019-05-27T04:43:00Z">
              <w:r w:rsidRPr="008F103D" w:rsidDel="00413606">
                <w:delText>DC_4A_n260(A-D)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33" w:author=" " w:date="2019-05-27T04:43:00Z"/>
              </w:rPr>
            </w:pPr>
            <w:del w:id="233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35" w:author=" " w:date="2019-05-27T04:43:00Z"/>
              </w:rPr>
            </w:pPr>
            <w:del w:id="233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37" w:author=" " w:date="2019-05-27T04:43:00Z"/>
              </w:rPr>
            </w:pPr>
            <w:del w:id="233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39" w:author=" " w:date="2019-05-27T04:43:00Z"/>
              </w:rPr>
            </w:pPr>
            <w:del w:id="234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41" w:author=" " w:date="2019-05-27T04:43:00Z"/>
              </w:rPr>
            </w:pPr>
            <w:del w:id="234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43" w:author=" " w:date="2019-05-27T04:43:00Z"/>
              </w:rPr>
            </w:pPr>
            <w:del w:id="2344" w:author=" " w:date="2019-05-27T04:43:00Z">
              <w:r w:rsidRPr="008F103D" w:rsidDel="00413606">
                <w:delText>Completed</w:delText>
              </w:r>
            </w:del>
          </w:p>
        </w:tc>
      </w:tr>
      <w:tr w:rsidR="00582E84" w:rsidRPr="008F103D" w:rsidDel="00413606" w:rsidTr="004C693F">
        <w:trPr>
          <w:gridBefore w:val="1"/>
          <w:wBefore w:w="6" w:type="pct"/>
          <w:cantSplit/>
          <w:del w:id="234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46" w:author=" " w:date="2019-05-27T04:43:00Z"/>
              </w:rPr>
            </w:pPr>
            <w:del w:id="2347" w:author=" " w:date="2019-05-27T04:43:00Z">
              <w:r w:rsidRPr="008F103D" w:rsidDel="00413606">
                <w:delText>DC_4A_n260(2A-D)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48" w:author=" " w:date="2019-05-27T04:43:00Z"/>
              </w:rPr>
            </w:pPr>
            <w:del w:id="234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50" w:author=" " w:date="2019-05-27T04:43:00Z"/>
              </w:rPr>
            </w:pPr>
            <w:del w:id="235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52" w:author=" " w:date="2019-05-27T04:43:00Z"/>
              </w:rPr>
            </w:pPr>
            <w:del w:id="235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54" w:author=" " w:date="2019-05-27T04:43:00Z"/>
              </w:rPr>
            </w:pPr>
            <w:del w:id="235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56" w:author=" " w:date="2019-05-27T04:43:00Z"/>
              </w:rPr>
            </w:pPr>
            <w:del w:id="235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58" w:author=" " w:date="2019-05-27T04:43:00Z"/>
              </w:rPr>
            </w:pPr>
            <w:del w:id="2359" w:author=" " w:date="2019-05-27T04:43:00Z">
              <w:r w:rsidRPr="008F103D" w:rsidDel="00413606">
                <w:delText>Completed</w:delText>
              </w:r>
            </w:del>
          </w:p>
        </w:tc>
      </w:tr>
      <w:tr w:rsidR="00582E84" w:rsidRPr="008F103D" w:rsidDel="00413606" w:rsidTr="004C693F">
        <w:trPr>
          <w:gridBefore w:val="1"/>
          <w:wBefore w:w="6" w:type="pct"/>
          <w:cantSplit/>
          <w:del w:id="236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61" w:author=" " w:date="2019-05-27T04:43:00Z"/>
              </w:rPr>
            </w:pPr>
            <w:del w:id="2362" w:author=" " w:date="2019-05-27T04:43:00Z">
              <w:r w:rsidRPr="008F103D" w:rsidDel="00413606">
                <w:delText>DC_4A_n260(A-O)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63" w:author=" " w:date="2019-05-27T04:43:00Z"/>
              </w:rPr>
            </w:pPr>
            <w:del w:id="236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65" w:author=" " w:date="2019-05-27T04:43:00Z"/>
              </w:rPr>
            </w:pPr>
            <w:del w:id="236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67" w:author=" " w:date="2019-05-27T04:43:00Z"/>
              </w:rPr>
            </w:pPr>
            <w:del w:id="236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69" w:author=" " w:date="2019-05-27T04:43:00Z"/>
              </w:rPr>
            </w:pPr>
            <w:del w:id="237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71" w:author=" " w:date="2019-05-27T04:43:00Z"/>
              </w:rPr>
            </w:pPr>
            <w:del w:id="237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73" w:author=" " w:date="2019-05-27T04:43:00Z"/>
              </w:rPr>
            </w:pPr>
            <w:del w:id="2374" w:author=" " w:date="2019-05-27T04:43:00Z">
              <w:r w:rsidRPr="008F103D" w:rsidDel="00413606">
                <w:delText>Completed</w:delText>
              </w:r>
            </w:del>
          </w:p>
        </w:tc>
      </w:tr>
      <w:tr w:rsidR="00582E84" w:rsidRPr="008F103D" w:rsidDel="00413606" w:rsidTr="004C693F">
        <w:trPr>
          <w:gridBefore w:val="1"/>
          <w:wBefore w:w="6" w:type="pct"/>
          <w:cantSplit/>
          <w:del w:id="237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76" w:author=" " w:date="2019-05-27T04:43:00Z"/>
              </w:rPr>
            </w:pPr>
            <w:del w:id="2377" w:author=" " w:date="2019-05-27T04:43:00Z">
              <w:r w:rsidRPr="008F103D" w:rsidDel="00413606">
                <w:lastRenderedPageBreak/>
                <w:delText>DC_4A_n260(2A-O)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78" w:author=" " w:date="2019-05-27T04:43:00Z"/>
              </w:rPr>
            </w:pPr>
            <w:del w:id="237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80" w:author=" " w:date="2019-05-27T04:43:00Z"/>
              </w:rPr>
            </w:pPr>
            <w:del w:id="238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82" w:author=" " w:date="2019-05-27T04:43:00Z"/>
              </w:rPr>
            </w:pPr>
            <w:del w:id="238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84" w:author=" " w:date="2019-05-27T04:43:00Z"/>
              </w:rPr>
            </w:pPr>
            <w:del w:id="238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86" w:author=" " w:date="2019-05-27T04:43:00Z"/>
              </w:rPr>
            </w:pPr>
            <w:del w:id="238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88" w:author=" " w:date="2019-05-27T04:43:00Z"/>
              </w:rPr>
            </w:pPr>
            <w:del w:id="2389" w:author=" " w:date="2019-05-27T04:43:00Z">
              <w:r w:rsidRPr="008F103D" w:rsidDel="00413606">
                <w:delText>Completed</w:delText>
              </w:r>
            </w:del>
          </w:p>
        </w:tc>
      </w:tr>
      <w:tr w:rsidR="00582E84" w:rsidRPr="008F103D" w:rsidDel="00413606" w:rsidTr="004C693F">
        <w:trPr>
          <w:gridBefore w:val="1"/>
          <w:wBefore w:w="6" w:type="pct"/>
          <w:cantSplit/>
          <w:del w:id="239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91" w:author=" " w:date="2019-05-27T04:43:00Z"/>
              </w:rPr>
            </w:pPr>
            <w:del w:id="2392" w:author=" " w:date="2019-05-27T04:43:00Z">
              <w:r w:rsidRPr="008F103D" w:rsidDel="00413606">
                <w:delText>DC_4A_n260(A-D-O)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93" w:author=" " w:date="2019-05-27T04:43:00Z"/>
              </w:rPr>
            </w:pPr>
            <w:del w:id="239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95" w:author=" " w:date="2019-05-27T04:43:00Z"/>
              </w:rPr>
            </w:pPr>
            <w:del w:id="239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97" w:author=" " w:date="2019-05-27T04:43:00Z"/>
              </w:rPr>
            </w:pPr>
            <w:del w:id="239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99" w:author=" " w:date="2019-05-27T04:43:00Z"/>
              </w:rPr>
            </w:pPr>
            <w:del w:id="240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01" w:author=" " w:date="2019-05-27T04:43:00Z"/>
              </w:rPr>
            </w:pPr>
            <w:del w:id="240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03" w:author=" " w:date="2019-05-27T04:43:00Z"/>
              </w:rPr>
            </w:pPr>
            <w:del w:id="2404" w:author=" " w:date="2019-05-27T04:43:00Z">
              <w:r w:rsidRPr="008F103D" w:rsidDel="00413606">
                <w:delText>Completed</w:delText>
              </w:r>
            </w:del>
          </w:p>
        </w:tc>
      </w:tr>
      <w:tr w:rsidR="00582E84" w:rsidRPr="008F103D" w:rsidDel="00413606" w:rsidTr="004C693F">
        <w:trPr>
          <w:gridBefore w:val="1"/>
          <w:wBefore w:w="6" w:type="pct"/>
          <w:cantSplit/>
          <w:del w:id="240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06" w:author=" " w:date="2019-05-27T04:43:00Z"/>
              </w:rPr>
            </w:pPr>
            <w:del w:id="2407" w:author=" " w:date="2019-05-27T04:43:00Z">
              <w:r w:rsidRPr="008F103D" w:rsidDel="00413606">
                <w:delText>DC_4A_n260(2A-D-O)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08" w:author=" " w:date="2019-05-27T04:43:00Z"/>
              </w:rPr>
            </w:pPr>
            <w:del w:id="240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10" w:author=" " w:date="2019-05-27T04:43:00Z"/>
              </w:rPr>
            </w:pPr>
            <w:del w:id="241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12" w:author=" " w:date="2019-05-27T04:43:00Z"/>
              </w:rPr>
            </w:pPr>
            <w:del w:id="241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14" w:author=" " w:date="2019-05-27T04:43:00Z"/>
              </w:rPr>
            </w:pPr>
            <w:del w:id="241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16" w:author=" " w:date="2019-05-27T04:43:00Z"/>
              </w:rPr>
            </w:pPr>
            <w:del w:id="241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18" w:author=" " w:date="2019-05-27T04:43:00Z"/>
              </w:rPr>
            </w:pPr>
            <w:del w:id="2419" w:author=" " w:date="2019-05-27T04:43:00Z">
              <w:r w:rsidRPr="008F103D" w:rsidDel="00413606">
                <w:delText>Completed</w:delText>
              </w:r>
            </w:del>
          </w:p>
        </w:tc>
      </w:tr>
      <w:tr w:rsidR="00582E84" w:rsidRPr="008F103D" w:rsidDel="00413606" w:rsidTr="004C693F">
        <w:trPr>
          <w:gridBefore w:val="1"/>
          <w:wBefore w:w="6" w:type="pct"/>
          <w:cantSplit/>
          <w:del w:id="242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21" w:author=" " w:date="2019-05-27T04:43:00Z"/>
              </w:rPr>
            </w:pPr>
            <w:del w:id="2422" w:author=" " w:date="2019-05-27T04:43:00Z">
              <w:r w:rsidRPr="008F103D" w:rsidDel="00413606">
                <w:delText>DC_4A_n260(A-2O)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23" w:author=" " w:date="2019-05-27T04:43:00Z"/>
              </w:rPr>
            </w:pPr>
            <w:del w:id="242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25" w:author=" " w:date="2019-05-27T04:43:00Z"/>
              </w:rPr>
            </w:pPr>
            <w:del w:id="242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27" w:author=" " w:date="2019-05-27T04:43:00Z"/>
              </w:rPr>
            </w:pPr>
            <w:del w:id="242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29" w:author=" " w:date="2019-05-27T04:43:00Z"/>
              </w:rPr>
            </w:pPr>
            <w:del w:id="243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31" w:author=" " w:date="2019-05-27T04:43:00Z"/>
              </w:rPr>
            </w:pPr>
            <w:del w:id="243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33" w:author=" " w:date="2019-05-27T04:43:00Z"/>
              </w:rPr>
            </w:pPr>
            <w:del w:id="2434" w:author=" " w:date="2019-05-27T04:43:00Z">
              <w:r w:rsidRPr="008F103D" w:rsidDel="00413606">
                <w:delText>Completed</w:delText>
              </w:r>
            </w:del>
          </w:p>
        </w:tc>
      </w:tr>
      <w:tr w:rsidR="00582E84" w:rsidRPr="008F103D" w:rsidDel="00413606" w:rsidTr="004C693F">
        <w:trPr>
          <w:gridBefore w:val="1"/>
          <w:wBefore w:w="6" w:type="pct"/>
          <w:cantSplit/>
          <w:del w:id="243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36" w:author=" " w:date="2019-05-27T04:43:00Z"/>
              </w:rPr>
            </w:pPr>
            <w:del w:id="2437" w:author=" " w:date="2019-05-27T04:43:00Z">
              <w:r w:rsidRPr="008F103D" w:rsidDel="00413606">
                <w:delText>DC_4A_n260(D-2O)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38" w:author=" " w:date="2019-05-27T04:43:00Z"/>
              </w:rPr>
            </w:pPr>
            <w:del w:id="243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40" w:author=" " w:date="2019-05-27T04:43:00Z"/>
              </w:rPr>
            </w:pPr>
            <w:del w:id="244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42" w:author=" " w:date="2019-05-27T04:43:00Z"/>
              </w:rPr>
            </w:pPr>
            <w:del w:id="244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44" w:author=" " w:date="2019-05-27T04:43:00Z"/>
              </w:rPr>
            </w:pPr>
            <w:del w:id="244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46" w:author=" " w:date="2019-05-27T04:43:00Z"/>
              </w:rPr>
            </w:pPr>
            <w:del w:id="244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48" w:author=" " w:date="2019-05-27T04:43:00Z"/>
              </w:rPr>
            </w:pPr>
            <w:del w:id="2449" w:author=" " w:date="2019-05-27T04:43:00Z">
              <w:r w:rsidRPr="008F103D" w:rsidDel="00413606">
                <w:delText>Completed</w:delText>
              </w:r>
            </w:del>
          </w:p>
        </w:tc>
      </w:tr>
      <w:tr w:rsidR="00582E84" w:rsidRPr="008F103D" w:rsidDel="00413606" w:rsidTr="004C693F">
        <w:trPr>
          <w:gridBefore w:val="1"/>
          <w:wBefore w:w="6" w:type="pct"/>
          <w:cantSplit/>
          <w:del w:id="245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51" w:author=" " w:date="2019-05-27T04:43:00Z"/>
              </w:rPr>
            </w:pPr>
            <w:del w:id="2452" w:author=" " w:date="2019-05-27T04:43:00Z">
              <w:r w:rsidRPr="008F103D" w:rsidDel="00413606">
                <w:delText>DC_4A_n260(A-D-2O)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53" w:author=" " w:date="2019-05-27T04:43:00Z"/>
              </w:rPr>
            </w:pPr>
            <w:del w:id="245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55" w:author=" " w:date="2019-05-27T04:43:00Z"/>
              </w:rPr>
            </w:pPr>
            <w:del w:id="245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57" w:author=" " w:date="2019-05-27T04:43:00Z"/>
              </w:rPr>
            </w:pPr>
            <w:del w:id="245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59" w:author=" " w:date="2019-05-27T04:43:00Z"/>
              </w:rPr>
            </w:pPr>
            <w:del w:id="246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61" w:author=" " w:date="2019-05-27T04:43:00Z"/>
              </w:rPr>
            </w:pPr>
            <w:del w:id="246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63" w:author=" " w:date="2019-05-27T04:43:00Z"/>
              </w:rPr>
            </w:pPr>
            <w:del w:id="2464" w:author=" " w:date="2019-05-27T04:43:00Z">
              <w:r w:rsidRPr="008F103D" w:rsidDel="00413606">
                <w:delText>Completed</w:delText>
              </w:r>
            </w:del>
          </w:p>
        </w:tc>
      </w:tr>
      <w:tr w:rsidR="00582E84" w:rsidRPr="008F103D" w:rsidDel="00413606" w:rsidTr="004C693F">
        <w:trPr>
          <w:gridBefore w:val="1"/>
          <w:wBefore w:w="6" w:type="pct"/>
          <w:cantSplit/>
          <w:del w:id="246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66" w:author=" " w:date="2019-05-27T04:43:00Z"/>
              </w:rPr>
            </w:pPr>
            <w:del w:id="2467" w:author=" " w:date="2019-05-27T04:43:00Z">
              <w:r w:rsidRPr="008F103D" w:rsidDel="00413606">
                <w:delText>DC_4A_n260(2A-D-2O)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68" w:author=" " w:date="2019-05-27T04:43:00Z"/>
              </w:rPr>
            </w:pPr>
            <w:del w:id="246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70" w:author=" " w:date="2019-05-27T04:43:00Z"/>
              </w:rPr>
            </w:pPr>
            <w:del w:id="247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72" w:author=" " w:date="2019-05-27T04:43:00Z"/>
              </w:rPr>
            </w:pPr>
            <w:del w:id="247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74" w:author=" " w:date="2019-05-27T04:43:00Z"/>
              </w:rPr>
            </w:pPr>
            <w:del w:id="247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76" w:author=" " w:date="2019-05-27T04:43:00Z"/>
              </w:rPr>
            </w:pPr>
            <w:del w:id="247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78" w:author=" " w:date="2019-05-27T04:43:00Z"/>
              </w:rPr>
            </w:pPr>
            <w:del w:id="2479" w:author=" " w:date="2019-05-27T04:43:00Z">
              <w:r w:rsidRPr="008F103D" w:rsidDel="00413606">
                <w:delText>Completed</w:delText>
              </w:r>
            </w:del>
          </w:p>
        </w:tc>
      </w:tr>
      <w:tr w:rsidR="00582E84" w:rsidRPr="008F103D" w:rsidDel="00413606" w:rsidTr="004C693F">
        <w:trPr>
          <w:gridBefore w:val="1"/>
          <w:wBefore w:w="6" w:type="pct"/>
          <w:cantSplit/>
          <w:del w:id="248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81" w:author=" " w:date="2019-05-27T04:43:00Z"/>
              </w:rPr>
            </w:pPr>
            <w:del w:id="2482" w:author=" " w:date="2019-05-27T04:43:00Z">
              <w:r w:rsidRPr="008F103D" w:rsidDel="00413606">
                <w:delText>DC_4A_n260(A-2D)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83" w:author=" " w:date="2019-05-27T04:43:00Z"/>
              </w:rPr>
            </w:pPr>
            <w:del w:id="248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85" w:author=" " w:date="2019-05-27T04:43:00Z"/>
              </w:rPr>
            </w:pPr>
            <w:del w:id="248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87" w:author=" " w:date="2019-05-27T04:43:00Z"/>
              </w:rPr>
            </w:pPr>
            <w:del w:id="248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89" w:author=" " w:date="2019-05-27T04:43:00Z"/>
              </w:rPr>
            </w:pPr>
            <w:del w:id="249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91" w:author=" " w:date="2019-05-27T04:43:00Z"/>
              </w:rPr>
            </w:pPr>
            <w:del w:id="249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93" w:author=" " w:date="2019-05-27T04:43:00Z"/>
              </w:rPr>
            </w:pPr>
            <w:del w:id="2494" w:author=" " w:date="2019-05-27T04:43:00Z">
              <w:r w:rsidRPr="008F103D" w:rsidDel="00413606">
                <w:delText>Completed</w:delText>
              </w:r>
            </w:del>
          </w:p>
        </w:tc>
      </w:tr>
      <w:tr w:rsidR="00582E84" w:rsidRPr="008F103D" w:rsidDel="00413606" w:rsidTr="004C693F">
        <w:trPr>
          <w:gridBefore w:val="1"/>
          <w:wBefore w:w="6" w:type="pct"/>
          <w:cantSplit/>
          <w:del w:id="249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96" w:author=" " w:date="2019-05-27T04:43:00Z"/>
              </w:rPr>
            </w:pPr>
            <w:del w:id="2497" w:author=" " w:date="2019-05-27T04:43:00Z">
              <w:r w:rsidRPr="008F103D" w:rsidDel="00413606">
                <w:delText>DC_4A_n260(2A-2D)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98" w:author=" " w:date="2019-05-27T04:43:00Z"/>
              </w:rPr>
            </w:pPr>
            <w:del w:id="249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00" w:author=" " w:date="2019-05-27T04:43:00Z"/>
              </w:rPr>
            </w:pPr>
            <w:del w:id="250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02" w:author=" " w:date="2019-05-27T04:43:00Z"/>
              </w:rPr>
            </w:pPr>
            <w:del w:id="250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04" w:author=" " w:date="2019-05-27T04:43:00Z"/>
              </w:rPr>
            </w:pPr>
            <w:del w:id="250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06" w:author=" " w:date="2019-05-27T04:43:00Z"/>
              </w:rPr>
            </w:pPr>
            <w:del w:id="250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08" w:author=" " w:date="2019-05-27T04:43:00Z"/>
              </w:rPr>
            </w:pPr>
            <w:del w:id="2509" w:author=" " w:date="2019-05-27T04:43:00Z">
              <w:r w:rsidRPr="008F103D" w:rsidDel="00413606">
                <w:delText>Completed</w:delText>
              </w:r>
            </w:del>
          </w:p>
        </w:tc>
      </w:tr>
      <w:tr w:rsidR="00582E84" w:rsidRPr="008F103D" w:rsidDel="00413606" w:rsidTr="004C693F">
        <w:trPr>
          <w:gridBefore w:val="1"/>
          <w:wBefore w:w="6" w:type="pct"/>
          <w:cantSplit/>
          <w:del w:id="251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11" w:author=" " w:date="2019-05-27T04:43:00Z"/>
              </w:rPr>
            </w:pPr>
            <w:del w:id="2512" w:author=" " w:date="2019-05-27T04:43:00Z">
              <w:r w:rsidRPr="008F103D" w:rsidDel="00413606">
                <w:delText>DC_4A_n260(A-P)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13" w:author=" " w:date="2019-05-27T04:43:00Z"/>
              </w:rPr>
            </w:pPr>
            <w:del w:id="251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15" w:author=" " w:date="2019-05-27T04:43:00Z"/>
              </w:rPr>
            </w:pPr>
            <w:del w:id="251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17" w:author=" " w:date="2019-05-27T04:43:00Z"/>
              </w:rPr>
            </w:pPr>
            <w:del w:id="251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19" w:author=" " w:date="2019-05-27T04:43:00Z"/>
              </w:rPr>
            </w:pPr>
            <w:del w:id="252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21" w:author=" " w:date="2019-05-27T04:43:00Z"/>
              </w:rPr>
            </w:pPr>
            <w:del w:id="252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23" w:author=" " w:date="2019-05-27T04:43:00Z"/>
              </w:rPr>
            </w:pPr>
            <w:del w:id="2524" w:author=" " w:date="2019-05-27T04:43:00Z">
              <w:r w:rsidRPr="008F103D" w:rsidDel="00413606">
                <w:delText>Completed</w:delText>
              </w:r>
            </w:del>
          </w:p>
        </w:tc>
      </w:tr>
      <w:tr w:rsidR="00582E84" w:rsidRPr="008F103D" w:rsidDel="00413606" w:rsidTr="004C693F">
        <w:trPr>
          <w:gridBefore w:val="1"/>
          <w:wBefore w:w="6" w:type="pct"/>
          <w:cantSplit/>
          <w:del w:id="252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26" w:author=" " w:date="2019-05-27T04:43:00Z"/>
              </w:rPr>
            </w:pPr>
            <w:del w:id="2527" w:author=" " w:date="2019-05-27T04:43:00Z">
              <w:r w:rsidRPr="008F103D" w:rsidDel="00413606">
                <w:delText>DC_4A_n260(2A-P)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28" w:author=" " w:date="2019-05-27T04:43:00Z"/>
              </w:rPr>
            </w:pPr>
            <w:del w:id="252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30" w:author=" " w:date="2019-05-27T04:43:00Z"/>
              </w:rPr>
            </w:pPr>
            <w:del w:id="253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32" w:author=" " w:date="2019-05-27T04:43:00Z"/>
              </w:rPr>
            </w:pPr>
            <w:del w:id="253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34" w:author=" " w:date="2019-05-27T04:43:00Z"/>
              </w:rPr>
            </w:pPr>
            <w:del w:id="253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36" w:author=" " w:date="2019-05-27T04:43:00Z"/>
              </w:rPr>
            </w:pPr>
            <w:del w:id="253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38" w:author=" " w:date="2019-05-27T04:43:00Z"/>
              </w:rPr>
            </w:pPr>
            <w:del w:id="2539" w:author=" " w:date="2019-05-27T04:43:00Z">
              <w:r w:rsidRPr="008F103D" w:rsidDel="00413606">
                <w:delText>Completed</w:delText>
              </w:r>
            </w:del>
          </w:p>
        </w:tc>
      </w:tr>
      <w:tr w:rsidR="00582E84" w:rsidRPr="008F103D" w:rsidDel="00413606" w:rsidTr="004C693F">
        <w:trPr>
          <w:gridBefore w:val="1"/>
          <w:wBefore w:w="6" w:type="pct"/>
          <w:cantSplit/>
          <w:del w:id="254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41" w:author=" " w:date="2019-05-27T04:43:00Z"/>
              </w:rPr>
            </w:pPr>
            <w:del w:id="2542" w:author=" " w:date="2019-05-27T04:43:00Z">
              <w:r w:rsidRPr="008F103D" w:rsidDel="00413606">
                <w:delText>DC_4A_n260(A-2P)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43" w:author=" " w:date="2019-05-27T04:43:00Z"/>
              </w:rPr>
            </w:pPr>
            <w:del w:id="254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45" w:author=" " w:date="2019-05-27T04:43:00Z"/>
              </w:rPr>
            </w:pPr>
            <w:del w:id="254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47" w:author=" " w:date="2019-05-27T04:43:00Z"/>
              </w:rPr>
            </w:pPr>
            <w:del w:id="254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49" w:author=" " w:date="2019-05-27T04:43:00Z"/>
              </w:rPr>
            </w:pPr>
            <w:del w:id="255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51" w:author=" " w:date="2019-05-27T04:43:00Z"/>
              </w:rPr>
            </w:pPr>
            <w:del w:id="255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53" w:author=" " w:date="2019-05-27T04:43:00Z"/>
              </w:rPr>
            </w:pPr>
            <w:del w:id="2554" w:author=" " w:date="2019-05-27T04:43:00Z">
              <w:r w:rsidRPr="008F103D" w:rsidDel="00413606">
                <w:delText>Completed</w:delText>
              </w:r>
            </w:del>
          </w:p>
        </w:tc>
      </w:tr>
      <w:tr w:rsidR="00582E84" w:rsidRPr="008F103D" w:rsidDel="00413606" w:rsidTr="004C693F">
        <w:trPr>
          <w:gridBefore w:val="1"/>
          <w:wBefore w:w="6" w:type="pct"/>
          <w:cantSplit/>
          <w:del w:id="255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56" w:author=" " w:date="2019-05-27T04:43:00Z"/>
              </w:rPr>
            </w:pPr>
            <w:del w:id="2557" w:author=" " w:date="2019-05-27T04:43:00Z">
              <w:r w:rsidRPr="008F103D" w:rsidDel="00413606">
                <w:delText>DC_4A_n260(2A-2P)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58" w:author=" " w:date="2019-05-27T04:43:00Z"/>
              </w:rPr>
            </w:pPr>
            <w:del w:id="255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60" w:author=" " w:date="2019-05-27T04:43:00Z"/>
              </w:rPr>
            </w:pPr>
            <w:del w:id="256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62" w:author=" " w:date="2019-05-27T04:43:00Z"/>
              </w:rPr>
            </w:pPr>
            <w:del w:id="256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64" w:author=" " w:date="2019-05-27T04:43:00Z"/>
              </w:rPr>
            </w:pPr>
            <w:del w:id="256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66" w:author=" " w:date="2019-05-27T04:43:00Z"/>
              </w:rPr>
            </w:pPr>
            <w:del w:id="256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68" w:author=" " w:date="2019-05-27T04:43:00Z"/>
              </w:rPr>
            </w:pPr>
            <w:del w:id="2569" w:author=" " w:date="2019-05-27T04:43:00Z">
              <w:r w:rsidRPr="008F103D" w:rsidDel="00413606">
                <w:delText>Completed</w:delText>
              </w:r>
            </w:del>
          </w:p>
        </w:tc>
      </w:tr>
      <w:tr w:rsidR="00582E84" w:rsidRPr="008F103D" w:rsidDel="00413606" w:rsidTr="004C693F">
        <w:trPr>
          <w:gridBefore w:val="1"/>
          <w:wBefore w:w="6" w:type="pct"/>
          <w:cantSplit/>
          <w:del w:id="257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71" w:author=" " w:date="2019-05-27T04:43:00Z"/>
              </w:rPr>
            </w:pPr>
            <w:del w:id="2572" w:author=" " w:date="2019-05-27T04:43:00Z">
              <w:r w:rsidRPr="008F103D" w:rsidDel="00413606">
                <w:delText>DC_4A_n260(A-G)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73" w:author=" " w:date="2019-05-27T04:43:00Z"/>
              </w:rPr>
            </w:pPr>
            <w:del w:id="257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75" w:author=" " w:date="2019-05-27T04:43:00Z"/>
              </w:rPr>
            </w:pPr>
            <w:del w:id="257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77" w:author=" " w:date="2019-05-27T04:43:00Z"/>
              </w:rPr>
            </w:pPr>
            <w:del w:id="257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79" w:author=" " w:date="2019-05-27T04:43:00Z"/>
              </w:rPr>
            </w:pPr>
            <w:del w:id="258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81" w:author=" " w:date="2019-05-27T04:43:00Z"/>
              </w:rPr>
            </w:pPr>
            <w:del w:id="258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83" w:author=" " w:date="2019-05-27T04:43:00Z"/>
              </w:rPr>
            </w:pPr>
            <w:del w:id="2584" w:author=" " w:date="2019-05-27T04:43:00Z">
              <w:r w:rsidRPr="008F103D" w:rsidDel="00413606">
                <w:delText>Completed</w:delText>
              </w:r>
            </w:del>
          </w:p>
        </w:tc>
      </w:tr>
      <w:tr w:rsidR="00582E84" w:rsidRPr="008F103D" w:rsidDel="00413606" w:rsidTr="004C693F">
        <w:trPr>
          <w:gridBefore w:val="1"/>
          <w:wBefore w:w="6" w:type="pct"/>
          <w:cantSplit/>
          <w:del w:id="258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86" w:author=" " w:date="2019-05-27T04:43:00Z"/>
              </w:rPr>
            </w:pPr>
            <w:del w:id="2587" w:author=" " w:date="2019-05-27T04:43:00Z">
              <w:r w:rsidRPr="008F103D" w:rsidDel="00413606">
                <w:delText>DC_4A_n260(2A-G)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88" w:author=" " w:date="2019-05-27T04:43:00Z"/>
              </w:rPr>
            </w:pPr>
            <w:del w:id="258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90" w:author=" " w:date="2019-05-27T04:43:00Z"/>
              </w:rPr>
            </w:pPr>
            <w:del w:id="259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92" w:author=" " w:date="2019-05-27T04:43:00Z"/>
              </w:rPr>
            </w:pPr>
            <w:del w:id="259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94" w:author=" " w:date="2019-05-27T04:43:00Z"/>
              </w:rPr>
            </w:pPr>
            <w:del w:id="259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96" w:author=" " w:date="2019-05-27T04:43:00Z"/>
              </w:rPr>
            </w:pPr>
            <w:del w:id="259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98" w:author=" " w:date="2019-05-27T04:43:00Z"/>
              </w:rPr>
            </w:pPr>
            <w:del w:id="2599" w:author=" " w:date="2019-05-27T04:43:00Z">
              <w:r w:rsidRPr="008F103D" w:rsidDel="00413606">
                <w:delText>Completed</w:delText>
              </w:r>
            </w:del>
          </w:p>
        </w:tc>
      </w:tr>
      <w:tr w:rsidR="00582E84" w:rsidRPr="008F103D" w:rsidDel="00413606" w:rsidTr="004C693F">
        <w:trPr>
          <w:gridBefore w:val="1"/>
          <w:wBefore w:w="6" w:type="pct"/>
          <w:cantSplit/>
          <w:del w:id="260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01" w:author=" " w:date="2019-05-27T04:43:00Z"/>
              </w:rPr>
            </w:pPr>
            <w:del w:id="2602" w:author=" " w:date="2019-05-27T04:43:00Z">
              <w:r w:rsidRPr="008F103D" w:rsidDel="00413606">
                <w:delText>DC_4A_n260(A-2G)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03" w:author=" " w:date="2019-05-27T04:43:00Z"/>
              </w:rPr>
            </w:pPr>
            <w:del w:id="260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05" w:author=" " w:date="2019-05-27T04:43:00Z"/>
              </w:rPr>
            </w:pPr>
            <w:del w:id="260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07" w:author=" " w:date="2019-05-27T04:43:00Z"/>
              </w:rPr>
            </w:pPr>
            <w:del w:id="260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09" w:author=" " w:date="2019-05-27T04:43:00Z"/>
              </w:rPr>
            </w:pPr>
            <w:del w:id="261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11" w:author=" " w:date="2019-05-27T04:43:00Z"/>
              </w:rPr>
            </w:pPr>
            <w:del w:id="261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13" w:author=" " w:date="2019-05-27T04:43:00Z"/>
              </w:rPr>
            </w:pPr>
            <w:del w:id="2614" w:author=" " w:date="2019-05-27T04:43:00Z">
              <w:r w:rsidRPr="008F103D" w:rsidDel="00413606">
                <w:delText>Completed</w:delText>
              </w:r>
            </w:del>
          </w:p>
        </w:tc>
      </w:tr>
      <w:tr w:rsidR="00582E84" w:rsidRPr="008F103D" w:rsidDel="00413606" w:rsidTr="004C693F">
        <w:trPr>
          <w:gridBefore w:val="1"/>
          <w:wBefore w:w="6" w:type="pct"/>
          <w:cantSplit/>
          <w:del w:id="261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16" w:author=" " w:date="2019-05-27T04:43:00Z"/>
              </w:rPr>
            </w:pPr>
            <w:del w:id="2617" w:author=" " w:date="2019-05-27T04:43:00Z">
              <w:r w:rsidRPr="008F103D" w:rsidDel="00413606">
                <w:delText>DC_4A_n260(2A-2G)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18" w:author=" " w:date="2019-05-27T04:43:00Z"/>
              </w:rPr>
            </w:pPr>
            <w:del w:id="261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20" w:author=" " w:date="2019-05-27T04:43:00Z"/>
              </w:rPr>
            </w:pPr>
            <w:del w:id="262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22" w:author=" " w:date="2019-05-27T04:43:00Z"/>
              </w:rPr>
            </w:pPr>
            <w:del w:id="262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24" w:author=" " w:date="2019-05-27T04:43:00Z"/>
              </w:rPr>
            </w:pPr>
            <w:del w:id="262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26" w:author=" " w:date="2019-05-27T04:43:00Z"/>
              </w:rPr>
            </w:pPr>
            <w:del w:id="262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28" w:author=" " w:date="2019-05-27T04:43:00Z"/>
              </w:rPr>
            </w:pPr>
            <w:del w:id="2629" w:author=" " w:date="2019-05-27T04:43:00Z">
              <w:r w:rsidRPr="008F103D" w:rsidDel="00413606">
                <w:delText>Completed</w:delText>
              </w:r>
            </w:del>
          </w:p>
        </w:tc>
      </w:tr>
      <w:tr w:rsidR="00582E84" w:rsidRPr="008F103D" w:rsidDel="00413606" w:rsidTr="004C693F">
        <w:trPr>
          <w:gridBefore w:val="1"/>
          <w:wBefore w:w="6" w:type="pct"/>
          <w:cantSplit/>
          <w:del w:id="263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31" w:author=" " w:date="2019-05-27T04:43:00Z"/>
              </w:rPr>
            </w:pPr>
            <w:del w:id="2632" w:author=" " w:date="2019-05-27T04:43:00Z">
              <w:r w:rsidRPr="008F103D" w:rsidDel="00413606">
                <w:delText>DC_4A_n260(G-O)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33" w:author=" " w:date="2019-05-27T04:43:00Z"/>
              </w:rPr>
            </w:pPr>
            <w:del w:id="263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35" w:author=" " w:date="2019-05-27T04:43:00Z"/>
              </w:rPr>
            </w:pPr>
            <w:del w:id="263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37" w:author=" " w:date="2019-05-27T04:43:00Z"/>
              </w:rPr>
            </w:pPr>
            <w:del w:id="263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39" w:author=" " w:date="2019-05-27T04:43:00Z"/>
              </w:rPr>
            </w:pPr>
            <w:del w:id="264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41" w:author=" " w:date="2019-05-27T04:43:00Z"/>
              </w:rPr>
            </w:pPr>
            <w:del w:id="264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43" w:author=" " w:date="2019-05-27T04:43:00Z"/>
              </w:rPr>
            </w:pPr>
            <w:del w:id="2644" w:author=" " w:date="2019-05-27T04:43:00Z">
              <w:r w:rsidRPr="008F103D" w:rsidDel="00413606">
                <w:delText>Completed</w:delText>
              </w:r>
            </w:del>
          </w:p>
        </w:tc>
      </w:tr>
      <w:tr w:rsidR="00582E84" w:rsidRPr="008F103D" w:rsidDel="00413606" w:rsidTr="004C693F">
        <w:trPr>
          <w:gridBefore w:val="1"/>
          <w:wBefore w:w="6" w:type="pct"/>
          <w:cantSplit/>
          <w:del w:id="264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46" w:author=" " w:date="2019-05-27T04:43:00Z"/>
              </w:rPr>
            </w:pPr>
            <w:del w:id="2647" w:author=" " w:date="2019-05-27T04:43:00Z">
              <w:r w:rsidRPr="008F103D" w:rsidDel="00413606">
                <w:delText>DC_4A_n260(2G-O)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48" w:author=" " w:date="2019-05-27T04:43:00Z"/>
              </w:rPr>
            </w:pPr>
            <w:del w:id="264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50" w:author=" " w:date="2019-05-27T04:43:00Z"/>
              </w:rPr>
            </w:pPr>
            <w:del w:id="265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52" w:author=" " w:date="2019-05-27T04:43:00Z"/>
              </w:rPr>
            </w:pPr>
            <w:del w:id="265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54" w:author=" " w:date="2019-05-27T04:43:00Z"/>
              </w:rPr>
            </w:pPr>
            <w:del w:id="265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56" w:author=" " w:date="2019-05-27T04:43:00Z"/>
              </w:rPr>
            </w:pPr>
            <w:del w:id="265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58" w:author=" " w:date="2019-05-27T04:43:00Z"/>
              </w:rPr>
            </w:pPr>
            <w:del w:id="2659" w:author=" " w:date="2019-05-27T04:43:00Z">
              <w:r w:rsidRPr="008F103D" w:rsidDel="00413606">
                <w:delText>Completed</w:delText>
              </w:r>
            </w:del>
          </w:p>
        </w:tc>
      </w:tr>
      <w:tr w:rsidR="00582E84" w:rsidRPr="008F103D" w:rsidDel="00413606" w:rsidTr="004C693F">
        <w:trPr>
          <w:gridBefore w:val="1"/>
          <w:wBefore w:w="6" w:type="pct"/>
          <w:cantSplit/>
          <w:del w:id="266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61" w:author=" " w:date="2019-05-27T04:43:00Z"/>
              </w:rPr>
            </w:pPr>
            <w:del w:id="2662" w:author=" " w:date="2019-05-27T04:43:00Z">
              <w:r w:rsidRPr="008F103D" w:rsidDel="00413606">
                <w:delText>DC_4A_n260(A-G-O)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63" w:author=" " w:date="2019-05-27T04:43:00Z"/>
              </w:rPr>
            </w:pPr>
            <w:del w:id="266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65" w:author=" " w:date="2019-05-27T04:43:00Z"/>
              </w:rPr>
            </w:pPr>
            <w:del w:id="266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67" w:author=" " w:date="2019-05-27T04:43:00Z"/>
              </w:rPr>
            </w:pPr>
            <w:del w:id="266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69" w:author=" " w:date="2019-05-27T04:43:00Z"/>
              </w:rPr>
            </w:pPr>
            <w:del w:id="267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71" w:author=" " w:date="2019-05-27T04:43:00Z"/>
              </w:rPr>
            </w:pPr>
            <w:del w:id="267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73" w:author=" " w:date="2019-05-27T04:43:00Z"/>
              </w:rPr>
            </w:pPr>
            <w:del w:id="2674" w:author=" " w:date="2019-05-27T04:43:00Z">
              <w:r w:rsidRPr="008F103D" w:rsidDel="00413606">
                <w:delText>Completed</w:delText>
              </w:r>
            </w:del>
          </w:p>
        </w:tc>
      </w:tr>
      <w:tr w:rsidR="00582E84" w:rsidRPr="008F103D" w:rsidDel="00413606" w:rsidTr="004C693F">
        <w:trPr>
          <w:gridBefore w:val="1"/>
          <w:wBefore w:w="6" w:type="pct"/>
          <w:cantSplit/>
          <w:del w:id="267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76" w:author=" " w:date="2019-05-27T04:43:00Z"/>
              </w:rPr>
            </w:pPr>
            <w:del w:id="2677" w:author=" " w:date="2019-05-27T04:43:00Z">
              <w:r w:rsidRPr="008F103D" w:rsidDel="00413606">
                <w:delText>DC_4A_n260(2A-G-O)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78" w:author=" " w:date="2019-05-27T04:43:00Z"/>
              </w:rPr>
            </w:pPr>
            <w:del w:id="267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80" w:author=" " w:date="2019-05-27T04:43:00Z"/>
              </w:rPr>
            </w:pPr>
            <w:del w:id="268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82" w:author=" " w:date="2019-05-27T04:43:00Z"/>
              </w:rPr>
            </w:pPr>
            <w:del w:id="268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84" w:author=" " w:date="2019-05-27T04:43:00Z"/>
              </w:rPr>
            </w:pPr>
            <w:del w:id="268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86" w:author=" " w:date="2019-05-27T04:43:00Z"/>
              </w:rPr>
            </w:pPr>
            <w:del w:id="268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88" w:author=" " w:date="2019-05-27T04:43:00Z"/>
              </w:rPr>
            </w:pPr>
            <w:del w:id="2689" w:author=" " w:date="2019-05-27T04:43:00Z">
              <w:r w:rsidRPr="008F103D" w:rsidDel="00413606">
                <w:delText>Completed</w:delText>
              </w:r>
            </w:del>
          </w:p>
        </w:tc>
      </w:tr>
      <w:tr w:rsidR="00582E84" w:rsidRPr="008F103D" w:rsidDel="00413606" w:rsidTr="004C693F">
        <w:trPr>
          <w:gridBefore w:val="1"/>
          <w:wBefore w:w="6" w:type="pct"/>
          <w:cantSplit/>
          <w:del w:id="269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91" w:author=" " w:date="2019-05-27T04:43:00Z"/>
              </w:rPr>
            </w:pPr>
            <w:del w:id="2692" w:author=" " w:date="2019-05-27T04:43:00Z">
              <w:r w:rsidRPr="008F103D" w:rsidDel="00413606">
                <w:delText>DC_4A_n260(A-2G-O)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93" w:author=" " w:date="2019-05-27T04:43:00Z"/>
              </w:rPr>
            </w:pPr>
            <w:del w:id="269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95" w:author=" " w:date="2019-05-27T04:43:00Z"/>
              </w:rPr>
            </w:pPr>
            <w:del w:id="269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97" w:author=" " w:date="2019-05-27T04:43:00Z"/>
              </w:rPr>
            </w:pPr>
            <w:del w:id="269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99" w:author=" " w:date="2019-05-27T04:43:00Z"/>
              </w:rPr>
            </w:pPr>
            <w:del w:id="270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01" w:author=" " w:date="2019-05-27T04:43:00Z"/>
              </w:rPr>
            </w:pPr>
            <w:del w:id="270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03" w:author=" " w:date="2019-05-27T04:43:00Z"/>
              </w:rPr>
            </w:pPr>
            <w:del w:id="2704" w:author=" " w:date="2019-05-27T04:43:00Z">
              <w:r w:rsidRPr="008F103D" w:rsidDel="00413606">
                <w:delText>Completed</w:delText>
              </w:r>
            </w:del>
          </w:p>
        </w:tc>
      </w:tr>
      <w:tr w:rsidR="00582E84" w:rsidRPr="008F103D" w:rsidDel="00413606" w:rsidTr="004C693F">
        <w:trPr>
          <w:gridBefore w:val="1"/>
          <w:wBefore w:w="6" w:type="pct"/>
          <w:cantSplit/>
          <w:del w:id="270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06" w:author=" " w:date="2019-05-27T04:43:00Z"/>
              </w:rPr>
            </w:pPr>
            <w:del w:id="2707" w:author=" " w:date="2019-05-27T04:43:00Z">
              <w:r w:rsidRPr="008F103D" w:rsidDel="00413606">
                <w:delText>DC_4A_n260(2A-2G-O)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08" w:author=" " w:date="2019-05-27T04:43:00Z"/>
              </w:rPr>
            </w:pPr>
            <w:del w:id="270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10" w:author=" " w:date="2019-05-27T04:43:00Z"/>
              </w:rPr>
            </w:pPr>
            <w:del w:id="271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12" w:author=" " w:date="2019-05-27T04:43:00Z"/>
              </w:rPr>
            </w:pPr>
            <w:del w:id="271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14" w:author=" " w:date="2019-05-27T04:43:00Z"/>
              </w:rPr>
            </w:pPr>
            <w:del w:id="271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16" w:author=" " w:date="2019-05-27T04:43:00Z"/>
              </w:rPr>
            </w:pPr>
            <w:del w:id="271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18" w:author=" " w:date="2019-05-27T04:43:00Z"/>
              </w:rPr>
            </w:pPr>
            <w:del w:id="2719" w:author=" " w:date="2019-05-27T04:43:00Z">
              <w:r w:rsidRPr="008F103D" w:rsidDel="00413606">
                <w:delText>Completed</w:delText>
              </w:r>
            </w:del>
          </w:p>
        </w:tc>
      </w:tr>
      <w:tr w:rsidR="00582E84" w:rsidRPr="008F103D" w:rsidDel="00413606" w:rsidTr="004C693F">
        <w:trPr>
          <w:gridBefore w:val="1"/>
          <w:wBefore w:w="6" w:type="pct"/>
          <w:cantSplit/>
          <w:del w:id="272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21" w:author=" " w:date="2019-05-27T04:43:00Z"/>
              </w:rPr>
            </w:pPr>
            <w:del w:id="2722" w:author=" " w:date="2019-05-27T04:43:00Z">
              <w:r w:rsidRPr="008F103D" w:rsidDel="00413606">
                <w:delText>DC_4A_n260(A-H)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23" w:author=" " w:date="2019-05-27T04:43:00Z"/>
              </w:rPr>
            </w:pPr>
            <w:del w:id="272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25" w:author=" " w:date="2019-05-27T04:43:00Z"/>
              </w:rPr>
            </w:pPr>
            <w:del w:id="272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27" w:author=" " w:date="2019-05-27T04:43:00Z"/>
              </w:rPr>
            </w:pPr>
            <w:del w:id="272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29" w:author=" " w:date="2019-05-27T04:43:00Z"/>
              </w:rPr>
            </w:pPr>
            <w:del w:id="273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31" w:author=" " w:date="2019-05-27T04:43:00Z"/>
              </w:rPr>
            </w:pPr>
            <w:del w:id="273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33" w:author=" " w:date="2019-05-27T04:43:00Z"/>
              </w:rPr>
            </w:pPr>
            <w:del w:id="2734" w:author=" " w:date="2019-05-27T04:43:00Z">
              <w:r w:rsidRPr="008F103D" w:rsidDel="00413606">
                <w:delText>Completed</w:delText>
              </w:r>
            </w:del>
          </w:p>
        </w:tc>
      </w:tr>
      <w:tr w:rsidR="00582E84" w:rsidRPr="008F103D" w:rsidDel="00413606" w:rsidTr="004C693F">
        <w:trPr>
          <w:gridBefore w:val="1"/>
          <w:wBefore w:w="6" w:type="pct"/>
          <w:cantSplit/>
          <w:del w:id="273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36" w:author=" " w:date="2019-05-27T04:43:00Z"/>
              </w:rPr>
            </w:pPr>
            <w:del w:id="2737" w:author=" " w:date="2019-05-27T04:43:00Z">
              <w:r w:rsidRPr="008F103D" w:rsidDel="00413606">
                <w:delText>DC_4A_n260(A-2H)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38" w:author=" " w:date="2019-05-27T04:43:00Z"/>
              </w:rPr>
            </w:pPr>
            <w:del w:id="273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40" w:author=" " w:date="2019-05-27T04:43:00Z"/>
              </w:rPr>
            </w:pPr>
            <w:del w:id="274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42" w:author=" " w:date="2019-05-27T04:43:00Z"/>
              </w:rPr>
            </w:pPr>
            <w:del w:id="274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44" w:author=" " w:date="2019-05-27T04:43:00Z"/>
              </w:rPr>
            </w:pPr>
            <w:del w:id="274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46" w:author=" " w:date="2019-05-27T04:43:00Z"/>
              </w:rPr>
            </w:pPr>
            <w:del w:id="274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48" w:author=" " w:date="2019-05-27T04:43:00Z"/>
              </w:rPr>
            </w:pPr>
            <w:del w:id="2749" w:author=" " w:date="2019-05-27T04:43:00Z">
              <w:r w:rsidRPr="008F103D" w:rsidDel="00413606">
                <w:delText>Completed</w:delText>
              </w:r>
            </w:del>
          </w:p>
        </w:tc>
      </w:tr>
      <w:tr w:rsidR="00582E84" w:rsidRPr="008F103D" w:rsidDel="00413606" w:rsidTr="004C693F">
        <w:trPr>
          <w:gridBefore w:val="1"/>
          <w:wBefore w:w="6" w:type="pct"/>
          <w:cantSplit/>
          <w:del w:id="275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51" w:author=" " w:date="2019-05-27T04:43:00Z"/>
              </w:rPr>
            </w:pPr>
            <w:del w:id="2752" w:author=" " w:date="2019-05-27T04:43:00Z">
              <w:r w:rsidRPr="008F103D" w:rsidDel="00413606">
                <w:delText>DC_4A_n260(2A-H)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53" w:author=" " w:date="2019-05-27T04:43:00Z"/>
              </w:rPr>
            </w:pPr>
            <w:del w:id="275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55" w:author=" " w:date="2019-05-27T04:43:00Z"/>
              </w:rPr>
            </w:pPr>
            <w:del w:id="275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57" w:author=" " w:date="2019-05-27T04:43:00Z"/>
              </w:rPr>
            </w:pPr>
            <w:del w:id="275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59" w:author=" " w:date="2019-05-27T04:43:00Z"/>
              </w:rPr>
            </w:pPr>
            <w:del w:id="276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61" w:author=" " w:date="2019-05-27T04:43:00Z"/>
              </w:rPr>
            </w:pPr>
            <w:del w:id="276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63" w:author=" " w:date="2019-05-27T04:43:00Z"/>
              </w:rPr>
            </w:pPr>
            <w:del w:id="2764" w:author=" " w:date="2019-05-27T04:43:00Z">
              <w:r w:rsidRPr="008F103D" w:rsidDel="00413606">
                <w:delText>Completed</w:delText>
              </w:r>
            </w:del>
          </w:p>
        </w:tc>
      </w:tr>
      <w:tr w:rsidR="00582E84" w:rsidRPr="008F103D" w:rsidDel="00413606" w:rsidTr="004C693F">
        <w:trPr>
          <w:gridBefore w:val="1"/>
          <w:wBefore w:w="6" w:type="pct"/>
          <w:cantSplit/>
          <w:del w:id="276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66" w:author=" " w:date="2019-05-27T04:43:00Z"/>
              </w:rPr>
            </w:pPr>
            <w:del w:id="2767" w:author=" " w:date="2019-05-27T04:43:00Z">
              <w:r w:rsidRPr="008F103D" w:rsidDel="00413606">
                <w:delText>DC_4A_n260(2A-2H)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68" w:author=" " w:date="2019-05-27T04:43:00Z"/>
              </w:rPr>
            </w:pPr>
            <w:del w:id="276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70" w:author=" " w:date="2019-05-27T04:43:00Z"/>
              </w:rPr>
            </w:pPr>
            <w:del w:id="277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72" w:author=" " w:date="2019-05-27T04:43:00Z"/>
              </w:rPr>
            </w:pPr>
            <w:del w:id="277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74" w:author=" " w:date="2019-05-27T04:43:00Z"/>
              </w:rPr>
            </w:pPr>
            <w:del w:id="277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76" w:author=" " w:date="2019-05-27T04:43:00Z"/>
              </w:rPr>
            </w:pPr>
            <w:del w:id="277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78" w:author=" " w:date="2019-05-27T04:43:00Z"/>
              </w:rPr>
            </w:pPr>
            <w:del w:id="2779" w:author=" " w:date="2019-05-27T04:43:00Z">
              <w:r w:rsidRPr="008F103D" w:rsidDel="00413606">
                <w:delText>Completed</w:delText>
              </w:r>
            </w:del>
          </w:p>
        </w:tc>
      </w:tr>
      <w:tr w:rsidR="00582E84" w:rsidRPr="008F103D" w:rsidDel="00413606" w:rsidTr="004C693F">
        <w:trPr>
          <w:gridBefore w:val="1"/>
          <w:wBefore w:w="6" w:type="pct"/>
          <w:cantSplit/>
          <w:del w:id="278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81" w:author=" " w:date="2019-05-27T04:43:00Z"/>
              </w:rPr>
            </w:pPr>
            <w:del w:id="2782" w:author=" " w:date="2019-05-27T04:43:00Z">
              <w:r w:rsidRPr="008F103D" w:rsidDel="00413606">
                <w:delText>DC_4A_n260(2A-2O)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83" w:author=" " w:date="2019-05-27T04:43:00Z"/>
              </w:rPr>
            </w:pPr>
            <w:del w:id="278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85" w:author=" " w:date="2019-05-27T04:43:00Z"/>
              </w:rPr>
            </w:pPr>
            <w:del w:id="278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87" w:author=" " w:date="2019-05-27T04:43:00Z"/>
              </w:rPr>
            </w:pPr>
            <w:del w:id="278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89" w:author=" " w:date="2019-05-27T04:43:00Z"/>
              </w:rPr>
            </w:pPr>
            <w:del w:id="279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91" w:author=" " w:date="2019-05-27T04:43:00Z"/>
              </w:rPr>
            </w:pPr>
            <w:del w:id="279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93" w:author=" " w:date="2019-05-27T04:43:00Z"/>
              </w:rPr>
            </w:pPr>
            <w:del w:id="2794" w:author=" " w:date="2019-05-27T04:43:00Z">
              <w:r w:rsidRPr="008F103D" w:rsidDel="00413606">
                <w:delText>Completed</w:delText>
              </w:r>
            </w:del>
          </w:p>
        </w:tc>
      </w:tr>
      <w:tr w:rsidR="00582E84" w:rsidRPr="008F103D" w:rsidDel="00413606" w:rsidTr="004C693F">
        <w:trPr>
          <w:gridBefore w:val="1"/>
          <w:wBefore w:w="6" w:type="pct"/>
          <w:cantSplit/>
          <w:del w:id="279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96" w:author=" " w:date="2019-05-27T04:43:00Z"/>
              </w:rPr>
            </w:pPr>
            <w:del w:id="2797" w:author=" " w:date="2019-05-27T04:43:00Z">
              <w:r w:rsidRPr="008F103D" w:rsidDel="00413606">
                <w:delText>DC_4A_n260(A-3O)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98" w:author=" " w:date="2019-05-27T04:43:00Z"/>
              </w:rPr>
            </w:pPr>
            <w:del w:id="279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00" w:author=" " w:date="2019-05-27T04:43:00Z"/>
              </w:rPr>
            </w:pPr>
            <w:del w:id="280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02" w:author=" " w:date="2019-05-27T04:43:00Z"/>
              </w:rPr>
            </w:pPr>
            <w:del w:id="280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04" w:author=" " w:date="2019-05-27T04:43:00Z"/>
              </w:rPr>
            </w:pPr>
            <w:del w:id="280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06" w:author=" " w:date="2019-05-27T04:43:00Z"/>
              </w:rPr>
            </w:pPr>
            <w:del w:id="280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08" w:author=" " w:date="2019-05-27T04:43:00Z"/>
              </w:rPr>
            </w:pPr>
            <w:del w:id="2809" w:author=" " w:date="2019-05-27T04:43:00Z">
              <w:r w:rsidRPr="008F103D" w:rsidDel="00413606">
                <w:delText>Completed</w:delText>
              </w:r>
            </w:del>
          </w:p>
        </w:tc>
      </w:tr>
      <w:tr w:rsidR="00582E84" w:rsidRPr="008F103D" w:rsidDel="00413606" w:rsidTr="004C693F">
        <w:trPr>
          <w:gridBefore w:val="1"/>
          <w:wBefore w:w="6" w:type="pct"/>
          <w:cantSplit/>
          <w:del w:id="281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11" w:author=" " w:date="2019-05-27T04:43:00Z"/>
              </w:rPr>
            </w:pPr>
            <w:del w:id="2812" w:author=" " w:date="2019-05-27T04:43:00Z">
              <w:r w:rsidRPr="008F103D" w:rsidDel="00413606">
                <w:delText>DC_4A_n260(2A-3O)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13" w:author=" " w:date="2019-05-27T04:43:00Z"/>
              </w:rPr>
            </w:pPr>
            <w:del w:id="281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15" w:author=" " w:date="2019-05-27T04:43:00Z"/>
              </w:rPr>
            </w:pPr>
            <w:del w:id="281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17" w:author=" " w:date="2019-05-27T04:43:00Z"/>
              </w:rPr>
            </w:pPr>
            <w:del w:id="281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19" w:author=" " w:date="2019-05-27T04:43:00Z"/>
              </w:rPr>
            </w:pPr>
            <w:del w:id="282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21" w:author=" " w:date="2019-05-27T04:43:00Z"/>
              </w:rPr>
            </w:pPr>
            <w:del w:id="282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23" w:author=" " w:date="2019-05-27T04:43:00Z"/>
              </w:rPr>
            </w:pPr>
            <w:del w:id="2824" w:author=" " w:date="2019-05-27T04:43:00Z">
              <w:r w:rsidRPr="008F103D" w:rsidDel="00413606">
                <w:delText>Completed</w:delText>
              </w:r>
            </w:del>
          </w:p>
        </w:tc>
      </w:tr>
      <w:tr w:rsidR="00582E84" w:rsidRPr="008F103D" w:rsidDel="00413606" w:rsidTr="004C693F">
        <w:trPr>
          <w:gridBefore w:val="1"/>
          <w:wBefore w:w="6" w:type="pct"/>
          <w:cantSplit/>
          <w:del w:id="282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26" w:author=" " w:date="2019-05-27T04:43:00Z"/>
              </w:rPr>
            </w:pPr>
            <w:del w:id="2827" w:author=" " w:date="2019-05-27T04:43:00Z">
              <w:r w:rsidRPr="008F103D" w:rsidDel="00413606">
                <w:delText>DC_4A_n260(A-4O)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28" w:author=" " w:date="2019-05-27T04:43:00Z"/>
              </w:rPr>
            </w:pPr>
            <w:del w:id="282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30" w:author=" " w:date="2019-05-27T04:43:00Z"/>
              </w:rPr>
            </w:pPr>
            <w:del w:id="283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32" w:author=" " w:date="2019-05-27T04:43:00Z"/>
              </w:rPr>
            </w:pPr>
            <w:del w:id="283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34" w:author=" " w:date="2019-05-27T04:43:00Z"/>
              </w:rPr>
            </w:pPr>
            <w:del w:id="283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36" w:author=" " w:date="2019-05-27T04:43:00Z"/>
              </w:rPr>
            </w:pPr>
            <w:del w:id="283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38" w:author=" " w:date="2019-05-27T04:43:00Z"/>
              </w:rPr>
            </w:pPr>
            <w:del w:id="2839" w:author=" " w:date="2019-05-27T04:43:00Z">
              <w:r w:rsidRPr="008F103D" w:rsidDel="00413606">
                <w:delText>Completed</w:delText>
              </w:r>
            </w:del>
          </w:p>
        </w:tc>
      </w:tr>
      <w:tr w:rsidR="00582E84" w:rsidRPr="008F103D" w:rsidDel="00413606" w:rsidTr="004C693F">
        <w:trPr>
          <w:gridBefore w:val="1"/>
          <w:wBefore w:w="6" w:type="pct"/>
          <w:cantSplit/>
          <w:del w:id="284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41" w:author=" " w:date="2019-05-27T04:43:00Z"/>
              </w:rPr>
            </w:pPr>
            <w:del w:id="2842" w:author=" " w:date="2019-05-27T04:43:00Z">
              <w:r w:rsidRPr="008F103D" w:rsidDel="00413606">
                <w:delText>DC_4A_n260(2A-4O)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43" w:author=" " w:date="2019-05-27T04:43:00Z"/>
              </w:rPr>
            </w:pPr>
            <w:del w:id="284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45" w:author=" " w:date="2019-05-27T04:43:00Z"/>
              </w:rPr>
            </w:pPr>
            <w:del w:id="284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47" w:author=" " w:date="2019-05-27T04:43:00Z"/>
              </w:rPr>
            </w:pPr>
            <w:del w:id="284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49" w:author=" " w:date="2019-05-27T04:43:00Z"/>
              </w:rPr>
            </w:pPr>
            <w:del w:id="285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51" w:author=" " w:date="2019-05-27T04:43:00Z"/>
              </w:rPr>
            </w:pPr>
            <w:del w:id="285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53" w:author=" " w:date="2019-05-27T04:43:00Z"/>
              </w:rPr>
            </w:pPr>
            <w:del w:id="2854" w:author=" " w:date="2019-05-27T04:43:00Z">
              <w:r w:rsidRPr="008F103D" w:rsidDel="00413606">
                <w:delText>Completed</w:delText>
              </w:r>
            </w:del>
          </w:p>
        </w:tc>
      </w:tr>
      <w:tr w:rsidR="00582E84" w:rsidRPr="008F103D" w:rsidDel="00413606" w:rsidTr="004C693F">
        <w:trPr>
          <w:gridBefore w:val="1"/>
          <w:wBefore w:w="6" w:type="pct"/>
          <w:cantSplit/>
          <w:del w:id="285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56" w:author=" " w:date="2019-05-27T04:43:00Z"/>
              </w:rPr>
            </w:pPr>
            <w:del w:id="2857" w:author=" " w:date="2019-05-27T04:43:00Z">
              <w:r w:rsidRPr="008F103D" w:rsidDel="00413606">
                <w:delText>DC_4A_n260(3A-O)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58" w:author=" " w:date="2019-05-27T04:43:00Z"/>
              </w:rPr>
            </w:pPr>
            <w:del w:id="285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60" w:author=" " w:date="2019-05-27T04:43:00Z"/>
              </w:rPr>
            </w:pPr>
            <w:del w:id="286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62" w:author=" " w:date="2019-05-27T04:43:00Z"/>
              </w:rPr>
            </w:pPr>
            <w:del w:id="286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64" w:author=" " w:date="2019-05-27T04:43:00Z"/>
              </w:rPr>
            </w:pPr>
            <w:del w:id="286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66" w:author=" " w:date="2019-05-27T04:43:00Z"/>
              </w:rPr>
            </w:pPr>
            <w:del w:id="286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68" w:author=" " w:date="2019-05-27T04:43:00Z"/>
              </w:rPr>
            </w:pPr>
            <w:del w:id="2869" w:author=" " w:date="2019-05-27T04:43:00Z">
              <w:r w:rsidRPr="008F103D" w:rsidDel="00413606">
                <w:delText>Completed</w:delText>
              </w:r>
            </w:del>
          </w:p>
        </w:tc>
      </w:tr>
      <w:tr w:rsidR="00582E84" w:rsidRPr="008F103D" w:rsidDel="00413606" w:rsidTr="004C693F">
        <w:trPr>
          <w:gridBefore w:val="1"/>
          <w:wBefore w:w="6" w:type="pct"/>
          <w:cantSplit/>
          <w:del w:id="287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71" w:author=" " w:date="2019-05-27T04:43:00Z"/>
              </w:rPr>
            </w:pPr>
            <w:del w:id="2872" w:author=" " w:date="2019-05-27T04:43:00Z">
              <w:r w:rsidRPr="008F103D" w:rsidDel="00413606">
                <w:delText>DC_4A_n260(3A-2O)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73" w:author=" " w:date="2019-05-27T04:43:00Z"/>
              </w:rPr>
            </w:pPr>
            <w:del w:id="287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75" w:author=" " w:date="2019-05-27T04:43:00Z"/>
              </w:rPr>
            </w:pPr>
            <w:del w:id="287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77" w:author=" " w:date="2019-05-27T04:43:00Z"/>
              </w:rPr>
            </w:pPr>
            <w:del w:id="287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79" w:author=" " w:date="2019-05-27T04:43:00Z"/>
              </w:rPr>
            </w:pPr>
            <w:del w:id="288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81" w:author=" " w:date="2019-05-27T04:43:00Z"/>
              </w:rPr>
            </w:pPr>
            <w:del w:id="288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83" w:author=" " w:date="2019-05-27T04:43:00Z"/>
              </w:rPr>
            </w:pPr>
            <w:del w:id="2884" w:author=" " w:date="2019-05-27T04:43:00Z">
              <w:r w:rsidRPr="008F103D" w:rsidDel="00413606">
                <w:delText>Completed</w:delText>
              </w:r>
            </w:del>
          </w:p>
        </w:tc>
      </w:tr>
      <w:tr w:rsidR="00582E84" w:rsidRPr="008F103D" w:rsidDel="00413606" w:rsidTr="004C693F">
        <w:trPr>
          <w:gridBefore w:val="1"/>
          <w:wBefore w:w="6" w:type="pct"/>
          <w:cantSplit/>
          <w:del w:id="288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86" w:author=" " w:date="2019-05-27T04:43:00Z"/>
              </w:rPr>
            </w:pPr>
            <w:del w:id="2887" w:author=" " w:date="2019-05-27T04:43:00Z">
              <w:r w:rsidRPr="008F103D" w:rsidDel="00413606">
                <w:delText>DC_4A_n260(3A-3O)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88" w:author=" " w:date="2019-05-27T04:43:00Z"/>
              </w:rPr>
            </w:pPr>
            <w:del w:id="288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90" w:author=" " w:date="2019-05-27T04:43:00Z"/>
              </w:rPr>
            </w:pPr>
            <w:del w:id="289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92" w:author=" " w:date="2019-05-27T04:43:00Z"/>
              </w:rPr>
            </w:pPr>
            <w:del w:id="289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94" w:author=" " w:date="2019-05-27T04:43:00Z"/>
              </w:rPr>
            </w:pPr>
            <w:del w:id="289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96" w:author=" " w:date="2019-05-27T04:43:00Z"/>
              </w:rPr>
            </w:pPr>
            <w:del w:id="289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98" w:author=" " w:date="2019-05-27T04:43:00Z"/>
              </w:rPr>
            </w:pPr>
            <w:del w:id="2899" w:author=" " w:date="2019-05-27T04:43:00Z">
              <w:r w:rsidRPr="008F103D" w:rsidDel="00413606">
                <w:delText>Completed</w:delText>
              </w:r>
            </w:del>
          </w:p>
        </w:tc>
      </w:tr>
      <w:tr w:rsidR="00582E84" w:rsidRPr="008F103D" w:rsidDel="00413606" w:rsidTr="004C693F">
        <w:trPr>
          <w:gridBefore w:val="1"/>
          <w:wBefore w:w="6" w:type="pct"/>
          <w:cantSplit/>
          <w:del w:id="290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01" w:author=" " w:date="2019-05-27T04:43:00Z"/>
              </w:rPr>
            </w:pPr>
            <w:del w:id="2902" w:author=" " w:date="2019-05-27T04:43:00Z">
              <w:r w:rsidRPr="008F103D" w:rsidDel="00413606">
                <w:lastRenderedPageBreak/>
                <w:delText>DC_4A_n260(3A-G)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03" w:author=" " w:date="2019-05-27T04:43:00Z"/>
              </w:rPr>
            </w:pPr>
            <w:del w:id="290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05" w:author=" " w:date="2019-05-27T04:43:00Z"/>
              </w:rPr>
            </w:pPr>
            <w:del w:id="290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07" w:author=" " w:date="2019-05-27T04:43:00Z"/>
              </w:rPr>
            </w:pPr>
            <w:del w:id="290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09" w:author=" " w:date="2019-05-27T04:43:00Z"/>
              </w:rPr>
            </w:pPr>
            <w:del w:id="291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11" w:author=" " w:date="2019-05-27T04:43:00Z"/>
              </w:rPr>
            </w:pPr>
            <w:del w:id="291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13" w:author=" " w:date="2019-05-27T04:43:00Z"/>
              </w:rPr>
            </w:pPr>
            <w:del w:id="2914" w:author=" " w:date="2019-05-27T04:43:00Z">
              <w:r w:rsidRPr="008F103D" w:rsidDel="00413606">
                <w:delText>Completed</w:delText>
              </w:r>
            </w:del>
          </w:p>
        </w:tc>
      </w:tr>
      <w:tr w:rsidR="00582E84" w:rsidRPr="008F103D" w:rsidDel="00413606" w:rsidTr="004C693F">
        <w:trPr>
          <w:gridBefore w:val="1"/>
          <w:wBefore w:w="6" w:type="pct"/>
          <w:cantSplit/>
          <w:del w:id="291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16" w:author=" " w:date="2019-05-27T04:43:00Z"/>
              </w:rPr>
            </w:pPr>
            <w:del w:id="2917" w:author=" " w:date="2019-05-27T04:43:00Z">
              <w:r w:rsidRPr="008F103D" w:rsidDel="00413606">
                <w:delText>DC_4A_n260(3A-2G)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18" w:author=" " w:date="2019-05-27T04:43:00Z"/>
              </w:rPr>
            </w:pPr>
            <w:del w:id="291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20" w:author=" " w:date="2019-05-27T04:43:00Z"/>
              </w:rPr>
            </w:pPr>
            <w:del w:id="292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22" w:author=" " w:date="2019-05-27T04:43:00Z"/>
              </w:rPr>
            </w:pPr>
            <w:del w:id="292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24" w:author=" " w:date="2019-05-27T04:43:00Z"/>
              </w:rPr>
            </w:pPr>
            <w:del w:id="292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26" w:author=" " w:date="2019-05-27T04:43:00Z"/>
              </w:rPr>
            </w:pPr>
            <w:del w:id="292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28" w:author=" " w:date="2019-05-27T04:43:00Z"/>
              </w:rPr>
            </w:pPr>
            <w:del w:id="2929" w:author=" " w:date="2019-05-27T04:43:00Z">
              <w:r w:rsidRPr="008F103D" w:rsidDel="00413606">
                <w:delText>Completed</w:delText>
              </w:r>
            </w:del>
          </w:p>
        </w:tc>
      </w:tr>
      <w:tr w:rsidR="00582E84" w:rsidRPr="008F103D" w:rsidDel="00413606" w:rsidTr="004C693F">
        <w:trPr>
          <w:gridBefore w:val="1"/>
          <w:wBefore w:w="6" w:type="pct"/>
          <w:cantSplit/>
          <w:del w:id="293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31" w:author=" " w:date="2019-05-27T04:43:00Z"/>
              </w:rPr>
            </w:pPr>
            <w:del w:id="2932" w:author=" " w:date="2019-05-27T04:43:00Z">
              <w:r w:rsidRPr="008F103D" w:rsidDel="00413606">
                <w:delText>DC_4A_n260(4A-G)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33" w:author=" " w:date="2019-05-27T04:43:00Z"/>
              </w:rPr>
            </w:pPr>
            <w:del w:id="293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35" w:author=" " w:date="2019-05-27T04:43:00Z"/>
              </w:rPr>
            </w:pPr>
            <w:del w:id="293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37" w:author=" " w:date="2019-05-27T04:43:00Z"/>
              </w:rPr>
            </w:pPr>
            <w:del w:id="293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39" w:author=" " w:date="2019-05-27T04:43:00Z"/>
              </w:rPr>
            </w:pPr>
            <w:del w:id="294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41" w:author=" " w:date="2019-05-27T04:43:00Z"/>
              </w:rPr>
            </w:pPr>
            <w:del w:id="294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43" w:author=" " w:date="2019-05-27T04:43:00Z"/>
              </w:rPr>
            </w:pPr>
            <w:del w:id="2944" w:author=" " w:date="2019-05-27T04:43:00Z">
              <w:r w:rsidRPr="008F103D" w:rsidDel="00413606">
                <w:delText>Completed</w:delText>
              </w:r>
            </w:del>
          </w:p>
        </w:tc>
      </w:tr>
      <w:tr w:rsidR="00582E84" w:rsidRPr="008F103D" w:rsidDel="00413606" w:rsidTr="004C693F">
        <w:trPr>
          <w:gridBefore w:val="1"/>
          <w:wBefore w:w="6" w:type="pct"/>
          <w:cantSplit/>
          <w:del w:id="294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46" w:author=" " w:date="2019-05-27T04:43:00Z"/>
              </w:rPr>
            </w:pPr>
            <w:del w:id="2947" w:author=" " w:date="2019-05-27T04:43:00Z">
              <w:r w:rsidRPr="008F103D" w:rsidDel="00413606">
                <w:delText>DC_4A_n260(4A-2G)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48" w:author=" " w:date="2019-05-27T04:43:00Z"/>
              </w:rPr>
            </w:pPr>
            <w:del w:id="294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50" w:author=" " w:date="2019-05-27T04:43:00Z"/>
              </w:rPr>
            </w:pPr>
            <w:del w:id="295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52" w:author=" " w:date="2019-05-27T04:43:00Z"/>
              </w:rPr>
            </w:pPr>
            <w:del w:id="295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54" w:author=" " w:date="2019-05-27T04:43:00Z"/>
              </w:rPr>
            </w:pPr>
            <w:del w:id="295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56" w:author=" " w:date="2019-05-27T04:43:00Z"/>
              </w:rPr>
            </w:pPr>
            <w:del w:id="295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58" w:author=" " w:date="2019-05-27T04:43:00Z"/>
              </w:rPr>
            </w:pPr>
            <w:del w:id="2959" w:author=" " w:date="2019-05-27T04:43:00Z">
              <w:r w:rsidRPr="008F103D" w:rsidDel="00413606">
                <w:delText>Completed</w:delText>
              </w:r>
            </w:del>
          </w:p>
        </w:tc>
      </w:tr>
      <w:tr w:rsidR="00582E84" w:rsidRPr="008F103D" w:rsidDel="00413606" w:rsidTr="004C693F">
        <w:trPr>
          <w:gridBefore w:val="1"/>
          <w:wBefore w:w="6" w:type="pct"/>
          <w:cantSplit/>
          <w:del w:id="296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61" w:author=" " w:date="2019-05-27T04:43:00Z"/>
              </w:rPr>
            </w:pPr>
            <w:del w:id="2962" w:author=" " w:date="2019-05-27T04:43:00Z">
              <w:r w:rsidRPr="008F103D" w:rsidDel="00413606">
                <w:delText>DC_4A_n260(4A-O)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63" w:author=" " w:date="2019-05-27T04:43:00Z"/>
              </w:rPr>
            </w:pPr>
            <w:del w:id="296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65" w:author=" " w:date="2019-05-27T04:43:00Z"/>
              </w:rPr>
            </w:pPr>
            <w:del w:id="296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67" w:author=" " w:date="2019-05-27T04:43:00Z"/>
              </w:rPr>
            </w:pPr>
            <w:del w:id="296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69" w:author=" " w:date="2019-05-27T04:43:00Z"/>
              </w:rPr>
            </w:pPr>
            <w:del w:id="297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71" w:author=" " w:date="2019-05-27T04:43:00Z"/>
              </w:rPr>
            </w:pPr>
            <w:del w:id="297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73" w:author=" " w:date="2019-05-27T04:43:00Z"/>
              </w:rPr>
            </w:pPr>
            <w:del w:id="2974" w:author=" " w:date="2019-05-27T04:43:00Z">
              <w:r w:rsidRPr="008F103D" w:rsidDel="00413606">
                <w:delText>Completed</w:delText>
              </w:r>
            </w:del>
          </w:p>
        </w:tc>
      </w:tr>
      <w:tr w:rsidR="00582E84" w:rsidRPr="008F103D" w:rsidDel="00413606" w:rsidTr="004C693F">
        <w:trPr>
          <w:gridBefore w:val="1"/>
          <w:wBefore w:w="6" w:type="pct"/>
          <w:cantSplit/>
          <w:del w:id="297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76" w:author=" " w:date="2019-05-27T04:43:00Z"/>
              </w:rPr>
            </w:pPr>
            <w:del w:id="2977" w:author=" " w:date="2019-05-27T04:43:00Z">
              <w:r w:rsidRPr="008F103D" w:rsidDel="00413606">
                <w:delText>DC_4A_n260(4A-2O)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78" w:author=" " w:date="2019-05-27T04:43:00Z"/>
              </w:rPr>
            </w:pPr>
            <w:del w:id="297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80" w:author=" " w:date="2019-05-27T04:43:00Z"/>
              </w:rPr>
            </w:pPr>
            <w:del w:id="298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82" w:author=" " w:date="2019-05-27T04:43:00Z"/>
              </w:rPr>
            </w:pPr>
            <w:del w:id="298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84" w:author=" " w:date="2019-05-27T04:43:00Z"/>
              </w:rPr>
            </w:pPr>
            <w:del w:id="298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86" w:author=" " w:date="2019-05-27T04:43:00Z"/>
              </w:rPr>
            </w:pPr>
            <w:del w:id="298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88" w:author=" " w:date="2019-05-27T04:43:00Z"/>
              </w:rPr>
            </w:pPr>
            <w:del w:id="2989" w:author=" " w:date="2019-05-27T04:43:00Z">
              <w:r w:rsidRPr="008F103D" w:rsidDel="00413606">
                <w:delText>Completed</w:delText>
              </w:r>
            </w:del>
          </w:p>
        </w:tc>
      </w:tr>
      <w:tr w:rsidR="00582E84" w:rsidRPr="008F103D" w:rsidDel="00413606" w:rsidTr="004C693F">
        <w:trPr>
          <w:gridBefore w:val="1"/>
          <w:wBefore w:w="6" w:type="pct"/>
          <w:cantSplit/>
          <w:del w:id="299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91" w:author=" " w:date="2019-05-27T04:43:00Z"/>
              </w:rPr>
            </w:pPr>
            <w:del w:id="2992" w:author=" " w:date="2019-05-27T04:43:00Z">
              <w:r w:rsidRPr="008F103D" w:rsidDel="00413606">
                <w:delText>DC_4A_n260(D-2G)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93" w:author=" " w:date="2019-05-27T04:43:00Z"/>
              </w:rPr>
            </w:pPr>
            <w:del w:id="299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95" w:author=" " w:date="2019-05-27T04:43:00Z"/>
              </w:rPr>
            </w:pPr>
            <w:del w:id="299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97" w:author=" " w:date="2019-05-27T04:43:00Z"/>
              </w:rPr>
            </w:pPr>
            <w:del w:id="299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99" w:author=" " w:date="2019-05-27T04:43:00Z"/>
              </w:rPr>
            </w:pPr>
            <w:del w:id="300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01" w:author=" " w:date="2019-05-27T04:43:00Z"/>
              </w:rPr>
            </w:pPr>
            <w:del w:id="300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03" w:author=" " w:date="2019-05-27T04:43:00Z"/>
              </w:rPr>
            </w:pPr>
            <w:del w:id="3004" w:author=" " w:date="2019-05-27T04:43:00Z">
              <w:r w:rsidRPr="008F103D" w:rsidDel="00413606">
                <w:delText>Completed</w:delText>
              </w:r>
            </w:del>
          </w:p>
        </w:tc>
      </w:tr>
      <w:tr w:rsidR="00582E84" w:rsidRPr="008F103D" w:rsidDel="00413606" w:rsidTr="004C693F">
        <w:trPr>
          <w:gridBefore w:val="1"/>
          <w:wBefore w:w="6" w:type="pct"/>
          <w:cantSplit/>
          <w:del w:id="300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06" w:author=" " w:date="2019-05-27T04:43:00Z"/>
              </w:rPr>
            </w:pPr>
            <w:del w:id="3007" w:author=" " w:date="2019-05-27T04:43:00Z">
              <w:r w:rsidRPr="008F103D" w:rsidDel="00413606">
                <w:delText>DC_4A_n260(2D-O)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08" w:author=" " w:date="2019-05-27T04:43:00Z"/>
              </w:rPr>
            </w:pPr>
            <w:del w:id="300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10" w:author=" " w:date="2019-05-27T04:43:00Z"/>
              </w:rPr>
            </w:pPr>
            <w:del w:id="301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12" w:author=" " w:date="2019-05-27T04:43:00Z"/>
              </w:rPr>
            </w:pPr>
            <w:del w:id="301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14" w:author=" " w:date="2019-05-27T04:43:00Z"/>
              </w:rPr>
            </w:pPr>
            <w:del w:id="301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16" w:author=" " w:date="2019-05-27T04:43:00Z"/>
              </w:rPr>
            </w:pPr>
            <w:del w:id="301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18" w:author=" " w:date="2019-05-27T04:43:00Z"/>
              </w:rPr>
            </w:pPr>
            <w:del w:id="3019" w:author=" " w:date="2019-05-27T04:43:00Z">
              <w:r w:rsidRPr="008F103D" w:rsidDel="00413606">
                <w:delText>Completed</w:delText>
              </w:r>
            </w:del>
          </w:p>
        </w:tc>
      </w:tr>
      <w:tr w:rsidR="00582E84" w:rsidRPr="008F103D" w:rsidDel="00413606" w:rsidTr="004C693F">
        <w:trPr>
          <w:gridBefore w:val="1"/>
          <w:wBefore w:w="6" w:type="pct"/>
          <w:cantSplit/>
          <w:del w:id="302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21" w:author=" " w:date="2019-05-27T04:43:00Z"/>
              </w:rPr>
            </w:pPr>
            <w:del w:id="3022" w:author=" " w:date="2019-05-27T04:43:00Z">
              <w:r w:rsidRPr="008F103D" w:rsidDel="00413606">
                <w:delText>DC_4A_n260(G-2O)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23" w:author=" " w:date="2019-05-27T04:43:00Z"/>
              </w:rPr>
            </w:pPr>
            <w:del w:id="302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25" w:author=" " w:date="2019-05-27T04:43:00Z"/>
              </w:rPr>
            </w:pPr>
            <w:del w:id="302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27" w:author=" " w:date="2019-05-27T04:43:00Z"/>
              </w:rPr>
            </w:pPr>
            <w:del w:id="302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29" w:author=" " w:date="2019-05-27T04:43:00Z"/>
              </w:rPr>
            </w:pPr>
            <w:del w:id="303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31" w:author=" " w:date="2019-05-27T04:43:00Z"/>
              </w:rPr>
            </w:pPr>
            <w:del w:id="303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33" w:author=" " w:date="2019-05-27T04:43:00Z"/>
              </w:rPr>
            </w:pPr>
            <w:del w:id="3034" w:author=" " w:date="2019-05-27T04:43:00Z">
              <w:r w:rsidRPr="008F103D" w:rsidDel="00413606">
                <w:delText>Completed</w:delText>
              </w:r>
            </w:del>
          </w:p>
        </w:tc>
      </w:tr>
      <w:tr w:rsidR="00582E84" w:rsidRPr="008F103D" w:rsidDel="00413606" w:rsidTr="004C693F">
        <w:trPr>
          <w:gridBefore w:val="1"/>
          <w:wBefore w:w="6" w:type="pct"/>
          <w:cantSplit/>
          <w:del w:id="303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36" w:author=" " w:date="2019-05-27T04:43:00Z"/>
              </w:rPr>
            </w:pPr>
            <w:del w:id="3037" w:author=" " w:date="2019-05-27T04:43:00Z">
              <w:r w:rsidRPr="008F103D" w:rsidDel="00413606">
                <w:delText>DC_4A_n260(2G-2O)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38" w:author=" " w:date="2019-05-27T04:43:00Z"/>
              </w:rPr>
            </w:pPr>
            <w:del w:id="303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40" w:author=" " w:date="2019-05-27T04:43:00Z"/>
              </w:rPr>
            </w:pPr>
            <w:del w:id="304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42" w:author=" " w:date="2019-05-27T04:43:00Z"/>
              </w:rPr>
            </w:pPr>
            <w:del w:id="304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44" w:author=" " w:date="2019-05-27T04:43:00Z"/>
              </w:rPr>
            </w:pPr>
            <w:del w:id="304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46" w:author=" " w:date="2019-05-27T04:43:00Z"/>
              </w:rPr>
            </w:pPr>
            <w:del w:id="304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48" w:author=" " w:date="2019-05-27T04:43:00Z"/>
              </w:rPr>
            </w:pPr>
            <w:del w:id="3049" w:author=" " w:date="2019-05-27T04:43:00Z">
              <w:r w:rsidRPr="008F103D" w:rsidDel="00413606">
                <w:delText>Completed</w:delText>
              </w:r>
            </w:del>
          </w:p>
        </w:tc>
      </w:tr>
      <w:tr w:rsidR="00582E84" w:rsidRPr="008F103D" w:rsidDel="00413606" w:rsidTr="004C693F">
        <w:trPr>
          <w:gridBefore w:val="1"/>
          <w:wBefore w:w="6" w:type="pct"/>
          <w:cantSplit/>
          <w:del w:id="305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51" w:author=" " w:date="2019-05-27T04:43:00Z"/>
              </w:rPr>
            </w:pPr>
            <w:del w:id="3052" w:author=" " w:date="2019-05-27T04:43:00Z">
              <w:r w:rsidRPr="008F103D" w:rsidDel="00413606">
                <w:delText>DC_4A_n260(G-3O)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53" w:author=" " w:date="2019-05-27T04:43:00Z"/>
              </w:rPr>
            </w:pPr>
            <w:del w:id="305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55" w:author=" " w:date="2019-05-27T04:43:00Z"/>
              </w:rPr>
            </w:pPr>
            <w:del w:id="305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57" w:author=" " w:date="2019-05-27T04:43:00Z"/>
              </w:rPr>
            </w:pPr>
            <w:del w:id="305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59" w:author=" " w:date="2019-05-27T04:43:00Z"/>
              </w:rPr>
            </w:pPr>
            <w:del w:id="306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61" w:author=" " w:date="2019-05-27T04:43:00Z"/>
              </w:rPr>
            </w:pPr>
            <w:del w:id="306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63" w:author=" " w:date="2019-05-27T04:43:00Z"/>
              </w:rPr>
            </w:pPr>
            <w:del w:id="3064" w:author=" " w:date="2019-05-27T04:43:00Z">
              <w:r w:rsidRPr="008F103D" w:rsidDel="00413606">
                <w:delText>Completed</w:delText>
              </w:r>
            </w:del>
          </w:p>
        </w:tc>
      </w:tr>
      <w:tr w:rsidR="00582E84" w:rsidRPr="008F103D" w:rsidDel="00413606" w:rsidTr="004C693F">
        <w:trPr>
          <w:gridBefore w:val="1"/>
          <w:wBefore w:w="6" w:type="pct"/>
          <w:cantSplit/>
          <w:del w:id="306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66" w:author=" " w:date="2019-05-27T04:43:00Z"/>
              </w:rPr>
            </w:pPr>
            <w:del w:id="3067" w:author=" " w:date="2019-05-27T04:43:00Z">
              <w:r w:rsidRPr="008F103D" w:rsidDel="00413606">
                <w:delText>DC_4A_n260(2G-3O)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68" w:author=" " w:date="2019-05-27T04:43:00Z"/>
              </w:rPr>
            </w:pPr>
            <w:del w:id="306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70" w:author=" " w:date="2019-05-27T04:43:00Z"/>
              </w:rPr>
            </w:pPr>
            <w:del w:id="307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72" w:author=" " w:date="2019-05-27T04:43:00Z"/>
              </w:rPr>
            </w:pPr>
            <w:del w:id="307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74" w:author=" " w:date="2019-05-27T04:43:00Z"/>
              </w:rPr>
            </w:pPr>
            <w:del w:id="307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76" w:author=" " w:date="2019-05-27T04:43:00Z"/>
              </w:rPr>
            </w:pPr>
            <w:del w:id="307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78" w:author=" " w:date="2019-05-27T04:43:00Z"/>
              </w:rPr>
            </w:pPr>
            <w:del w:id="3079" w:author=" " w:date="2019-05-27T04:43:00Z">
              <w:r w:rsidRPr="008F103D" w:rsidDel="00413606">
                <w:delText>Completed</w:delText>
              </w:r>
            </w:del>
          </w:p>
        </w:tc>
      </w:tr>
      <w:tr w:rsidR="00582E84" w:rsidRPr="008F103D" w:rsidDel="00413606" w:rsidTr="004C693F">
        <w:trPr>
          <w:gridBefore w:val="1"/>
          <w:wBefore w:w="6" w:type="pct"/>
          <w:cantSplit/>
          <w:del w:id="308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81" w:author=" " w:date="2019-05-27T04:43:00Z"/>
              </w:rPr>
            </w:pPr>
            <w:del w:id="3082" w:author=" " w:date="2019-05-27T04:43:00Z">
              <w:r w:rsidRPr="008F103D" w:rsidDel="00413606">
                <w:delText>DC_4A_n260(G-4O)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83" w:author=" " w:date="2019-05-27T04:43:00Z"/>
              </w:rPr>
            </w:pPr>
            <w:del w:id="308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85" w:author=" " w:date="2019-05-27T04:43:00Z"/>
              </w:rPr>
            </w:pPr>
            <w:del w:id="308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87" w:author=" " w:date="2019-05-27T04:43:00Z"/>
              </w:rPr>
            </w:pPr>
            <w:del w:id="308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89" w:author=" " w:date="2019-05-27T04:43:00Z"/>
              </w:rPr>
            </w:pPr>
            <w:del w:id="309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91" w:author=" " w:date="2019-05-27T04:43:00Z"/>
              </w:rPr>
            </w:pPr>
            <w:del w:id="309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93" w:author=" " w:date="2019-05-27T04:43:00Z"/>
              </w:rPr>
            </w:pPr>
            <w:del w:id="3094" w:author=" " w:date="2019-05-27T04:43:00Z">
              <w:r w:rsidRPr="008F103D" w:rsidDel="00413606">
                <w:delText>Completed</w:delText>
              </w:r>
            </w:del>
          </w:p>
        </w:tc>
      </w:tr>
      <w:tr w:rsidR="00582E84" w:rsidRPr="008F103D" w:rsidDel="00413606" w:rsidTr="004C693F">
        <w:trPr>
          <w:gridBefore w:val="1"/>
          <w:wBefore w:w="6" w:type="pct"/>
          <w:cantSplit/>
          <w:del w:id="309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96" w:author=" " w:date="2019-05-27T04:43:00Z"/>
              </w:rPr>
            </w:pPr>
            <w:del w:id="3097" w:author=" " w:date="2019-05-27T04:43:00Z">
              <w:r w:rsidRPr="008F103D" w:rsidDel="00413606">
                <w:delText>DC_4A_n260(2G-4O)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98" w:author=" " w:date="2019-05-27T04:43:00Z"/>
              </w:rPr>
            </w:pPr>
            <w:del w:id="309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00" w:author=" " w:date="2019-05-27T04:43:00Z"/>
              </w:rPr>
            </w:pPr>
            <w:del w:id="310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02" w:author=" " w:date="2019-05-27T04:43:00Z"/>
              </w:rPr>
            </w:pPr>
            <w:del w:id="310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04" w:author=" " w:date="2019-05-27T04:43:00Z"/>
              </w:rPr>
            </w:pPr>
            <w:del w:id="310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06" w:author=" " w:date="2019-05-27T04:43:00Z"/>
              </w:rPr>
            </w:pPr>
            <w:del w:id="310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08" w:author=" " w:date="2019-05-27T04:43:00Z"/>
              </w:rPr>
            </w:pPr>
            <w:del w:id="3109" w:author=" " w:date="2019-05-27T04:43:00Z">
              <w:r w:rsidRPr="008F103D" w:rsidDel="00413606">
                <w:delText>Completed</w:delText>
              </w:r>
            </w:del>
          </w:p>
        </w:tc>
      </w:tr>
      <w:tr w:rsidR="00582E84" w:rsidRPr="008F103D" w:rsidDel="00413606" w:rsidTr="004C693F">
        <w:trPr>
          <w:gridBefore w:val="1"/>
          <w:wBefore w:w="6" w:type="pct"/>
          <w:cantSplit/>
          <w:del w:id="311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11" w:author=" " w:date="2019-05-27T04:43:00Z"/>
              </w:rPr>
            </w:pPr>
            <w:del w:id="3112" w:author=" " w:date="2019-05-27T04:43:00Z">
              <w:r w:rsidRPr="008F103D" w:rsidDel="00413606">
                <w:delText>DC_4A_n260(3G-O)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13" w:author=" " w:date="2019-05-27T04:43:00Z"/>
              </w:rPr>
            </w:pPr>
            <w:del w:id="311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15" w:author=" " w:date="2019-05-27T04:43:00Z"/>
              </w:rPr>
            </w:pPr>
            <w:del w:id="311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17" w:author=" " w:date="2019-05-27T04:43:00Z"/>
              </w:rPr>
            </w:pPr>
            <w:del w:id="311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19" w:author=" " w:date="2019-05-27T04:43:00Z"/>
              </w:rPr>
            </w:pPr>
            <w:del w:id="312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21" w:author=" " w:date="2019-05-27T04:43:00Z"/>
              </w:rPr>
            </w:pPr>
            <w:del w:id="312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23" w:author=" " w:date="2019-05-27T04:43:00Z"/>
              </w:rPr>
            </w:pPr>
            <w:del w:id="3124" w:author=" " w:date="2019-05-27T04:43:00Z">
              <w:r w:rsidRPr="008F103D" w:rsidDel="00413606">
                <w:delText>Completed</w:delText>
              </w:r>
            </w:del>
          </w:p>
        </w:tc>
      </w:tr>
      <w:tr w:rsidR="00582E84" w:rsidRPr="008F103D" w:rsidDel="00413606" w:rsidTr="004C693F">
        <w:trPr>
          <w:gridBefore w:val="1"/>
          <w:wBefore w:w="6" w:type="pct"/>
          <w:cantSplit/>
          <w:del w:id="312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26" w:author=" " w:date="2019-05-27T04:43:00Z"/>
              </w:rPr>
            </w:pPr>
            <w:del w:id="3127" w:author=" " w:date="2019-05-27T04:43:00Z">
              <w:r w:rsidRPr="008F103D" w:rsidDel="00413606">
                <w:delText>DC_4A_n260(4G-O)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28" w:author=" " w:date="2019-05-27T04:43:00Z"/>
              </w:rPr>
            </w:pPr>
            <w:del w:id="312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30" w:author=" " w:date="2019-05-27T04:43:00Z"/>
              </w:rPr>
            </w:pPr>
            <w:del w:id="313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32" w:author=" " w:date="2019-05-27T04:43:00Z"/>
              </w:rPr>
            </w:pPr>
            <w:del w:id="313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34" w:author=" " w:date="2019-05-27T04:43:00Z"/>
              </w:rPr>
            </w:pPr>
            <w:del w:id="313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36" w:author=" " w:date="2019-05-27T04:43:00Z"/>
              </w:rPr>
            </w:pPr>
            <w:del w:id="313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38" w:author=" " w:date="2019-05-27T04:43:00Z"/>
              </w:rPr>
            </w:pPr>
            <w:del w:id="3139" w:author=" " w:date="2019-05-27T04:43:00Z">
              <w:r w:rsidRPr="008F103D" w:rsidDel="00413606">
                <w:delText>Completed</w:delText>
              </w:r>
            </w:del>
          </w:p>
        </w:tc>
      </w:tr>
      <w:tr w:rsidR="00582E84" w:rsidRPr="008F103D" w:rsidDel="00413606" w:rsidTr="004C693F">
        <w:trPr>
          <w:gridBefore w:val="1"/>
          <w:wBefore w:w="6" w:type="pct"/>
          <w:cantSplit/>
          <w:del w:id="314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41" w:author=" " w:date="2019-05-27T04:43:00Z"/>
              </w:rPr>
            </w:pPr>
            <w:del w:id="3142" w:author=" " w:date="2019-05-27T04:43:00Z">
              <w:r w:rsidRPr="008F103D" w:rsidDel="00413606">
                <w:delText>DC_4A_n260(H-O)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43" w:author=" " w:date="2019-05-27T04:43:00Z"/>
              </w:rPr>
            </w:pPr>
            <w:del w:id="314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45" w:author=" " w:date="2019-05-27T04:43:00Z"/>
              </w:rPr>
            </w:pPr>
            <w:del w:id="314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47" w:author=" " w:date="2019-05-27T04:43:00Z"/>
              </w:rPr>
            </w:pPr>
            <w:del w:id="314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49" w:author=" " w:date="2019-05-27T04:43:00Z"/>
              </w:rPr>
            </w:pPr>
            <w:del w:id="315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51" w:author=" " w:date="2019-05-27T04:43:00Z"/>
              </w:rPr>
            </w:pPr>
            <w:del w:id="315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53" w:author=" " w:date="2019-05-27T04:43:00Z"/>
              </w:rPr>
            </w:pPr>
            <w:del w:id="3154" w:author=" " w:date="2019-05-27T04:43:00Z">
              <w:r w:rsidRPr="008F103D" w:rsidDel="00413606">
                <w:delText>Completed</w:delText>
              </w:r>
            </w:del>
          </w:p>
        </w:tc>
      </w:tr>
      <w:tr w:rsidR="00582E84" w:rsidRPr="008F103D" w:rsidDel="00413606" w:rsidTr="004C693F">
        <w:trPr>
          <w:gridBefore w:val="1"/>
          <w:wBefore w:w="6" w:type="pct"/>
          <w:cantSplit/>
          <w:del w:id="315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56" w:author=" " w:date="2019-05-27T04:43:00Z"/>
              </w:rPr>
            </w:pPr>
            <w:del w:id="3157" w:author=" " w:date="2019-05-27T04:43:00Z">
              <w:r w:rsidRPr="008F103D" w:rsidDel="00413606">
                <w:delText>DC_4A_n260(2H-O)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58" w:author=" " w:date="2019-05-27T04:43:00Z"/>
              </w:rPr>
            </w:pPr>
            <w:del w:id="315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60" w:author=" " w:date="2019-05-27T04:43:00Z"/>
              </w:rPr>
            </w:pPr>
            <w:del w:id="316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62" w:author=" " w:date="2019-05-27T04:43:00Z"/>
              </w:rPr>
            </w:pPr>
            <w:del w:id="316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64" w:author=" " w:date="2019-05-27T04:43:00Z"/>
              </w:rPr>
            </w:pPr>
            <w:del w:id="316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66" w:author=" " w:date="2019-05-27T04:43:00Z"/>
              </w:rPr>
            </w:pPr>
            <w:del w:id="316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68" w:author=" " w:date="2019-05-27T04:43:00Z"/>
              </w:rPr>
            </w:pPr>
            <w:del w:id="3169" w:author=" " w:date="2019-05-27T04:43:00Z">
              <w:r w:rsidRPr="008F103D" w:rsidDel="00413606">
                <w:delText>Completed</w:delText>
              </w:r>
            </w:del>
          </w:p>
        </w:tc>
      </w:tr>
      <w:tr w:rsidR="00582E84" w:rsidRPr="008F103D" w:rsidDel="00413606" w:rsidTr="004C693F">
        <w:trPr>
          <w:gridBefore w:val="1"/>
          <w:wBefore w:w="6" w:type="pct"/>
          <w:cantSplit/>
          <w:del w:id="317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71" w:author=" " w:date="2019-05-27T04:43:00Z"/>
              </w:rPr>
            </w:pPr>
            <w:del w:id="3172" w:author=" " w:date="2019-05-27T04:43:00Z">
              <w:r w:rsidRPr="008F103D" w:rsidDel="00413606">
                <w:delText>DC_5A_n260(2D)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73" w:author=" " w:date="2019-05-27T04:43:00Z"/>
              </w:rPr>
            </w:pPr>
            <w:del w:id="317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75" w:author=" " w:date="2019-05-27T04:43:00Z"/>
              </w:rPr>
            </w:pPr>
            <w:del w:id="317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77" w:author=" " w:date="2019-05-27T04:43:00Z"/>
              </w:rPr>
            </w:pPr>
            <w:del w:id="317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79" w:author=" " w:date="2019-05-27T04:43:00Z"/>
              </w:rPr>
            </w:pPr>
            <w:del w:id="318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81" w:author=" " w:date="2019-05-27T04:43:00Z"/>
              </w:rPr>
            </w:pPr>
            <w:del w:id="318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83" w:author=" " w:date="2019-05-27T04:43:00Z"/>
              </w:rPr>
            </w:pPr>
            <w:del w:id="3184" w:author=" " w:date="2019-05-27T04:43:00Z">
              <w:r w:rsidRPr="008F103D" w:rsidDel="00413606">
                <w:delText>Completed</w:delText>
              </w:r>
            </w:del>
          </w:p>
        </w:tc>
      </w:tr>
      <w:tr w:rsidR="00582E84" w:rsidRPr="008F103D" w:rsidDel="00413606" w:rsidTr="004C693F">
        <w:trPr>
          <w:gridBefore w:val="1"/>
          <w:wBefore w:w="6" w:type="pct"/>
          <w:cantSplit/>
          <w:del w:id="318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86" w:author=" " w:date="2019-05-27T04:43:00Z"/>
              </w:rPr>
            </w:pPr>
            <w:del w:id="3187" w:author=" " w:date="2019-05-27T04:43:00Z">
              <w:r w:rsidRPr="008F103D" w:rsidDel="00413606">
                <w:delText>DC_5A_n260(3G)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88" w:author=" " w:date="2019-05-27T04:43:00Z"/>
              </w:rPr>
            </w:pPr>
            <w:del w:id="318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90" w:author=" " w:date="2019-05-27T04:43:00Z"/>
              </w:rPr>
            </w:pPr>
            <w:del w:id="319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92" w:author=" " w:date="2019-05-27T04:43:00Z"/>
              </w:rPr>
            </w:pPr>
            <w:del w:id="319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94" w:author=" " w:date="2019-05-27T04:43:00Z"/>
              </w:rPr>
            </w:pPr>
            <w:del w:id="319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96" w:author=" " w:date="2019-05-27T04:43:00Z"/>
              </w:rPr>
            </w:pPr>
            <w:del w:id="319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98" w:author=" " w:date="2019-05-27T04:43:00Z"/>
              </w:rPr>
            </w:pPr>
            <w:del w:id="3199" w:author=" " w:date="2019-05-27T04:43:00Z">
              <w:r w:rsidRPr="008F103D" w:rsidDel="00413606">
                <w:delText>Completed</w:delText>
              </w:r>
            </w:del>
          </w:p>
        </w:tc>
      </w:tr>
      <w:tr w:rsidR="00582E84" w:rsidRPr="008F103D" w:rsidDel="00413606" w:rsidTr="004C693F">
        <w:trPr>
          <w:gridBefore w:val="1"/>
          <w:wBefore w:w="6" w:type="pct"/>
          <w:cantSplit/>
          <w:del w:id="320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01" w:author=" " w:date="2019-05-27T04:43:00Z"/>
              </w:rPr>
            </w:pPr>
            <w:del w:id="3202" w:author=" " w:date="2019-05-27T04:43:00Z">
              <w:r w:rsidRPr="008F103D" w:rsidDel="00413606">
                <w:delText>DC_5A_n260(4G)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03" w:author=" " w:date="2019-05-27T04:43:00Z"/>
              </w:rPr>
            </w:pPr>
            <w:del w:id="320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05" w:author=" " w:date="2019-05-27T04:43:00Z"/>
              </w:rPr>
            </w:pPr>
            <w:del w:id="320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07" w:author=" " w:date="2019-05-27T04:43:00Z"/>
              </w:rPr>
            </w:pPr>
            <w:del w:id="320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09" w:author=" " w:date="2019-05-27T04:43:00Z"/>
              </w:rPr>
            </w:pPr>
            <w:del w:id="321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11" w:author=" " w:date="2019-05-27T04:43:00Z"/>
              </w:rPr>
            </w:pPr>
            <w:del w:id="321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13" w:author=" " w:date="2019-05-27T04:43:00Z"/>
              </w:rPr>
            </w:pPr>
            <w:del w:id="3214" w:author=" " w:date="2019-05-27T04:43:00Z">
              <w:r w:rsidRPr="008F103D" w:rsidDel="00413606">
                <w:delText>Completed</w:delText>
              </w:r>
            </w:del>
          </w:p>
        </w:tc>
      </w:tr>
      <w:tr w:rsidR="00582E84" w:rsidRPr="008F103D" w:rsidDel="00413606" w:rsidTr="004C693F">
        <w:trPr>
          <w:gridBefore w:val="1"/>
          <w:wBefore w:w="6" w:type="pct"/>
          <w:cantSplit/>
          <w:del w:id="321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16" w:author=" " w:date="2019-05-27T04:43:00Z"/>
              </w:rPr>
            </w:pPr>
            <w:del w:id="3217" w:author=" " w:date="2019-05-27T04:43:00Z">
              <w:r w:rsidRPr="008F103D" w:rsidDel="00413606">
                <w:delText>DC_5A_n260(2H)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18" w:author=" " w:date="2019-05-27T04:43:00Z"/>
              </w:rPr>
            </w:pPr>
            <w:del w:id="321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20" w:author=" " w:date="2019-05-27T04:43:00Z"/>
              </w:rPr>
            </w:pPr>
            <w:del w:id="322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22" w:author=" " w:date="2019-05-27T04:43:00Z"/>
              </w:rPr>
            </w:pPr>
            <w:del w:id="322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24" w:author=" " w:date="2019-05-27T04:43:00Z"/>
              </w:rPr>
            </w:pPr>
            <w:del w:id="322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26" w:author=" " w:date="2019-05-27T04:43:00Z"/>
              </w:rPr>
            </w:pPr>
            <w:del w:id="322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28" w:author=" " w:date="2019-05-27T04:43:00Z"/>
              </w:rPr>
            </w:pPr>
            <w:del w:id="3229" w:author=" " w:date="2019-05-27T04:43:00Z">
              <w:r w:rsidRPr="008F103D" w:rsidDel="00413606">
                <w:delText>Completed</w:delText>
              </w:r>
            </w:del>
          </w:p>
        </w:tc>
      </w:tr>
      <w:tr w:rsidR="00582E84" w:rsidRPr="008F103D" w:rsidDel="00413606" w:rsidTr="004C693F">
        <w:trPr>
          <w:gridBefore w:val="1"/>
          <w:wBefore w:w="6" w:type="pct"/>
          <w:cantSplit/>
          <w:del w:id="323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31" w:author=" " w:date="2019-05-27T04:43:00Z"/>
              </w:rPr>
            </w:pPr>
            <w:del w:id="3232" w:author=" " w:date="2019-05-27T04:43:00Z">
              <w:r w:rsidRPr="008F103D" w:rsidDel="00413606">
                <w:delText>DC_5A_n260(A-D)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33" w:author=" " w:date="2019-05-27T04:43:00Z"/>
              </w:rPr>
            </w:pPr>
            <w:del w:id="323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35" w:author=" " w:date="2019-05-27T04:43:00Z"/>
              </w:rPr>
            </w:pPr>
            <w:del w:id="323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37" w:author=" " w:date="2019-05-27T04:43:00Z"/>
              </w:rPr>
            </w:pPr>
            <w:del w:id="323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39" w:author=" " w:date="2019-05-27T04:43:00Z"/>
              </w:rPr>
            </w:pPr>
            <w:del w:id="324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41" w:author=" " w:date="2019-05-27T04:43:00Z"/>
              </w:rPr>
            </w:pPr>
            <w:del w:id="324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43" w:author=" " w:date="2019-05-27T04:43:00Z"/>
              </w:rPr>
            </w:pPr>
            <w:del w:id="3244" w:author=" " w:date="2019-05-27T04:43:00Z">
              <w:r w:rsidRPr="008F103D" w:rsidDel="00413606">
                <w:delText>Completed</w:delText>
              </w:r>
            </w:del>
          </w:p>
        </w:tc>
      </w:tr>
      <w:tr w:rsidR="00582E84" w:rsidRPr="008F103D" w:rsidDel="00413606" w:rsidTr="004C693F">
        <w:trPr>
          <w:gridBefore w:val="1"/>
          <w:wBefore w:w="6" w:type="pct"/>
          <w:cantSplit/>
          <w:del w:id="324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46" w:author=" " w:date="2019-05-27T04:43:00Z"/>
              </w:rPr>
            </w:pPr>
            <w:del w:id="3247" w:author=" " w:date="2019-05-27T04:43:00Z">
              <w:r w:rsidRPr="008F103D" w:rsidDel="00413606">
                <w:delText>DC_5A_n260(2A-D)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48" w:author=" " w:date="2019-05-27T04:43:00Z"/>
              </w:rPr>
            </w:pPr>
            <w:del w:id="324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50" w:author=" " w:date="2019-05-27T04:43:00Z"/>
              </w:rPr>
            </w:pPr>
            <w:del w:id="325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52" w:author=" " w:date="2019-05-27T04:43:00Z"/>
              </w:rPr>
            </w:pPr>
            <w:del w:id="325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54" w:author=" " w:date="2019-05-27T04:43:00Z"/>
              </w:rPr>
            </w:pPr>
            <w:del w:id="325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56" w:author=" " w:date="2019-05-27T04:43:00Z"/>
              </w:rPr>
            </w:pPr>
            <w:del w:id="325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58" w:author=" " w:date="2019-05-27T04:43:00Z"/>
              </w:rPr>
            </w:pPr>
            <w:del w:id="3259" w:author=" " w:date="2019-05-27T04:43:00Z">
              <w:r w:rsidRPr="008F103D" w:rsidDel="00413606">
                <w:delText>Completed</w:delText>
              </w:r>
            </w:del>
          </w:p>
        </w:tc>
      </w:tr>
      <w:tr w:rsidR="00582E84" w:rsidRPr="008F103D" w:rsidDel="00413606" w:rsidTr="004C693F">
        <w:trPr>
          <w:gridBefore w:val="1"/>
          <w:wBefore w:w="6" w:type="pct"/>
          <w:cantSplit/>
          <w:del w:id="326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61" w:author=" " w:date="2019-05-27T04:43:00Z"/>
              </w:rPr>
            </w:pPr>
            <w:del w:id="3262" w:author=" " w:date="2019-05-27T04:43:00Z">
              <w:r w:rsidRPr="008F103D" w:rsidDel="00413606">
                <w:delText>DC_5A_n260(A-D-O)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63" w:author=" " w:date="2019-05-27T04:43:00Z"/>
              </w:rPr>
            </w:pPr>
            <w:del w:id="326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65" w:author=" " w:date="2019-05-27T04:43:00Z"/>
              </w:rPr>
            </w:pPr>
            <w:del w:id="326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67" w:author=" " w:date="2019-05-27T04:43:00Z"/>
              </w:rPr>
            </w:pPr>
            <w:del w:id="326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69" w:author=" " w:date="2019-05-27T04:43:00Z"/>
              </w:rPr>
            </w:pPr>
            <w:del w:id="327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71" w:author=" " w:date="2019-05-27T04:43:00Z"/>
              </w:rPr>
            </w:pPr>
            <w:del w:id="327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73" w:author=" " w:date="2019-05-27T04:43:00Z"/>
              </w:rPr>
            </w:pPr>
            <w:del w:id="3274" w:author=" " w:date="2019-05-27T04:43:00Z">
              <w:r w:rsidRPr="008F103D" w:rsidDel="00413606">
                <w:delText>Completed</w:delText>
              </w:r>
            </w:del>
          </w:p>
        </w:tc>
      </w:tr>
      <w:tr w:rsidR="00582E84" w:rsidRPr="008F103D" w:rsidDel="00413606" w:rsidTr="004C693F">
        <w:trPr>
          <w:gridBefore w:val="1"/>
          <w:wBefore w:w="6" w:type="pct"/>
          <w:cantSplit/>
          <w:del w:id="327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76" w:author=" " w:date="2019-05-27T04:43:00Z"/>
              </w:rPr>
            </w:pPr>
            <w:del w:id="3277" w:author=" " w:date="2019-05-27T04:43:00Z">
              <w:r w:rsidRPr="008F103D" w:rsidDel="00413606">
                <w:delText>DC_5A_n260(2A-D-O)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78" w:author=" " w:date="2019-05-27T04:43:00Z"/>
              </w:rPr>
            </w:pPr>
            <w:del w:id="327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80" w:author=" " w:date="2019-05-27T04:43:00Z"/>
              </w:rPr>
            </w:pPr>
            <w:del w:id="328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82" w:author=" " w:date="2019-05-27T04:43:00Z"/>
              </w:rPr>
            </w:pPr>
            <w:del w:id="328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84" w:author=" " w:date="2019-05-27T04:43:00Z"/>
              </w:rPr>
            </w:pPr>
            <w:del w:id="328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86" w:author=" " w:date="2019-05-27T04:43:00Z"/>
              </w:rPr>
            </w:pPr>
            <w:del w:id="328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88" w:author=" " w:date="2019-05-27T04:43:00Z"/>
              </w:rPr>
            </w:pPr>
            <w:del w:id="3289" w:author=" " w:date="2019-05-27T04:43:00Z">
              <w:r w:rsidRPr="008F103D" w:rsidDel="00413606">
                <w:delText>Completed</w:delText>
              </w:r>
            </w:del>
          </w:p>
        </w:tc>
      </w:tr>
      <w:tr w:rsidR="00582E84" w:rsidRPr="008F103D" w:rsidDel="00413606" w:rsidTr="004C693F">
        <w:trPr>
          <w:gridBefore w:val="1"/>
          <w:wBefore w:w="6" w:type="pct"/>
          <w:cantSplit/>
          <w:del w:id="329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91" w:author=" " w:date="2019-05-27T04:43:00Z"/>
              </w:rPr>
            </w:pPr>
            <w:del w:id="3292" w:author=" " w:date="2019-05-27T04:43:00Z">
              <w:r w:rsidRPr="008F103D" w:rsidDel="00413606">
                <w:delText>DC_5A_n260(D-2O)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93" w:author=" " w:date="2019-05-27T04:43:00Z"/>
              </w:rPr>
            </w:pPr>
            <w:del w:id="329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95" w:author=" " w:date="2019-05-27T04:43:00Z"/>
              </w:rPr>
            </w:pPr>
            <w:del w:id="329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97" w:author=" " w:date="2019-05-27T04:43:00Z"/>
              </w:rPr>
            </w:pPr>
            <w:del w:id="329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99" w:author=" " w:date="2019-05-27T04:43:00Z"/>
              </w:rPr>
            </w:pPr>
            <w:del w:id="330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01" w:author=" " w:date="2019-05-27T04:43:00Z"/>
              </w:rPr>
            </w:pPr>
            <w:del w:id="330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03" w:author=" " w:date="2019-05-27T04:43:00Z"/>
              </w:rPr>
            </w:pPr>
            <w:del w:id="3304" w:author=" " w:date="2019-05-27T04:43:00Z">
              <w:r w:rsidRPr="008F103D" w:rsidDel="00413606">
                <w:delText>Completed</w:delText>
              </w:r>
            </w:del>
          </w:p>
        </w:tc>
      </w:tr>
      <w:tr w:rsidR="00582E84" w:rsidRPr="008F103D" w:rsidDel="00413606" w:rsidTr="004C693F">
        <w:trPr>
          <w:gridBefore w:val="1"/>
          <w:wBefore w:w="6" w:type="pct"/>
          <w:cantSplit/>
          <w:del w:id="330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06" w:author=" " w:date="2019-05-27T04:43:00Z"/>
              </w:rPr>
            </w:pPr>
            <w:del w:id="3307" w:author=" " w:date="2019-05-27T04:43:00Z">
              <w:r w:rsidRPr="008F103D" w:rsidDel="00413606">
                <w:delText>DC_5A_n260(A-D-2O)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08" w:author=" " w:date="2019-05-27T04:43:00Z"/>
              </w:rPr>
            </w:pPr>
            <w:del w:id="330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10" w:author=" " w:date="2019-05-27T04:43:00Z"/>
              </w:rPr>
            </w:pPr>
            <w:del w:id="331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12" w:author=" " w:date="2019-05-27T04:43:00Z"/>
              </w:rPr>
            </w:pPr>
            <w:del w:id="331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14" w:author=" " w:date="2019-05-27T04:43:00Z"/>
              </w:rPr>
            </w:pPr>
            <w:del w:id="331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16" w:author=" " w:date="2019-05-27T04:43:00Z"/>
              </w:rPr>
            </w:pPr>
            <w:del w:id="331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18" w:author=" " w:date="2019-05-27T04:43:00Z"/>
              </w:rPr>
            </w:pPr>
            <w:del w:id="3319" w:author=" " w:date="2019-05-27T04:43:00Z">
              <w:r w:rsidRPr="008F103D" w:rsidDel="00413606">
                <w:delText>Completed</w:delText>
              </w:r>
            </w:del>
          </w:p>
        </w:tc>
      </w:tr>
      <w:tr w:rsidR="00582E84" w:rsidRPr="008F103D" w:rsidDel="00413606" w:rsidTr="004C693F">
        <w:trPr>
          <w:gridBefore w:val="1"/>
          <w:wBefore w:w="6" w:type="pct"/>
          <w:cantSplit/>
          <w:del w:id="332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21" w:author=" " w:date="2019-05-27T04:43:00Z"/>
              </w:rPr>
            </w:pPr>
            <w:del w:id="3322" w:author=" " w:date="2019-05-27T04:43:00Z">
              <w:r w:rsidRPr="008F103D" w:rsidDel="00413606">
                <w:delText>DC_5A_n260(2A-D-2O)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23" w:author=" " w:date="2019-05-27T04:43:00Z"/>
              </w:rPr>
            </w:pPr>
            <w:del w:id="332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25" w:author=" " w:date="2019-05-27T04:43:00Z"/>
              </w:rPr>
            </w:pPr>
            <w:del w:id="332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27" w:author=" " w:date="2019-05-27T04:43:00Z"/>
              </w:rPr>
            </w:pPr>
            <w:del w:id="332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29" w:author=" " w:date="2019-05-27T04:43:00Z"/>
              </w:rPr>
            </w:pPr>
            <w:del w:id="333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31" w:author=" " w:date="2019-05-27T04:43:00Z"/>
              </w:rPr>
            </w:pPr>
            <w:del w:id="333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33" w:author=" " w:date="2019-05-27T04:43:00Z"/>
              </w:rPr>
            </w:pPr>
            <w:del w:id="3334" w:author=" " w:date="2019-05-27T04:43:00Z">
              <w:r w:rsidRPr="008F103D" w:rsidDel="00413606">
                <w:delText>Completed</w:delText>
              </w:r>
            </w:del>
          </w:p>
        </w:tc>
      </w:tr>
      <w:tr w:rsidR="00582E84" w:rsidRPr="008F103D" w:rsidDel="00413606" w:rsidTr="004C693F">
        <w:trPr>
          <w:gridBefore w:val="1"/>
          <w:wBefore w:w="6" w:type="pct"/>
          <w:cantSplit/>
          <w:del w:id="333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36" w:author=" " w:date="2019-05-27T04:43:00Z"/>
              </w:rPr>
            </w:pPr>
            <w:del w:id="3337" w:author=" " w:date="2019-05-27T04:43:00Z">
              <w:r w:rsidRPr="008F103D" w:rsidDel="00413606">
                <w:delText>DC_5A_n260(A-2D)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38" w:author=" " w:date="2019-05-27T04:43:00Z"/>
              </w:rPr>
            </w:pPr>
            <w:del w:id="333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40" w:author=" " w:date="2019-05-27T04:43:00Z"/>
              </w:rPr>
            </w:pPr>
            <w:del w:id="334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42" w:author=" " w:date="2019-05-27T04:43:00Z"/>
              </w:rPr>
            </w:pPr>
            <w:del w:id="334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44" w:author=" " w:date="2019-05-27T04:43:00Z"/>
              </w:rPr>
            </w:pPr>
            <w:del w:id="334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46" w:author=" " w:date="2019-05-27T04:43:00Z"/>
              </w:rPr>
            </w:pPr>
            <w:del w:id="334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48" w:author=" " w:date="2019-05-27T04:43:00Z"/>
              </w:rPr>
            </w:pPr>
            <w:del w:id="3349" w:author=" " w:date="2019-05-27T04:43:00Z">
              <w:r w:rsidRPr="008F103D" w:rsidDel="00413606">
                <w:delText>Completed</w:delText>
              </w:r>
            </w:del>
          </w:p>
        </w:tc>
      </w:tr>
      <w:tr w:rsidR="00582E84" w:rsidRPr="008F103D" w:rsidDel="00413606" w:rsidTr="004C693F">
        <w:trPr>
          <w:gridBefore w:val="1"/>
          <w:wBefore w:w="6" w:type="pct"/>
          <w:cantSplit/>
          <w:del w:id="335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51" w:author=" " w:date="2019-05-27T04:43:00Z"/>
              </w:rPr>
            </w:pPr>
            <w:del w:id="3352" w:author=" " w:date="2019-05-27T04:43:00Z">
              <w:r w:rsidRPr="008F103D" w:rsidDel="00413606">
                <w:delText>DC_5A_n260(2A-2D)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53" w:author=" " w:date="2019-05-27T04:43:00Z"/>
              </w:rPr>
            </w:pPr>
            <w:del w:id="335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55" w:author=" " w:date="2019-05-27T04:43:00Z"/>
              </w:rPr>
            </w:pPr>
            <w:del w:id="335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57" w:author=" " w:date="2019-05-27T04:43:00Z"/>
              </w:rPr>
            </w:pPr>
            <w:del w:id="335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59" w:author=" " w:date="2019-05-27T04:43:00Z"/>
              </w:rPr>
            </w:pPr>
            <w:del w:id="336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61" w:author=" " w:date="2019-05-27T04:43:00Z"/>
              </w:rPr>
            </w:pPr>
            <w:del w:id="336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63" w:author=" " w:date="2019-05-27T04:43:00Z"/>
              </w:rPr>
            </w:pPr>
            <w:del w:id="3364" w:author=" " w:date="2019-05-27T04:43:00Z">
              <w:r w:rsidRPr="008F103D" w:rsidDel="00413606">
                <w:delText>Completed</w:delText>
              </w:r>
            </w:del>
          </w:p>
        </w:tc>
      </w:tr>
      <w:tr w:rsidR="00582E84" w:rsidRPr="008F103D" w:rsidDel="00413606" w:rsidTr="004C693F">
        <w:trPr>
          <w:gridBefore w:val="1"/>
          <w:wBefore w:w="6" w:type="pct"/>
          <w:cantSplit/>
          <w:del w:id="336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66" w:author=" " w:date="2019-05-27T04:43:00Z"/>
              </w:rPr>
            </w:pPr>
            <w:del w:id="3367" w:author=" " w:date="2019-05-27T04:43:00Z">
              <w:r w:rsidRPr="008F103D" w:rsidDel="00413606">
                <w:delText>DC_5A_n260(A-P)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68" w:author=" " w:date="2019-05-27T04:43:00Z"/>
              </w:rPr>
            </w:pPr>
            <w:del w:id="336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70" w:author=" " w:date="2019-05-27T04:43:00Z"/>
              </w:rPr>
            </w:pPr>
            <w:del w:id="337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72" w:author=" " w:date="2019-05-27T04:43:00Z"/>
              </w:rPr>
            </w:pPr>
            <w:del w:id="337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74" w:author=" " w:date="2019-05-27T04:43:00Z"/>
              </w:rPr>
            </w:pPr>
            <w:del w:id="337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76" w:author=" " w:date="2019-05-27T04:43:00Z"/>
              </w:rPr>
            </w:pPr>
            <w:del w:id="337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78" w:author=" " w:date="2019-05-27T04:43:00Z"/>
              </w:rPr>
            </w:pPr>
            <w:del w:id="3379" w:author=" " w:date="2019-05-27T04:43:00Z">
              <w:r w:rsidRPr="008F103D" w:rsidDel="00413606">
                <w:delText>Completed</w:delText>
              </w:r>
            </w:del>
          </w:p>
        </w:tc>
      </w:tr>
      <w:tr w:rsidR="00582E84" w:rsidRPr="008F103D" w:rsidDel="00413606" w:rsidTr="004C693F">
        <w:trPr>
          <w:gridBefore w:val="1"/>
          <w:wBefore w:w="6" w:type="pct"/>
          <w:cantSplit/>
          <w:del w:id="338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81" w:author=" " w:date="2019-05-27T04:43:00Z"/>
              </w:rPr>
            </w:pPr>
            <w:del w:id="3382" w:author=" " w:date="2019-05-27T04:43:00Z">
              <w:r w:rsidRPr="008F103D" w:rsidDel="00413606">
                <w:delText>DC_5A_n260(2A-P)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83" w:author=" " w:date="2019-05-27T04:43:00Z"/>
              </w:rPr>
            </w:pPr>
            <w:del w:id="338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85" w:author=" " w:date="2019-05-27T04:43:00Z"/>
              </w:rPr>
            </w:pPr>
            <w:del w:id="338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87" w:author=" " w:date="2019-05-27T04:43:00Z"/>
              </w:rPr>
            </w:pPr>
            <w:del w:id="338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89" w:author=" " w:date="2019-05-27T04:43:00Z"/>
              </w:rPr>
            </w:pPr>
            <w:del w:id="339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91" w:author=" " w:date="2019-05-27T04:43:00Z"/>
              </w:rPr>
            </w:pPr>
            <w:del w:id="339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93" w:author=" " w:date="2019-05-27T04:43:00Z"/>
              </w:rPr>
            </w:pPr>
            <w:del w:id="3394" w:author=" " w:date="2019-05-27T04:43:00Z">
              <w:r w:rsidRPr="008F103D" w:rsidDel="00413606">
                <w:delText>Completed</w:delText>
              </w:r>
            </w:del>
          </w:p>
        </w:tc>
      </w:tr>
      <w:tr w:rsidR="00582E84" w:rsidRPr="008F103D" w:rsidDel="00413606" w:rsidTr="004C693F">
        <w:trPr>
          <w:gridBefore w:val="1"/>
          <w:wBefore w:w="6" w:type="pct"/>
          <w:cantSplit/>
          <w:del w:id="339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96" w:author=" " w:date="2019-05-27T04:43:00Z"/>
              </w:rPr>
            </w:pPr>
            <w:del w:id="3397" w:author=" " w:date="2019-05-27T04:43:00Z">
              <w:r w:rsidRPr="008F103D" w:rsidDel="00413606">
                <w:delText>DC_5A_n260(A-2P)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98" w:author=" " w:date="2019-05-27T04:43:00Z"/>
              </w:rPr>
            </w:pPr>
            <w:del w:id="339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00" w:author=" " w:date="2019-05-27T04:43:00Z"/>
              </w:rPr>
            </w:pPr>
            <w:del w:id="340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02" w:author=" " w:date="2019-05-27T04:43:00Z"/>
              </w:rPr>
            </w:pPr>
            <w:del w:id="340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04" w:author=" " w:date="2019-05-27T04:43:00Z"/>
              </w:rPr>
            </w:pPr>
            <w:del w:id="340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06" w:author=" " w:date="2019-05-27T04:43:00Z"/>
              </w:rPr>
            </w:pPr>
            <w:del w:id="340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08" w:author=" " w:date="2019-05-27T04:43:00Z"/>
              </w:rPr>
            </w:pPr>
            <w:del w:id="3409" w:author=" " w:date="2019-05-27T04:43:00Z">
              <w:r w:rsidRPr="008F103D" w:rsidDel="00413606">
                <w:delText>Completed</w:delText>
              </w:r>
            </w:del>
          </w:p>
        </w:tc>
      </w:tr>
      <w:tr w:rsidR="00582E84" w:rsidRPr="008F103D" w:rsidDel="00413606" w:rsidTr="004C693F">
        <w:trPr>
          <w:gridBefore w:val="1"/>
          <w:wBefore w:w="6" w:type="pct"/>
          <w:cantSplit/>
          <w:del w:id="341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11" w:author=" " w:date="2019-05-27T04:43:00Z"/>
              </w:rPr>
            </w:pPr>
            <w:del w:id="3412" w:author=" " w:date="2019-05-27T04:43:00Z">
              <w:r w:rsidRPr="008F103D" w:rsidDel="00413606">
                <w:delText>DC_5A_n260(2A-2P)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13" w:author=" " w:date="2019-05-27T04:43:00Z"/>
              </w:rPr>
            </w:pPr>
            <w:del w:id="341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15" w:author=" " w:date="2019-05-27T04:43:00Z"/>
              </w:rPr>
            </w:pPr>
            <w:del w:id="341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17" w:author=" " w:date="2019-05-27T04:43:00Z"/>
              </w:rPr>
            </w:pPr>
            <w:del w:id="341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19" w:author=" " w:date="2019-05-27T04:43:00Z"/>
              </w:rPr>
            </w:pPr>
            <w:del w:id="342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21" w:author=" " w:date="2019-05-27T04:43:00Z"/>
              </w:rPr>
            </w:pPr>
            <w:del w:id="342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23" w:author=" " w:date="2019-05-27T04:43:00Z"/>
              </w:rPr>
            </w:pPr>
            <w:del w:id="3424" w:author=" " w:date="2019-05-27T04:43:00Z">
              <w:r w:rsidRPr="008F103D" w:rsidDel="00413606">
                <w:delText>Completed</w:delText>
              </w:r>
            </w:del>
          </w:p>
        </w:tc>
      </w:tr>
      <w:tr w:rsidR="00582E84" w:rsidRPr="008F103D" w:rsidDel="00413606" w:rsidTr="004C693F">
        <w:trPr>
          <w:gridBefore w:val="1"/>
          <w:wBefore w:w="6" w:type="pct"/>
          <w:cantSplit/>
          <w:del w:id="342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26" w:author=" " w:date="2019-05-27T04:43:00Z"/>
              </w:rPr>
            </w:pPr>
            <w:del w:id="3427" w:author=" " w:date="2019-05-27T04:43:00Z">
              <w:r w:rsidRPr="008F103D" w:rsidDel="00413606">
                <w:lastRenderedPageBreak/>
                <w:delText>DC_5A_n260(3A-3O)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28" w:author=" " w:date="2019-05-27T04:43:00Z"/>
              </w:rPr>
            </w:pPr>
            <w:del w:id="342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30" w:author=" " w:date="2019-05-27T04:43:00Z"/>
              </w:rPr>
            </w:pPr>
            <w:del w:id="343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32" w:author=" " w:date="2019-05-27T04:43:00Z"/>
              </w:rPr>
            </w:pPr>
            <w:del w:id="343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34" w:author=" " w:date="2019-05-27T04:43:00Z"/>
              </w:rPr>
            </w:pPr>
            <w:del w:id="343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36" w:author=" " w:date="2019-05-27T04:43:00Z"/>
              </w:rPr>
            </w:pPr>
            <w:del w:id="343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38" w:author=" " w:date="2019-05-27T04:43:00Z"/>
              </w:rPr>
            </w:pPr>
            <w:del w:id="3439" w:author=" " w:date="2019-05-27T04:43:00Z">
              <w:r w:rsidRPr="008F103D" w:rsidDel="00413606">
                <w:delText>Completed</w:delText>
              </w:r>
            </w:del>
          </w:p>
        </w:tc>
      </w:tr>
      <w:tr w:rsidR="00582E84" w:rsidRPr="008F103D" w:rsidDel="00413606" w:rsidTr="004C693F">
        <w:trPr>
          <w:gridBefore w:val="1"/>
          <w:wBefore w:w="6" w:type="pct"/>
          <w:cantSplit/>
          <w:del w:id="344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41" w:author=" " w:date="2019-05-27T04:43:00Z"/>
              </w:rPr>
            </w:pPr>
            <w:del w:id="3442" w:author=" " w:date="2019-05-27T04:43:00Z">
              <w:r w:rsidRPr="008F103D" w:rsidDel="00413606">
                <w:delText>DC_5A_n260(D-2G)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43" w:author=" " w:date="2019-05-27T04:43:00Z"/>
              </w:rPr>
            </w:pPr>
            <w:del w:id="344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45" w:author=" " w:date="2019-05-27T04:43:00Z"/>
              </w:rPr>
            </w:pPr>
            <w:del w:id="344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47" w:author=" " w:date="2019-05-27T04:43:00Z"/>
              </w:rPr>
            </w:pPr>
            <w:del w:id="344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49" w:author=" " w:date="2019-05-27T04:43:00Z"/>
              </w:rPr>
            </w:pPr>
            <w:del w:id="345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51" w:author=" " w:date="2019-05-27T04:43:00Z"/>
              </w:rPr>
            </w:pPr>
            <w:del w:id="345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53" w:author=" " w:date="2019-05-27T04:43:00Z"/>
              </w:rPr>
            </w:pPr>
            <w:del w:id="3454" w:author=" " w:date="2019-05-27T04:43:00Z">
              <w:r w:rsidRPr="008F103D" w:rsidDel="00413606">
                <w:delText>Completed</w:delText>
              </w:r>
            </w:del>
          </w:p>
        </w:tc>
      </w:tr>
      <w:tr w:rsidR="00582E84" w:rsidRPr="008F103D" w:rsidDel="00413606" w:rsidTr="004C693F">
        <w:trPr>
          <w:gridBefore w:val="1"/>
          <w:wBefore w:w="6" w:type="pct"/>
          <w:cantSplit/>
          <w:del w:id="345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56" w:author=" " w:date="2019-05-27T04:43:00Z"/>
              </w:rPr>
            </w:pPr>
            <w:del w:id="3457" w:author=" " w:date="2019-05-27T04:43:00Z">
              <w:r w:rsidRPr="008F103D" w:rsidDel="00413606">
                <w:delText>DC_5A_n260(2D-O)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58" w:author=" " w:date="2019-05-27T04:43:00Z"/>
              </w:rPr>
            </w:pPr>
            <w:del w:id="345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60" w:author=" " w:date="2019-05-27T04:43:00Z"/>
              </w:rPr>
            </w:pPr>
            <w:del w:id="346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62" w:author=" " w:date="2019-05-27T04:43:00Z"/>
              </w:rPr>
            </w:pPr>
            <w:del w:id="346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64" w:author=" " w:date="2019-05-27T04:43:00Z"/>
              </w:rPr>
            </w:pPr>
            <w:del w:id="346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66" w:author=" " w:date="2019-05-27T04:43:00Z"/>
              </w:rPr>
            </w:pPr>
            <w:del w:id="346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68" w:author=" " w:date="2019-05-27T04:43:00Z"/>
              </w:rPr>
            </w:pPr>
            <w:del w:id="3469" w:author=" " w:date="2019-05-27T04:43:00Z">
              <w:r w:rsidRPr="008F103D" w:rsidDel="00413606">
                <w:delText>Completed</w:delText>
              </w:r>
            </w:del>
          </w:p>
        </w:tc>
      </w:tr>
      <w:tr w:rsidR="00582E84" w:rsidRPr="008F103D" w:rsidDel="00413606" w:rsidTr="004C693F">
        <w:trPr>
          <w:gridBefore w:val="1"/>
          <w:wBefore w:w="6" w:type="pct"/>
          <w:cantSplit/>
          <w:del w:id="347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71" w:author=" " w:date="2019-05-27T04:43:00Z"/>
              </w:rPr>
            </w:pPr>
            <w:del w:id="3472" w:author=" " w:date="2019-05-27T04:43:00Z">
              <w:r w:rsidRPr="008F103D" w:rsidDel="00413606">
                <w:delText>DC_5A_n260(G-2O)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73" w:author=" " w:date="2019-05-27T04:43:00Z"/>
              </w:rPr>
            </w:pPr>
            <w:del w:id="347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75" w:author=" " w:date="2019-05-27T04:43:00Z"/>
              </w:rPr>
            </w:pPr>
            <w:del w:id="347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77" w:author=" " w:date="2019-05-27T04:43:00Z"/>
              </w:rPr>
            </w:pPr>
            <w:del w:id="347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79" w:author=" " w:date="2019-05-27T04:43:00Z"/>
              </w:rPr>
            </w:pPr>
            <w:del w:id="348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81" w:author=" " w:date="2019-05-27T04:43:00Z"/>
              </w:rPr>
            </w:pPr>
            <w:del w:id="348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83" w:author=" " w:date="2019-05-27T04:43:00Z"/>
              </w:rPr>
            </w:pPr>
            <w:del w:id="3484" w:author=" " w:date="2019-05-27T04:43:00Z">
              <w:r w:rsidRPr="008F103D" w:rsidDel="00413606">
                <w:delText>Completed</w:delText>
              </w:r>
            </w:del>
          </w:p>
        </w:tc>
      </w:tr>
      <w:tr w:rsidR="00582E84" w:rsidRPr="008F103D" w:rsidDel="00413606" w:rsidTr="004C693F">
        <w:trPr>
          <w:gridBefore w:val="1"/>
          <w:wBefore w:w="6" w:type="pct"/>
          <w:cantSplit/>
          <w:del w:id="348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86" w:author=" " w:date="2019-05-27T04:43:00Z"/>
              </w:rPr>
            </w:pPr>
            <w:del w:id="3487" w:author=" " w:date="2019-05-27T04:43:00Z">
              <w:r w:rsidRPr="008F103D" w:rsidDel="00413606">
                <w:delText>DC_5A_n260(2G-2O)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88" w:author=" " w:date="2019-05-27T04:43:00Z"/>
              </w:rPr>
            </w:pPr>
            <w:del w:id="348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90" w:author=" " w:date="2019-05-27T04:43:00Z"/>
              </w:rPr>
            </w:pPr>
            <w:del w:id="349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92" w:author=" " w:date="2019-05-27T04:43:00Z"/>
              </w:rPr>
            </w:pPr>
            <w:del w:id="349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94" w:author=" " w:date="2019-05-27T04:43:00Z"/>
              </w:rPr>
            </w:pPr>
            <w:del w:id="349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96" w:author=" " w:date="2019-05-27T04:43:00Z"/>
              </w:rPr>
            </w:pPr>
            <w:del w:id="349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98" w:author=" " w:date="2019-05-27T04:43:00Z"/>
              </w:rPr>
            </w:pPr>
            <w:del w:id="3499" w:author=" " w:date="2019-05-27T04:43:00Z">
              <w:r w:rsidRPr="008F103D" w:rsidDel="00413606">
                <w:delText>Completed</w:delText>
              </w:r>
            </w:del>
          </w:p>
        </w:tc>
      </w:tr>
      <w:tr w:rsidR="00582E84" w:rsidRPr="008F103D" w:rsidDel="00413606" w:rsidTr="004C693F">
        <w:trPr>
          <w:gridBefore w:val="1"/>
          <w:wBefore w:w="6" w:type="pct"/>
          <w:cantSplit/>
          <w:del w:id="350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01" w:author=" " w:date="2019-05-27T04:43:00Z"/>
              </w:rPr>
            </w:pPr>
            <w:del w:id="3502" w:author=" " w:date="2019-05-27T04:43:00Z">
              <w:r w:rsidRPr="008F103D" w:rsidDel="00413606">
                <w:delText>DC_5A_n260(G-3O)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03" w:author=" " w:date="2019-05-27T04:43:00Z"/>
              </w:rPr>
            </w:pPr>
            <w:del w:id="350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05" w:author=" " w:date="2019-05-27T04:43:00Z"/>
              </w:rPr>
            </w:pPr>
            <w:del w:id="350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07" w:author=" " w:date="2019-05-27T04:43:00Z"/>
              </w:rPr>
            </w:pPr>
            <w:del w:id="350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09" w:author=" " w:date="2019-05-27T04:43:00Z"/>
              </w:rPr>
            </w:pPr>
            <w:del w:id="351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11" w:author=" " w:date="2019-05-27T04:43:00Z"/>
              </w:rPr>
            </w:pPr>
            <w:del w:id="351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13" w:author=" " w:date="2019-05-27T04:43:00Z"/>
              </w:rPr>
            </w:pPr>
            <w:del w:id="3514" w:author=" " w:date="2019-05-27T04:43:00Z">
              <w:r w:rsidRPr="008F103D" w:rsidDel="00413606">
                <w:delText>Completed</w:delText>
              </w:r>
            </w:del>
          </w:p>
        </w:tc>
      </w:tr>
      <w:tr w:rsidR="00582E84" w:rsidRPr="008F103D" w:rsidDel="00413606" w:rsidTr="004C693F">
        <w:trPr>
          <w:gridBefore w:val="1"/>
          <w:wBefore w:w="6" w:type="pct"/>
          <w:cantSplit/>
          <w:del w:id="351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16" w:author=" " w:date="2019-05-27T04:43:00Z"/>
              </w:rPr>
            </w:pPr>
            <w:del w:id="3517" w:author=" " w:date="2019-05-27T04:43:00Z">
              <w:r w:rsidRPr="008F103D" w:rsidDel="00413606">
                <w:delText>DC_5A_n260(2G-3O)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18" w:author=" " w:date="2019-05-27T04:43:00Z"/>
              </w:rPr>
            </w:pPr>
            <w:del w:id="351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20" w:author=" " w:date="2019-05-27T04:43:00Z"/>
              </w:rPr>
            </w:pPr>
            <w:del w:id="352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22" w:author=" " w:date="2019-05-27T04:43:00Z"/>
              </w:rPr>
            </w:pPr>
            <w:del w:id="352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24" w:author=" " w:date="2019-05-27T04:43:00Z"/>
              </w:rPr>
            </w:pPr>
            <w:del w:id="352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26" w:author=" " w:date="2019-05-27T04:43:00Z"/>
              </w:rPr>
            </w:pPr>
            <w:del w:id="352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28" w:author=" " w:date="2019-05-27T04:43:00Z"/>
              </w:rPr>
            </w:pPr>
            <w:del w:id="3529" w:author=" " w:date="2019-05-27T04:43:00Z">
              <w:r w:rsidRPr="008F103D" w:rsidDel="00413606">
                <w:delText>Completed</w:delText>
              </w:r>
            </w:del>
          </w:p>
        </w:tc>
      </w:tr>
      <w:tr w:rsidR="00582E84" w:rsidRPr="008F103D" w:rsidDel="00413606" w:rsidTr="004C693F">
        <w:trPr>
          <w:gridBefore w:val="1"/>
          <w:wBefore w:w="6" w:type="pct"/>
          <w:cantSplit/>
          <w:del w:id="353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31" w:author=" " w:date="2019-05-27T04:43:00Z"/>
              </w:rPr>
            </w:pPr>
            <w:del w:id="3532" w:author=" " w:date="2019-05-27T04:43:00Z">
              <w:r w:rsidRPr="008F103D" w:rsidDel="00413606">
                <w:delText>DC_5A_n260(G-4O)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33" w:author=" " w:date="2019-05-27T04:43:00Z"/>
              </w:rPr>
            </w:pPr>
            <w:del w:id="353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35" w:author=" " w:date="2019-05-27T04:43:00Z"/>
              </w:rPr>
            </w:pPr>
            <w:del w:id="353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37" w:author=" " w:date="2019-05-27T04:43:00Z"/>
              </w:rPr>
            </w:pPr>
            <w:del w:id="353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39" w:author=" " w:date="2019-05-27T04:43:00Z"/>
              </w:rPr>
            </w:pPr>
            <w:del w:id="354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41" w:author=" " w:date="2019-05-27T04:43:00Z"/>
              </w:rPr>
            </w:pPr>
            <w:del w:id="354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43" w:author=" " w:date="2019-05-27T04:43:00Z"/>
              </w:rPr>
            </w:pPr>
            <w:del w:id="3544" w:author=" " w:date="2019-05-27T04:43:00Z">
              <w:r w:rsidRPr="008F103D" w:rsidDel="00413606">
                <w:delText>Completed</w:delText>
              </w:r>
            </w:del>
          </w:p>
        </w:tc>
      </w:tr>
      <w:tr w:rsidR="00582E84" w:rsidRPr="008F103D" w:rsidDel="00413606" w:rsidTr="004C693F">
        <w:trPr>
          <w:gridBefore w:val="1"/>
          <w:wBefore w:w="6" w:type="pct"/>
          <w:cantSplit/>
          <w:del w:id="354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46" w:author=" " w:date="2019-05-27T04:43:00Z"/>
              </w:rPr>
            </w:pPr>
            <w:del w:id="3547" w:author=" " w:date="2019-05-27T04:43:00Z">
              <w:r w:rsidRPr="008F103D" w:rsidDel="00413606">
                <w:delText>DC_5A_n260(2G-4O)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48" w:author=" " w:date="2019-05-27T04:43:00Z"/>
              </w:rPr>
            </w:pPr>
            <w:del w:id="354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50" w:author=" " w:date="2019-05-27T04:43:00Z"/>
              </w:rPr>
            </w:pPr>
            <w:del w:id="355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52" w:author=" " w:date="2019-05-27T04:43:00Z"/>
              </w:rPr>
            </w:pPr>
            <w:del w:id="355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54" w:author=" " w:date="2019-05-27T04:43:00Z"/>
              </w:rPr>
            </w:pPr>
            <w:del w:id="355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56" w:author=" " w:date="2019-05-27T04:43:00Z"/>
              </w:rPr>
            </w:pPr>
            <w:del w:id="355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58" w:author=" " w:date="2019-05-27T04:43:00Z"/>
              </w:rPr>
            </w:pPr>
            <w:del w:id="3559" w:author=" " w:date="2019-05-27T04:43:00Z">
              <w:r w:rsidRPr="008F103D" w:rsidDel="00413606">
                <w:delText>Completed</w:delText>
              </w:r>
            </w:del>
          </w:p>
        </w:tc>
      </w:tr>
      <w:tr w:rsidR="00582E84" w:rsidRPr="008F103D" w:rsidDel="00413606" w:rsidTr="004C693F">
        <w:trPr>
          <w:gridBefore w:val="1"/>
          <w:wBefore w:w="6" w:type="pct"/>
          <w:cantSplit/>
          <w:del w:id="356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61" w:author=" " w:date="2019-05-27T04:43:00Z"/>
              </w:rPr>
            </w:pPr>
            <w:del w:id="3562" w:author=" " w:date="2019-05-27T04:43:00Z">
              <w:r w:rsidRPr="008F103D" w:rsidDel="00413606">
                <w:delText>DC_5A_n260(3G-O)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63" w:author=" " w:date="2019-05-27T04:43:00Z"/>
              </w:rPr>
            </w:pPr>
            <w:del w:id="356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65" w:author=" " w:date="2019-05-27T04:43:00Z"/>
              </w:rPr>
            </w:pPr>
            <w:del w:id="356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67" w:author=" " w:date="2019-05-27T04:43:00Z"/>
              </w:rPr>
            </w:pPr>
            <w:del w:id="356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69" w:author=" " w:date="2019-05-27T04:43:00Z"/>
              </w:rPr>
            </w:pPr>
            <w:del w:id="357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71" w:author=" " w:date="2019-05-27T04:43:00Z"/>
              </w:rPr>
            </w:pPr>
            <w:del w:id="357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73" w:author=" " w:date="2019-05-27T04:43:00Z"/>
              </w:rPr>
            </w:pPr>
            <w:del w:id="3574" w:author=" " w:date="2019-05-27T04:43:00Z">
              <w:r w:rsidRPr="008F103D" w:rsidDel="00413606">
                <w:delText>Completed</w:delText>
              </w:r>
            </w:del>
          </w:p>
        </w:tc>
      </w:tr>
      <w:tr w:rsidR="00582E84" w:rsidRPr="008F103D" w:rsidDel="00413606" w:rsidTr="004C693F">
        <w:trPr>
          <w:gridBefore w:val="1"/>
          <w:wBefore w:w="6" w:type="pct"/>
          <w:cantSplit/>
          <w:del w:id="357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76" w:author=" " w:date="2019-05-27T04:43:00Z"/>
              </w:rPr>
            </w:pPr>
            <w:del w:id="3577" w:author=" " w:date="2019-05-27T04:43:00Z">
              <w:r w:rsidRPr="008F103D" w:rsidDel="00413606">
                <w:delText>DC_5A_n260(4G-O)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78" w:author=" " w:date="2019-05-27T04:43:00Z"/>
              </w:rPr>
            </w:pPr>
            <w:del w:id="357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80" w:author=" " w:date="2019-05-27T04:43:00Z"/>
              </w:rPr>
            </w:pPr>
            <w:del w:id="358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82" w:author=" " w:date="2019-05-27T04:43:00Z"/>
              </w:rPr>
            </w:pPr>
            <w:del w:id="358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84" w:author=" " w:date="2019-05-27T04:43:00Z"/>
              </w:rPr>
            </w:pPr>
            <w:del w:id="358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86" w:author=" " w:date="2019-05-27T04:43:00Z"/>
              </w:rPr>
            </w:pPr>
            <w:del w:id="358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88" w:author=" " w:date="2019-05-27T04:43:00Z"/>
              </w:rPr>
            </w:pPr>
            <w:del w:id="3589" w:author=" " w:date="2019-05-27T04:43:00Z">
              <w:r w:rsidRPr="008F103D" w:rsidDel="00413606">
                <w:delText>Completed</w:delText>
              </w:r>
            </w:del>
          </w:p>
        </w:tc>
      </w:tr>
      <w:tr w:rsidR="00582E84" w:rsidRPr="008F103D" w:rsidDel="00413606" w:rsidTr="004C693F">
        <w:trPr>
          <w:gridBefore w:val="1"/>
          <w:wBefore w:w="6" w:type="pct"/>
          <w:cantSplit/>
          <w:del w:id="359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91" w:author=" " w:date="2019-05-27T04:43:00Z"/>
              </w:rPr>
            </w:pPr>
            <w:del w:id="3592" w:author=" " w:date="2019-05-27T04:43:00Z">
              <w:r w:rsidRPr="008F103D" w:rsidDel="00413606">
                <w:delText>DC_5A_n260(H-O)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93" w:author=" " w:date="2019-05-27T04:43:00Z"/>
              </w:rPr>
            </w:pPr>
            <w:del w:id="359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95" w:author=" " w:date="2019-05-27T04:43:00Z"/>
              </w:rPr>
            </w:pPr>
            <w:del w:id="359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97" w:author=" " w:date="2019-05-27T04:43:00Z"/>
              </w:rPr>
            </w:pPr>
            <w:del w:id="359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99" w:author=" " w:date="2019-05-27T04:43:00Z"/>
              </w:rPr>
            </w:pPr>
            <w:del w:id="360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01" w:author=" " w:date="2019-05-27T04:43:00Z"/>
              </w:rPr>
            </w:pPr>
            <w:del w:id="360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03" w:author=" " w:date="2019-05-27T04:43:00Z"/>
              </w:rPr>
            </w:pPr>
            <w:del w:id="3604" w:author=" " w:date="2019-05-27T04:43:00Z">
              <w:r w:rsidRPr="008F103D" w:rsidDel="00413606">
                <w:delText>Completed</w:delText>
              </w:r>
            </w:del>
          </w:p>
        </w:tc>
      </w:tr>
      <w:tr w:rsidR="00582E84" w:rsidRPr="008F103D" w:rsidDel="00413606" w:rsidTr="004C693F">
        <w:trPr>
          <w:gridBefore w:val="1"/>
          <w:wBefore w:w="6" w:type="pct"/>
          <w:cantSplit/>
          <w:del w:id="360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06" w:author=" " w:date="2019-05-27T04:43:00Z"/>
              </w:rPr>
            </w:pPr>
            <w:del w:id="3607" w:author=" " w:date="2019-05-27T04:43:00Z">
              <w:r w:rsidRPr="008F103D" w:rsidDel="00413606">
                <w:delText>DC_5A_n260(2H-O)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08" w:author=" " w:date="2019-05-27T04:43:00Z"/>
              </w:rPr>
            </w:pPr>
            <w:del w:id="360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10" w:author=" " w:date="2019-05-27T04:43:00Z"/>
              </w:rPr>
            </w:pPr>
            <w:del w:id="361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12" w:author=" " w:date="2019-05-27T04:43:00Z"/>
              </w:rPr>
            </w:pPr>
            <w:del w:id="361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14" w:author=" " w:date="2019-05-27T04:43:00Z"/>
              </w:rPr>
            </w:pPr>
            <w:del w:id="361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16" w:author=" " w:date="2019-05-27T04:43:00Z"/>
              </w:rPr>
            </w:pPr>
            <w:del w:id="361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18" w:author=" " w:date="2019-05-27T04:43:00Z"/>
              </w:rPr>
            </w:pPr>
            <w:del w:id="3619" w:author=" " w:date="2019-05-27T04:43:00Z">
              <w:r w:rsidRPr="008F103D" w:rsidDel="00413606">
                <w:delText>Completed</w:delText>
              </w:r>
            </w:del>
          </w:p>
        </w:tc>
      </w:tr>
      <w:tr w:rsidR="00582E84" w:rsidRPr="008F103D" w:rsidDel="00413606" w:rsidTr="004C693F">
        <w:trPr>
          <w:gridBefore w:val="1"/>
          <w:wBefore w:w="6" w:type="pct"/>
          <w:cantSplit/>
          <w:del w:id="362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21" w:author=" " w:date="2019-05-27T04:43:00Z"/>
              </w:rPr>
            </w:pPr>
            <w:del w:id="3622" w:author=" " w:date="2019-05-27T04:43:00Z">
              <w:r w:rsidRPr="008F103D" w:rsidDel="00413606">
                <w:delText>DC_13A_n260(5A)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23" w:author=" " w:date="2019-05-27T04:43:00Z"/>
              </w:rPr>
            </w:pPr>
            <w:del w:id="362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25" w:author=" " w:date="2019-05-27T04:43:00Z"/>
              </w:rPr>
            </w:pPr>
            <w:del w:id="362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27" w:author=" " w:date="2019-05-27T04:43:00Z"/>
              </w:rPr>
            </w:pPr>
            <w:del w:id="362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29" w:author=" " w:date="2019-05-27T04:43:00Z"/>
              </w:rPr>
            </w:pPr>
            <w:del w:id="363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31" w:author=" " w:date="2019-05-27T04:43:00Z"/>
              </w:rPr>
            </w:pPr>
            <w:del w:id="363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33" w:author=" " w:date="2019-05-27T04:43:00Z"/>
              </w:rPr>
            </w:pPr>
            <w:del w:id="3634" w:author=" " w:date="2019-05-27T04:43:00Z">
              <w:r w:rsidRPr="008F103D" w:rsidDel="00413606">
                <w:delText>Completed</w:delText>
              </w:r>
            </w:del>
          </w:p>
        </w:tc>
      </w:tr>
      <w:tr w:rsidR="00582E84" w:rsidRPr="008F103D" w:rsidDel="00413606" w:rsidTr="004C693F">
        <w:trPr>
          <w:gridBefore w:val="1"/>
          <w:wBefore w:w="6" w:type="pct"/>
          <w:cantSplit/>
          <w:del w:id="363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36" w:author=" " w:date="2019-05-27T04:43:00Z"/>
              </w:rPr>
            </w:pPr>
            <w:del w:id="3637" w:author=" " w:date="2019-05-27T04:43:00Z">
              <w:r w:rsidRPr="008F103D" w:rsidDel="00413606">
                <w:delText>DC_13A_n260(6A)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38" w:author=" " w:date="2019-05-27T04:43:00Z"/>
              </w:rPr>
            </w:pPr>
            <w:del w:id="363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40" w:author=" " w:date="2019-05-27T04:43:00Z"/>
              </w:rPr>
            </w:pPr>
            <w:del w:id="364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42" w:author=" " w:date="2019-05-27T04:43:00Z"/>
              </w:rPr>
            </w:pPr>
            <w:del w:id="364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44" w:author=" " w:date="2019-05-27T04:43:00Z"/>
              </w:rPr>
            </w:pPr>
            <w:del w:id="364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46" w:author=" " w:date="2019-05-27T04:43:00Z"/>
              </w:rPr>
            </w:pPr>
            <w:del w:id="364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48" w:author=" " w:date="2019-05-27T04:43:00Z"/>
              </w:rPr>
            </w:pPr>
            <w:del w:id="3649" w:author=" " w:date="2019-05-27T04:43:00Z">
              <w:r w:rsidRPr="008F103D" w:rsidDel="00413606">
                <w:delText>Completed</w:delText>
              </w:r>
            </w:del>
          </w:p>
        </w:tc>
      </w:tr>
      <w:tr w:rsidR="00582E84" w:rsidRPr="008F103D" w:rsidDel="00413606" w:rsidTr="004C693F">
        <w:trPr>
          <w:gridBefore w:val="1"/>
          <w:wBefore w:w="6" w:type="pct"/>
          <w:cantSplit/>
          <w:del w:id="365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51" w:author=" " w:date="2019-05-27T04:43:00Z"/>
              </w:rPr>
            </w:pPr>
            <w:del w:id="3652" w:author=" " w:date="2019-05-27T04:43:00Z">
              <w:r w:rsidRPr="008F103D" w:rsidDel="00413606">
                <w:delText>DC_13A_n260(7A)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53" w:author=" " w:date="2019-05-27T04:43:00Z"/>
              </w:rPr>
            </w:pPr>
            <w:del w:id="365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55" w:author=" " w:date="2019-05-27T04:43:00Z"/>
              </w:rPr>
            </w:pPr>
            <w:del w:id="365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57" w:author=" " w:date="2019-05-27T04:43:00Z"/>
              </w:rPr>
            </w:pPr>
            <w:del w:id="365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59" w:author=" " w:date="2019-05-27T04:43:00Z"/>
              </w:rPr>
            </w:pPr>
            <w:del w:id="366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61" w:author=" " w:date="2019-05-27T04:43:00Z"/>
              </w:rPr>
            </w:pPr>
            <w:del w:id="366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63" w:author=" " w:date="2019-05-27T04:43:00Z"/>
              </w:rPr>
            </w:pPr>
            <w:del w:id="3664" w:author=" " w:date="2019-05-27T04:43:00Z">
              <w:r w:rsidRPr="008F103D" w:rsidDel="00413606">
                <w:delText>Completed</w:delText>
              </w:r>
            </w:del>
          </w:p>
        </w:tc>
      </w:tr>
      <w:tr w:rsidR="00582E84" w:rsidRPr="008F103D" w:rsidDel="00413606" w:rsidTr="004C693F">
        <w:trPr>
          <w:gridBefore w:val="1"/>
          <w:wBefore w:w="6" w:type="pct"/>
          <w:cantSplit/>
          <w:del w:id="366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66" w:author=" " w:date="2019-05-27T04:43:00Z"/>
              </w:rPr>
            </w:pPr>
            <w:del w:id="3667" w:author=" " w:date="2019-05-27T04:43:00Z">
              <w:r w:rsidRPr="008F103D" w:rsidDel="00413606">
                <w:delText>DC_13A_n260(8A)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68" w:author=" " w:date="2019-05-27T04:43:00Z"/>
              </w:rPr>
            </w:pPr>
            <w:del w:id="366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70" w:author=" " w:date="2019-05-27T04:43:00Z"/>
              </w:rPr>
            </w:pPr>
            <w:del w:id="367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72" w:author=" " w:date="2019-05-27T04:43:00Z"/>
              </w:rPr>
            </w:pPr>
            <w:del w:id="367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74" w:author=" " w:date="2019-05-27T04:43:00Z"/>
              </w:rPr>
            </w:pPr>
            <w:del w:id="367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76" w:author=" " w:date="2019-05-27T04:43:00Z"/>
              </w:rPr>
            </w:pPr>
            <w:del w:id="367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78" w:author=" " w:date="2019-05-27T04:43:00Z"/>
              </w:rPr>
            </w:pPr>
            <w:del w:id="3679" w:author=" " w:date="2019-05-27T04:43:00Z">
              <w:r w:rsidRPr="008F103D" w:rsidDel="00413606">
                <w:delText>Completed</w:delText>
              </w:r>
            </w:del>
          </w:p>
        </w:tc>
      </w:tr>
      <w:tr w:rsidR="00582E84" w:rsidRPr="008F103D" w:rsidDel="00413606" w:rsidTr="004C693F">
        <w:trPr>
          <w:gridBefore w:val="1"/>
          <w:wBefore w:w="6" w:type="pct"/>
          <w:cantSplit/>
          <w:del w:id="368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81" w:author=" " w:date="2019-05-27T04:43:00Z"/>
              </w:rPr>
            </w:pPr>
            <w:del w:id="3682" w:author=" " w:date="2019-05-27T04:43:00Z">
              <w:r w:rsidRPr="008F103D" w:rsidDel="00413606">
                <w:delText>DC_13A_n260(2D)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83" w:author=" " w:date="2019-05-27T04:43:00Z"/>
              </w:rPr>
            </w:pPr>
            <w:del w:id="368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85" w:author=" " w:date="2019-05-27T04:43:00Z"/>
              </w:rPr>
            </w:pPr>
            <w:del w:id="368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87" w:author=" " w:date="2019-05-27T04:43:00Z"/>
              </w:rPr>
            </w:pPr>
            <w:del w:id="368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89" w:author=" " w:date="2019-05-27T04:43:00Z"/>
              </w:rPr>
            </w:pPr>
            <w:del w:id="369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91" w:author=" " w:date="2019-05-27T04:43:00Z"/>
              </w:rPr>
            </w:pPr>
            <w:del w:id="369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93" w:author=" " w:date="2019-05-27T04:43:00Z"/>
              </w:rPr>
            </w:pPr>
            <w:del w:id="3694" w:author=" " w:date="2019-05-27T04:43:00Z">
              <w:r w:rsidRPr="008F103D" w:rsidDel="00413606">
                <w:delText>Completed</w:delText>
              </w:r>
            </w:del>
          </w:p>
        </w:tc>
      </w:tr>
      <w:tr w:rsidR="00582E84" w:rsidRPr="008F103D" w:rsidDel="00413606" w:rsidTr="004C693F">
        <w:trPr>
          <w:gridBefore w:val="1"/>
          <w:wBefore w:w="6" w:type="pct"/>
          <w:cantSplit/>
          <w:del w:id="369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96" w:author=" " w:date="2019-05-27T04:43:00Z"/>
              </w:rPr>
            </w:pPr>
            <w:del w:id="3697" w:author=" " w:date="2019-05-27T04:43:00Z">
              <w:r w:rsidRPr="008F103D" w:rsidDel="00413606">
                <w:delText>DC_13A_n260(2G)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98" w:author=" " w:date="2019-05-27T04:43:00Z"/>
              </w:rPr>
            </w:pPr>
            <w:del w:id="369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00" w:author=" " w:date="2019-05-27T04:43:00Z"/>
              </w:rPr>
            </w:pPr>
            <w:del w:id="370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02" w:author=" " w:date="2019-05-27T04:43:00Z"/>
              </w:rPr>
            </w:pPr>
            <w:del w:id="370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04" w:author=" " w:date="2019-05-27T04:43:00Z"/>
              </w:rPr>
            </w:pPr>
            <w:del w:id="370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06" w:author=" " w:date="2019-05-27T04:43:00Z"/>
              </w:rPr>
            </w:pPr>
            <w:del w:id="370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08" w:author=" " w:date="2019-05-27T04:43:00Z"/>
              </w:rPr>
            </w:pPr>
            <w:del w:id="3709" w:author=" " w:date="2019-05-27T04:43:00Z">
              <w:r w:rsidRPr="008F103D" w:rsidDel="00413606">
                <w:delText>Completed</w:delText>
              </w:r>
            </w:del>
          </w:p>
        </w:tc>
      </w:tr>
      <w:tr w:rsidR="00582E84" w:rsidRPr="008F103D" w:rsidDel="00413606" w:rsidTr="004C693F">
        <w:trPr>
          <w:gridBefore w:val="1"/>
          <w:wBefore w:w="6" w:type="pct"/>
          <w:cantSplit/>
          <w:del w:id="371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11" w:author=" " w:date="2019-05-27T04:43:00Z"/>
              </w:rPr>
            </w:pPr>
            <w:del w:id="3712" w:author=" " w:date="2019-05-27T04:43:00Z">
              <w:r w:rsidRPr="008F103D" w:rsidDel="00413606">
                <w:delText>DC_13A_n260(3G)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13" w:author=" " w:date="2019-05-27T04:43:00Z"/>
              </w:rPr>
            </w:pPr>
            <w:del w:id="371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15" w:author=" " w:date="2019-05-27T04:43:00Z"/>
              </w:rPr>
            </w:pPr>
            <w:del w:id="371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17" w:author=" " w:date="2019-05-27T04:43:00Z"/>
              </w:rPr>
            </w:pPr>
            <w:del w:id="371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19" w:author=" " w:date="2019-05-27T04:43:00Z"/>
              </w:rPr>
            </w:pPr>
            <w:del w:id="372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21" w:author=" " w:date="2019-05-27T04:43:00Z"/>
              </w:rPr>
            </w:pPr>
            <w:del w:id="372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23" w:author=" " w:date="2019-05-27T04:43:00Z"/>
              </w:rPr>
            </w:pPr>
            <w:del w:id="3724" w:author=" " w:date="2019-05-27T04:43:00Z">
              <w:r w:rsidRPr="008F103D" w:rsidDel="00413606">
                <w:delText>Completed</w:delText>
              </w:r>
            </w:del>
          </w:p>
        </w:tc>
      </w:tr>
      <w:tr w:rsidR="00582E84" w:rsidRPr="008F103D" w:rsidDel="00413606" w:rsidTr="004C693F">
        <w:trPr>
          <w:gridBefore w:val="1"/>
          <w:wBefore w:w="6" w:type="pct"/>
          <w:cantSplit/>
          <w:del w:id="372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26" w:author=" " w:date="2019-05-27T04:43:00Z"/>
              </w:rPr>
            </w:pPr>
            <w:del w:id="3727" w:author=" " w:date="2019-05-27T04:43:00Z">
              <w:r w:rsidRPr="008F103D" w:rsidDel="00413606">
                <w:delText>DC_13A_n260(4G)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28" w:author=" " w:date="2019-05-27T04:43:00Z"/>
              </w:rPr>
            </w:pPr>
            <w:del w:id="372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30" w:author=" " w:date="2019-05-27T04:43:00Z"/>
              </w:rPr>
            </w:pPr>
            <w:del w:id="373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32" w:author=" " w:date="2019-05-27T04:43:00Z"/>
              </w:rPr>
            </w:pPr>
            <w:del w:id="373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34" w:author=" " w:date="2019-05-27T04:43:00Z"/>
              </w:rPr>
            </w:pPr>
            <w:del w:id="373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36" w:author=" " w:date="2019-05-27T04:43:00Z"/>
              </w:rPr>
            </w:pPr>
            <w:del w:id="373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38" w:author=" " w:date="2019-05-27T04:43:00Z"/>
              </w:rPr>
            </w:pPr>
            <w:del w:id="3739" w:author=" " w:date="2019-05-27T04:43:00Z">
              <w:r w:rsidRPr="008F103D" w:rsidDel="00413606">
                <w:delText>Completed</w:delText>
              </w:r>
            </w:del>
          </w:p>
        </w:tc>
      </w:tr>
      <w:tr w:rsidR="00582E84" w:rsidRPr="008F103D" w:rsidDel="00413606" w:rsidTr="004C693F">
        <w:trPr>
          <w:gridBefore w:val="1"/>
          <w:wBefore w:w="6" w:type="pct"/>
          <w:cantSplit/>
          <w:del w:id="374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41" w:author=" " w:date="2019-05-27T04:43:00Z"/>
              </w:rPr>
            </w:pPr>
            <w:del w:id="3742" w:author=" " w:date="2019-05-27T04:43:00Z">
              <w:r w:rsidRPr="008F103D" w:rsidDel="00413606">
                <w:delText>DC_13A_n260(2H)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43" w:author=" " w:date="2019-05-27T04:43:00Z"/>
              </w:rPr>
            </w:pPr>
            <w:del w:id="374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45" w:author=" " w:date="2019-05-27T04:43:00Z"/>
              </w:rPr>
            </w:pPr>
            <w:del w:id="374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47" w:author=" " w:date="2019-05-27T04:43:00Z"/>
              </w:rPr>
            </w:pPr>
            <w:del w:id="374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49" w:author=" " w:date="2019-05-27T04:43:00Z"/>
              </w:rPr>
            </w:pPr>
            <w:del w:id="375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51" w:author=" " w:date="2019-05-27T04:43:00Z"/>
              </w:rPr>
            </w:pPr>
            <w:del w:id="375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53" w:author=" " w:date="2019-05-27T04:43:00Z"/>
              </w:rPr>
            </w:pPr>
            <w:del w:id="3754" w:author=" " w:date="2019-05-27T04:43:00Z">
              <w:r w:rsidRPr="008F103D" w:rsidDel="00413606">
                <w:delText>Completed</w:delText>
              </w:r>
            </w:del>
          </w:p>
        </w:tc>
      </w:tr>
      <w:tr w:rsidR="00582E84" w:rsidRPr="008F103D" w:rsidDel="00413606" w:rsidTr="004C693F">
        <w:trPr>
          <w:gridBefore w:val="1"/>
          <w:wBefore w:w="6" w:type="pct"/>
          <w:cantSplit/>
          <w:del w:id="375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56" w:author=" " w:date="2019-05-27T04:43:00Z"/>
              </w:rPr>
            </w:pPr>
            <w:del w:id="3757" w:author=" " w:date="2019-05-27T04:43:00Z">
              <w:r w:rsidRPr="008F103D" w:rsidDel="00413606">
                <w:delText>DC_13A_n260(2O)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58" w:author=" " w:date="2019-05-27T04:43:00Z"/>
              </w:rPr>
            </w:pPr>
            <w:del w:id="375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60" w:author=" " w:date="2019-05-27T04:43:00Z"/>
              </w:rPr>
            </w:pPr>
            <w:del w:id="376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62" w:author=" " w:date="2019-05-27T04:43:00Z"/>
              </w:rPr>
            </w:pPr>
            <w:del w:id="376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64" w:author=" " w:date="2019-05-27T04:43:00Z"/>
              </w:rPr>
            </w:pPr>
            <w:del w:id="376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66" w:author=" " w:date="2019-05-27T04:43:00Z"/>
              </w:rPr>
            </w:pPr>
            <w:del w:id="376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68" w:author=" " w:date="2019-05-27T04:43:00Z"/>
              </w:rPr>
            </w:pPr>
            <w:del w:id="3769" w:author=" " w:date="2019-05-27T04:43:00Z">
              <w:r w:rsidRPr="008F103D" w:rsidDel="00413606">
                <w:delText>Completed</w:delText>
              </w:r>
            </w:del>
          </w:p>
        </w:tc>
      </w:tr>
      <w:tr w:rsidR="00582E84" w:rsidRPr="008F103D" w:rsidDel="00413606" w:rsidTr="004C693F">
        <w:trPr>
          <w:gridBefore w:val="1"/>
          <w:wBefore w:w="6" w:type="pct"/>
          <w:cantSplit/>
          <w:del w:id="377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71" w:author=" " w:date="2019-05-27T04:43:00Z"/>
              </w:rPr>
            </w:pPr>
            <w:del w:id="3772" w:author=" " w:date="2019-05-27T04:43:00Z">
              <w:r w:rsidRPr="008F103D" w:rsidDel="00413606">
                <w:delText>DC_13A_n260(3O)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73" w:author=" " w:date="2019-05-27T04:43:00Z"/>
              </w:rPr>
            </w:pPr>
            <w:del w:id="377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75" w:author=" " w:date="2019-05-27T04:43:00Z"/>
              </w:rPr>
            </w:pPr>
            <w:del w:id="377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77" w:author=" " w:date="2019-05-27T04:43:00Z"/>
              </w:rPr>
            </w:pPr>
            <w:del w:id="377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79" w:author=" " w:date="2019-05-27T04:43:00Z"/>
              </w:rPr>
            </w:pPr>
            <w:del w:id="378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81" w:author=" " w:date="2019-05-27T04:43:00Z"/>
              </w:rPr>
            </w:pPr>
            <w:del w:id="378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83" w:author=" " w:date="2019-05-27T04:43:00Z"/>
              </w:rPr>
            </w:pPr>
            <w:del w:id="3784" w:author=" " w:date="2019-05-27T04:43:00Z">
              <w:r w:rsidRPr="008F103D" w:rsidDel="00413606">
                <w:delText>Completed</w:delText>
              </w:r>
            </w:del>
          </w:p>
        </w:tc>
      </w:tr>
      <w:tr w:rsidR="00582E84" w:rsidRPr="008F103D" w:rsidDel="00413606" w:rsidTr="004C693F">
        <w:trPr>
          <w:gridBefore w:val="1"/>
          <w:wBefore w:w="6" w:type="pct"/>
          <w:cantSplit/>
          <w:del w:id="378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86" w:author=" " w:date="2019-05-27T04:43:00Z"/>
              </w:rPr>
            </w:pPr>
            <w:del w:id="3787" w:author=" " w:date="2019-05-27T04:43:00Z">
              <w:r w:rsidRPr="008F103D" w:rsidDel="00413606">
                <w:delText>DC_13A_n260(4O)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88" w:author=" " w:date="2019-05-27T04:43:00Z"/>
              </w:rPr>
            </w:pPr>
            <w:del w:id="378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90" w:author=" " w:date="2019-05-27T04:43:00Z"/>
              </w:rPr>
            </w:pPr>
            <w:del w:id="379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92" w:author=" " w:date="2019-05-27T04:43:00Z"/>
              </w:rPr>
            </w:pPr>
            <w:del w:id="379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94" w:author=" " w:date="2019-05-27T04:43:00Z"/>
              </w:rPr>
            </w:pPr>
            <w:del w:id="379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96" w:author=" " w:date="2019-05-27T04:43:00Z"/>
              </w:rPr>
            </w:pPr>
            <w:del w:id="379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98" w:author=" " w:date="2019-05-27T04:43:00Z"/>
              </w:rPr>
            </w:pPr>
            <w:del w:id="3799" w:author=" " w:date="2019-05-27T04:43:00Z">
              <w:r w:rsidRPr="008F103D" w:rsidDel="00413606">
                <w:delText>Completed</w:delText>
              </w:r>
            </w:del>
          </w:p>
        </w:tc>
      </w:tr>
      <w:tr w:rsidR="00582E84" w:rsidRPr="008F103D" w:rsidDel="00413606" w:rsidTr="004C693F">
        <w:trPr>
          <w:gridBefore w:val="1"/>
          <w:wBefore w:w="6" w:type="pct"/>
          <w:cantSplit/>
          <w:del w:id="380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01" w:author=" " w:date="2019-05-27T04:43:00Z"/>
              </w:rPr>
            </w:pPr>
            <w:del w:id="3802" w:author=" " w:date="2019-05-27T04:43:00Z">
              <w:r w:rsidRPr="008F103D" w:rsidDel="00413606">
                <w:delText>DC_66A_n260(2D)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03" w:author=" " w:date="2019-05-27T04:43:00Z"/>
              </w:rPr>
            </w:pPr>
            <w:del w:id="380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05" w:author=" " w:date="2019-05-27T04:43:00Z"/>
              </w:rPr>
            </w:pPr>
            <w:del w:id="380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07" w:author=" " w:date="2019-05-27T04:43:00Z"/>
              </w:rPr>
            </w:pPr>
            <w:del w:id="380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09" w:author=" " w:date="2019-05-27T04:43:00Z"/>
              </w:rPr>
            </w:pPr>
            <w:del w:id="381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11" w:author=" " w:date="2019-05-27T04:43:00Z"/>
              </w:rPr>
            </w:pPr>
            <w:del w:id="381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13" w:author=" " w:date="2019-05-27T04:43:00Z"/>
              </w:rPr>
            </w:pPr>
            <w:del w:id="3814" w:author=" " w:date="2019-05-27T04:43:00Z">
              <w:r w:rsidRPr="008F103D" w:rsidDel="00413606">
                <w:delText>Completed</w:delText>
              </w:r>
            </w:del>
          </w:p>
        </w:tc>
      </w:tr>
      <w:tr w:rsidR="00582E84" w:rsidRPr="008F103D" w:rsidDel="00413606" w:rsidTr="004C693F">
        <w:trPr>
          <w:gridBefore w:val="1"/>
          <w:wBefore w:w="6" w:type="pct"/>
          <w:cantSplit/>
          <w:del w:id="381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16" w:author=" " w:date="2019-05-27T04:43:00Z"/>
              </w:rPr>
            </w:pPr>
            <w:del w:id="3817" w:author=" " w:date="2019-05-27T04:43:00Z">
              <w:r w:rsidRPr="008F103D" w:rsidDel="00413606">
                <w:delText>DC_66A_n260(3G)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18" w:author=" " w:date="2019-05-27T04:43:00Z"/>
              </w:rPr>
            </w:pPr>
            <w:del w:id="381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20" w:author=" " w:date="2019-05-27T04:43:00Z"/>
              </w:rPr>
            </w:pPr>
            <w:del w:id="382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22" w:author=" " w:date="2019-05-27T04:43:00Z"/>
              </w:rPr>
            </w:pPr>
            <w:del w:id="382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24" w:author=" " w:date="2019-05-27T04:43:00Z"/>
              </w:rPr>
            </w:pPr>
            <w:del w:id="382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26" w:author=" " w:date="2019-05-27T04:43:00Z"/>
              </w:rPr>
            </w:pPr>
            <w:del w:id="382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28" w:author=" " w:date="2019-05-27T04:43:00Z"/>
              </w:rPr>
            </w:pPr>
            <w:del w:id="3829" w:author=" " w:date="2019-05-27T04:43:00Z">
              <w:r w:rsidRPr="008F103D" w:rsidDel="00413606">
                <w:delText>Completed</w:delText>
              </w:r>
            </w:del>
          </w:p>
        </w:tc>
      </w:tr>
      <w:tr w:rsidR="00582E84" w:rsidRPr="008F103D" w:rsidDel="00413606" w:rsidTr="004C693F">
        <w:trPr>
          <w:gridBefore w:val="1"/>
          <w:wBefore w:w="6" w:type="pct"/>
          <w:cantSplit/>
          <w:del w:id="383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31" w:author=" " w:date="2019-05-27T04:43:00Z"/>
              </w:rPr>
            </w:pPr>
            <w:del w:id="3832" w:author=" " w:date="2019-05-27T04:43:00Z">
              <w:r w:rsidRPr="008F103D" w:rsidDel="00413606">
                <w:delText>DC_66A_n260(4G)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33" w:author=" " w:date="2019-05-27T04:43:00Z"/>
              </w:rPr>
            </w:pPr>
            <w:del w:id="383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35" w:author=" " w:date="2019-05-27T04:43:00Z"/>
              </w:rPr>
            </w:pPr>
            <w:del w:id="383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37" w:author=" " w:date="2019-05-27T04:43:00Z"/>
              </w:rPr>
            </w:pPr>
            <w:del w:id="383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39" w:author=" " w:date="2019-05-27T04:43:00Z"/>
              </w:rPr>
            </w:pPr>
            <w:del w:id="384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41" w:author=" " w:date="2019-05-27T04:43:00Z"/>
              </w:rPr>
            </w:pPr>
            <w:del w:id="384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43" w:author=" " w:date="2019-05-27T04:43:00Z"/>
              </w:rPr>
            </w:pPr>
            <w:del w:id="3844" w:author=" " w:date="2019-05-27T04:43:00Z">
              <w:r w:rsidRPr="008F103D" w:rsidDel="00413606">
                <w:delText>Completed</w:delText>
              </w:r>
            </w:del>
          </w:p>
        </w:tc>
      </w:tr>
      <w:tr w:rsidR="00582E84" w:rsidRPr="008F103D" w:rsidDel="00413606" w:rsidTr="004C693F">
        <w:trPr>
          <w:gridBefore w:val="1"/>
          <w:wBefore w:w="6" w:type="pct"/>
          <w:cantSplit/>
          <w:del w:id="384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46" w:author=" " w:date="2019-05-27T04:43:00Z"/>
              </w:rPr>
            </w:pPr>
            <w:del w:id="3847" w:author=" " w:date="2019-05-27T04:43:00Z">
              <w:r w:rsidRPr="008F103D" w:rsidDel="00413606">
                <w:delText>DC_66A_n260(2H)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48" w:author=" " w:date="2019-05-27T04:43:00Z"/>
              </w:rPr>
            </w:pPr>
            <w:del w:id="384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50" w:author=" " w:date="2019-05-27T04:43:00Z"/>
              </w:rPr>
            </w:pPr>
            <w:del w:id="385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52" w:author=" " w:date="2019-05-27T04:43:00Z"/>
              </w:rPr>
            </w:pPr>
            <w:del w:id="385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54" w:author=" " w:date="2019-05-27T04:43:00Z"/>
              </w:rPr>
            </w:pPr>
            <w:del w:id="385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56" w:author=" " w:date="2019-05-27T04:43:00Z"/>
              </w:rPr>
            </w:pPr>
            <w:del w:id="385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58" w:author=" " w:date="2019-05-27T04:43:00Z"/>
              </w:rPr>
            </w:pPr>
            <w:del w:id="3859" w:author=" " w:date="2019-05-27T04:43:00Z">
              <w:r w:rsidRPr="008F103D" w:rsidDel="00413606">
                <w:delText>Completed</w:delText>
              </w:r>
            </w:del>
          </w:p>
        </w:tc>
      </w:tr>
      <w:tr w:rsidR="00582E84" w:rsidRPr="008F103D" w:rsidDel="00413606" w:rsidTr="004C693F">
        <w:trPr>
          <w:gridBefore w:val="1"/>
          <w:wBefore w:w="6" w:type="pct"/>
          <w:cantSplit/>
          <w:del w:id="386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61" w:author=" " w:date="2019-05-27T04:43:00Z"/>
              </w:rPr>
            </w:pPr>
            <w:del w:id="3862" w:author=" " w:date="2019-05-27T04:43:00Z">
              <w:r w:rsidRPr="008F103D" w:rsidDel="00413606">
                <w:delText>DC_66A_n260(A-D)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63" w:author=" " w:date="2019-05-27T04:43:00Z"/>
              </w:rPr>
            </w:pPr>
            <w:del w:id="386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65" w:author=" " w:date="2019-05-27T04:43:00Z"/>
              </w:rPr>
            </w:pPr>
            <w:del w:id="386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67" w:author=" " w:date="2019-05-27T04:43:00Z"/>
              </w:rPr>
            </w:pPr>
            <w:del w:id="386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69" w:author=" " w:date="2019-05-27T04:43:00Z"/>
              </w:rPr>
            </w:pPr>
            <w:del w:id="387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71" w:author=" " w:date="2019-05-27T04:43:00Z"/>
              </w:rPr>
            </w:pPr>
            <w:del w:id="387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73" w:author=" " w:date="2019-05-27T04:43:00Z"/>
              </w:rPr>
            </w:pPr>
            <w:del w:id="3874" w:author=" " w:date="2019-05-27T04:43:00Z">
              <w:r w:rsidRPr="008F103D" w:rsidDel="00413606">
                <w:delText>Completed</w:delText>
              </w:r>
            </w:del>
          </w:p>
        </w:tc>
      </w:tr>
      <w:tr w:rsidR="00582E84" w:rsidRPr="008F103D" w:rsidDel="00413606" w:rsidTr="004C693F">
        <w:trPr>
          <w:gridBefore w:val="1"/>
          <w:wBefore w:w="6" w:type="pct"/>
          <w:cantSplit/>
          <w:del w:id="387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76" w:author=" " w:date="2019-05-27T04:43:00Z"/>
              </w:rPr>
            </w:pPr>
            <w:del w:id="3877" w:author=" " w:date="2019-05-27T04:43:00Z">
              <w:r w:rsidRPr="008F103D" w:rsidDel="00413606">
                <w:delText>DC_66A_n260(2A-D)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78" w:author=" " w:date="2019-05-27T04:43:00Z"/>
              </w:rPr>
            </w:pPr>
            <w:del w:id="387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80" w:author=" " w:date="2019-05-27T04:43:00Z"/>
              </w:rPr>
            </w:pPr>
            <w:del w:id="388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82" w:author=" " w:date="2019-05-27T04:43:00Z"/>
              </w:rPr>
            </w:pPr>
            <w:del w:id="388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84" w:author=" " w:date="2019-05-27T04:43:00Z"/>
              </w:rPr>
            </w:pPr>
            <w:del w:id="388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86" w:author=" " w:date="2019-05-27T04:43:00Z"/>
              </w:rPr>
            </w:pPr>
            <w:del w:id="388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88" w:author=" " w:date="2019-05-27T04:43:00Z"/>
              </w:rPr>
            </w:pPr>
            <w:del w:id="3889" w:author=" " w:date="2019-05-27T04:43:00Z">
              <w:r w:rsidRPr="008F103D" w:rsidDel="00413606">
                <w:delText>Completed</w:delText>
              </w:r>
            </w:del>
          </w:p>
        </w:tc>
      </w:tr>
      <w:tr w:rsidR="00582E84" w:rsidRPr="008F103D" w:rsidDel="00413606" w:rsidTr="004C693F">
        <w:trPr>
          <w:gridBefore w:val="1"/>
          <w:wBefore w:w="6" w:type="pct"/>
          <w:cantSplit/>
          <w:del w:id="389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91" w:author=" " w:date="2019-05-27T04:43:00Z"/>
              </w:rPr>
            </w:pPr>
            <w:del w:id="3892" w:author=" " w:date="2019-05-27T04:43:00Z">
              <w:r w:rsidRPr="008F103D" w:rsidDel="00413606">
                <w:delText>DC_66A_n260(A-D-O)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93" w:author=" " w:date="2019-05-27T04:43:00Z"/>
              </w:rPr>
            </w:pPr>
            <w:del w:id="389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95" w:author=" " w:date="2019-05-27T04:43:00Z"/>
              </w:rPr>
            </w:pPr>
            <w:del w:id="389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97" w:author=" " w:date="2019-05-27T04:43:00Z"/>
              </w:rPr>
            </w:pPr>
            <w:del w:id="389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99" w:author=" " w:date="2019-05-27T04:43:00Z"/>
              </w:rPr>
            </w:pPr>
            <w:del w:id="390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01" w:author=" " w:date="2019-05-27T04:43:00Z"/>
              </w:rPr>
            </w:pPr>
            <w:del w:id="390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03" w:author=" " w:date="2019-05-27T04:43:00Z"/>
              </w:rPr>
            </w:pPr>
            <w:del w:id="3904" w:author=" " w:date="2019-05-27T04:43:00Z">
              <w:r w:rsidRPr="008F103D" w:rsidDel="00413606">
                <w:delText>Completed</w:delText>
              </w:r>
            </w:del>
          </w:p>
        </w:tc>
      </w:tr>
      <w:tr w:rsidR="00582E84" w:rsidRPr="008F103D" w:rsidDel="00413606" w:rsidTr="004C693F">
        <w:trPr>
          <w:gridBefore w:val="1"/>
          <w:wBefore w:w="6" w:type="pct"/>
          <w:cantSplit/>
          <w:del w:id="390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06" w:author=" " w:date="2019-05-27T04:43:00Z"/>
              </w:rPr>
            </w:pPr>
            <w:del w:id="3907" w:author=" " w:date="2019-05-27T04:43:00Z">
              <w:r w:rsidRPr="008F103D" w:rsidDel="00413606">
                <w:delText>DC_66A_n260(2A-D-O)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08" w:author=" " w:date="2019-05-27T04:43:00Z"/>
              </w:rPr>
            </w:pPr>
            <w:del w:id="390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10" w:author=" " w:date="2019-05-27T04:43:00Z"/>
              </w:rPr>
            </w:pPr>
            <w:del w:id="391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12" w:author=" " w:date="2019-05-27T04:43:00Z"/>
              </w:rPr>
            </w:pPr>
            <w:del w:id="391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14" w:author=" " w:date="2019-05-27T04:43:00Z"/>
              </w:rPr>
            </w:pPr>
            <w:del w:id="391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16" w:author=" " w:date="2019-05-27T04:43:00Z"/>
              </w:rPr>
            </w:pPr>
            <w:del w:id="391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18" w:author=" " w:date="2019-05-27T04:43:00Z"/>
              </w:rPr>
            </w:pPr>
            <w:del w:id="3919" w:author=" " w:date="2019-05-27T04:43:00Z">
              <w:r w:rsidRPr="008F103D" w:rsidDel="00413606">
                <w:delText>Completed</w:delText>
              </w:r>
            </w:del>
          </w:p>
        </w:tc>
      </w:tr>
      <w:tr w:rsidR="00582E84" w:rsidRPr="008F103D" w:rsidDel="00413606" w:rsidTr="004C693F">
        <w:trPr>
          <w:gridBefore w:val="1"/>
          <w:wBefore w:w="6" w:type="pct"/>
          <w:cantSplit/>
          <w:del w:id="392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21" w:author=" " w:date="2019-05-27T04:43:00Z"/>
              </w:rPr>
            </w:pPr>
            <w:del w:id="3922" w:author=" " w:date="2019-05-27T04:43:00Z">
              <w:r w:rsidRPr="008F103D" w:rsidDel="00413606">
                <w:delText>DC_66A_n260(D-2O)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23" w:author=" " w:date="2019-05-27T04:43:00Z"/>
              </w:rPr>
            </w:pPr>
            <w:del w:id="392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25" w:author=" " w:date="2019-05-27T04:43:00Z"/>
              </w:rPr>
            </w:pPr>
            <w:del w:id="392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27" w:author=" " w:date="2019-05-27T04:43:00Z"/>
              </w:rPr>
            </w:pPr>
            <w:del w:id="392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29" w:author=" " w:date="2019-05-27T04:43:00Z"/>
              </w:rPr>
            </w:pPr>
            <w:del w:id="393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31" w:author=" " w:date="2019-05-27T04:43:00Z"/>
              </w:rPr>
            </w:pPr>
            <w:del w:id="393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33" w:author=" " w:date="2019-05-27T04:43:00Z"/>
              </w:rPr>
            </w:pPr>
            <w:del w:id="3934" w:author=" " w:date="2019-05-27T04:43:00Z">
              <w:r w:rsidRPr="008F103D" w:rsidDel="00413606">
                <w:delText>Completed</w:delText>
              </w:r>
            </w:del>
          </w:p>
        </w:tc>
      </w:tr>
      <w:tr w:rsidR="00582E84" w:rsidRPr="008F103D" w:rsidDel="00413606" w:rsidTr="004C693F">
        <w:trPr>
          <w:gridBefore w:val="1"/>
          <w:wBefore w:w="6" w:type="pct"/>
          <w:cantSplit/>
          <w:del w:id="393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36" w:author=" " w:date="2019-05-27T04:43:00Z"/>
              </w:rPr>
            </w:pPr>
            <w:del w:id="3937" w:author=" " w:date="2019-05-27T04:43:00Z">
              <w:r w:rsidRPr="008F103D" w:rsidDel="00413606">
                <w:delText>DC_66A_n260(A-D-2O)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38" w:author=" " w:date="2019-05-27T04:43:00Z"/>
              </w:rPr>
            </w:pPr>
            <w:del w:id="393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40" w:author=" " w:date="2019-05-27T04:43:00Z"/>
              </w:rPr>
            </w:pPr>
            <w:del w:id="394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42" w:author=" " w:date="2019-05-27T04:43:00Z"/>
              </w:rPr>
            </w:pPr>
            <w:del w:id="394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44" w:author=" " w:date="2019-05-27T04:43:00Z"/>
              </w:rPr>
            </w:pPr>
            <w:del w:id="394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46" w:author=" " w:date="2019-05-27T04:43:00Z"/>
              </w:rPr>
            </w:pPr>
            <w:del w:id="394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48" w:author=" " w:date="2019-05-27T04:43:00Z"/>
              </w:rPr>
            </w:pPr>
            <w:del w:id="3949" w:author=" " w:date="2019-05-27T04:43:00Z">
              <w:r w:rsidRPr="008F103D" w:rsidDel="00413606">
                <w:delText>Completed</w:delText>
              </w:r>
            </w:del>
          </w:p>
        </w:tc>
      </w:tr>
      <w:tr w:rsidR="00582E84" w:rsidRPr="008F103D" w:rsidDel="00413606" w:rsidTr="004C693F">
        <w:trPr>
          <w:gridBefore w:val="1"/>
          <w:wBefore w:w="6" w:type="pct"/>
          <w:cantSplit/>
          <w:del w:id="395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51" w:author=" " w:date="2019-05-27T04:43:00Z"/>
              </w:rPr>
            </w:pPr>
            <w:del w:id="3952" w:author=" " w:date="2019-05-27T04:43:00Z">
              <w:r w:rsidRPr="008F103D" w:rsidDel="00413606">
                <w:lastRenderedPageBreak/>
                <w:delText>DC_66A_n260(2A-D-2O)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53" w:author=" " w:date="2019-05-27T04:43:00Z"/>
              </w:rPr>
            </w:pPr>
            <w:del w:id="395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55" w:author=" " w:date="2019-05-27T04:43:00Z"/>
              </w:rPr>
            </w:pPr>
            <w:del w:id="395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57" w:author=" " w:date="2019-05-27T04:43:00Z"/>
              </w:rPr>
            </w:pPr>
            <w:del w:id="395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59" w:author=" " w:date="2019-05-27T04:43:00Z"/>
              </w:rPr>
            </w:pPr>
            <w:del w:id="396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61" w:author=" " w:date="2019-05-27T04:43:00Z"/>
              </w:rPr>
            </w:pPr>
            <w:del w:id="396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63" w:author=" " w:date="2019-05-27T04:43:00Z"/>
              </w:rPr>
            </w:pPr>
            <w:del w:id="3964" w:author=" " w:date="2019-05-27T04:43:00Z">
              <w:r w:rsidRPr="008F103D" w:rsidDel="00413606">
                <w:delText>Completed</w:delText>
              </w:r>
            </w:del>
          </w:p>
        </w:tc>
      </w:tr>
      <w:tr w:rsidR="00582E84" w:rsidRPr="008F103D" w:rsidDel="00413606" w:rsidTr="004C693F">
        <w:trPr>
          <w:gridBefore w:val="1"/>
          <w:wBefore w:w="6" w:type="pct"/>
          <w:cantSplit/>
          <w:del w:id="396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66" w:author=" " w:date="2019-05-27T04:43:00Z"/>
              </w:rPr>
            </w:pPr>
            <w:del w:id="3967" w:author=" " w:date="2019-05-27T04:43:00Z">
              <w:r w:rsidRPr="008F103D" w:rsidDel="00413606">
                <w:delText>DC_66A_n260(A-2D)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68" w:author=" " w:date="2019-05-27T04:43:00Z"/>
              </w:rPr>
            </w:pPr>
            <w:del w:id="396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70" w:author=" " w:date="2019-05-27T04:43:00Z"/>
              </w:rPr>
            </w:pPr>
            <w:del w:id="397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72" w:author=" " w:date="2019-05-27T04:43:00Z"/>
              </w:rPr>
            </w:pPr>
            <w:del w:id="397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74" w:author=" " w:date="2019-05-27T04:43:00Z"/>
              </w:rPr>
            </w:pPr>
            <w:del w:id="397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76" w:author=" " w:date="2019-05-27T04:43:00Z"/>
              </w:rPr>
            </w:pPr>
            <w:del w:id="397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78" w:author=" " w:date="2019-05-27T04:43:00Z"/>
              </w:rPr>
            </w:pPr>
            <w:del w:id="3979" w:author=" " w:date="2019-05-27T04:43:00Z">
              <w:r w:rsidRPr="008F103D" w:rsidDel="00413606">
                <w:delText>Completed</w:delText>
              </w:r>
            </w:del>
          </w:p>
        </w:tc>
      </w:tr>
      <w:tr w:rsidR="00582E84" w:rsidRPr="008F103D" w:rsidDel="00413606" w:rsidTr="004C693F">
        <w:trPr>
          <w:gridBefore w:val="1"/>
          <w:wBefore w:w="6" w:type="pct"/>
          <w:cantSplit/>
          <w:del w:id="398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81" w:author=" " w:date="2019-05-27T04:43:00Z"/>
              </w:rPr>
            </w:pPr>
            <w:del w:id="3982" w:author=" " w:date="2019-05-27T04:43:00Z">
              <w:r w:rsidRPr="008F103D" w:rsidDel="00413606">
                <w:delText>DC_66A_n260(2A-2D)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83" w:author=" " w:date="2019-05-27T04:43:00Z"/>
              </w:rPr>
            </w:pPr>
            <w:del w:id="398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85" w:author=" " w:date="2019-05-27T04:43:00Z"/>
              </w:rPr>
            </w:pPr>
            <w:del w:id="398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87" w:author=" " w:date="2019-05-27T04:43:00Z"/>
              </w:rPr>
            </w:pPr>
            <w:del w:id="398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89" w:author=" " w:date="2019-05-27T04:43:00Z"/>
              </w:rPr>
            </w:pPr>
            <w:del w:id="399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91" w:author=" " w:date="2019-05-27T04:43:00Z"/>
              </w:rPr>
            </w:pPr>
            <w:del w:id="399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93" w:author=" " w:date="2019-05-27T04:43:00Z"/>
              </w:rPr>
            </w:pPr>
            <w:del w:id="3994" w:author=" " w:date="2019-05-27T04:43:00Z">
              <w:r w:rsidRPr="008F103D" w:rsidDel="00413606">
                <w:delText>Completed</w:delText>
              </w:r>
            </w:del>
          </w:p>
        </w:tc>
      </w:tr>
      <w:tr w:rsidR="00582E84" w:rsidRPr="008F103D" w:rsidDel="00413606" w:rsidTr="004C693F">
        <w:trPr>
          <w:gridBefore w:val="1"/>
          <w:wBefore w:w="6" w:type="pct"/>
          <w:cantSplit/>
          <w:del w:id="399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96" w:author=" " w:date="2019-05-27T04:43:00Z"/>
              </w:rPr>
            </w:pPr>
            <w:del w:id="3997" w:author=" " w:date="2019-05-27T04:43:00Z">
              <w:r w:rsidRPr="008F103D" w:rsidDel="00413606">
                <w:delText>DC_66A_n260(A-P)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98" w:author=" " w:date="2019-05-27T04:43:00Z"/>
              </w:rPr>
            </w:pPr>
            <w:del w:id="399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00" w:author=" " w:date="2019-05-27T04:43:00Z"/>
              </w:rPr>
            </w:pPr>
            <w:del w:id="400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02" w:author=" " w:date="2019-05-27T04:43:00Z"/>
              </w:rPr>
            </w:pPr>
            <w:del w:id="400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04" w:author=" " w:date="2019-05-27T04:43:00Z"/>
              </w:rPr>
            </w:pPr>
            <w:del w:id="400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06" w:author=" " w:date="2019-05-27T04:43:00Z"/>
              </w:rPr>
            </w:pPr>
            <w:del w:id="400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08" w:author=" " w:date="2019-05-27T04:43:00Z"/>
              </w:rPr>
            </w:pPr>
            <w:del w:id="4009" w:author=" " w:date="2019-05-27T04:43:00Z">
              <w:r w:rsidRPr="008F103D" w:rsidDel="00413606">
                <w:delText>Completed</w:delText>
              </w:r>
            </w:del>
          </w:p>
        </w:tc>
      </w:tr>
      <w:tr w:rsidR="00582E84" w:rsidRPr="008F103D" w:rsidDel="00413606" w:rsidTr="004C693F">
        <w:trPr>
          <w:gridBefore w:val="1"/>
          <w:wBefore w:w="6" w:type="pct"/>
          <w:cantSplit/>
          <w:del w:id="401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11" w:author=" " w:date="2019-05-27T04:43:00Z"/>
              </w:rPr>
            </w:pPr>
            <w:del w:id="4012" w:author=" " w:date="2019-05-27T04:43:00Z">
              <w:r w:rsidRPr="008F103D" w:rsidDel="00413606">
                <w:delText>DC_66A_n260(2A-P)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13" w:author=" " w:date="2019-05-27T04:43:00Z"/>
              </w:rPr>
            </w:pPr>
            <w:del w:id="401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15" w:author=" " w:date="2019-05-27T04:43:00Z"/>
              </w:rPr>
            </w:pPr>
            <w:del w:id="401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17" w:author=" " w:date="2019-05-27T04:43:00Z"/>
              </w:rPr>
            </w:pPr>
            <w:del w:id="401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19" w:author=" " w:date="2019-05-27T04:43:00Z"/>
              </w:rPr>
            </w:pPr>
            <w:del w:id="402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21" w:author=" " w:date="2019-05-27T04:43:00Z"/>
              </w:rPr>
            </w:pPr>
            <w:del w:id="402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23" w:author=" " w:date="2019-05-27T04:43:00Z"/>
              </w:rPr>
            </w:pPr>
            <w:del w:id="4024" w:author=" " w:date="2019-05-27T04:43:00Z">
              <w:r w:rsidRPr="008F103D" w:rsidDel="00413606">
                <w:delText>Completed</w:delText>
              </w:r>
            </w:del>
          </w:p>
        </w:tc>
      </w:tr>
      <w:tr w:rsidR="00582E84" w:rsidRPr="008F103D" w:rsidDel="00413606" w:rsidTr="004C693F">
        <w:trPr>
          <w:gridBefore w:val="1"/>
          <w:wBefore w:w="6" w:type="pct"/>
          <w:cantSplit/>
          <w:del w:id="402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26" w:author=" " w:date="2019-05-27T04:43:00Z"/>
              </w:rPr>
            </w:pPr>
            <w:del w:id="4027" w:author=" " w:date="2019-05-27T04:43:00Z">
              <w:r w:rsidRPr="008F103D" w:rsidDel="00413606">
                <w:delText>DC_66A_n260(A-2P)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28" w:author=" " w:date="2019-05-27T04:43:00Z"/>
              </w:rPr>
            </w:pPr>
            <w:del w:id="402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30" w:author=" " w:date="2019-05-27T04:43:00Z"/>
              </w:rPr>
            </w:pPr>
            <w:del w:id="403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32" w:author=" " w:date="2019-05-27T04:43:00Z"/>
              </w:rPr>
            </w:pPr>
            <w:del w:id="403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34" w:author=" " w:date="2019-05-27T04:43:00Z"/>
              </w:rPr>
            </w:pPr>
            <w:del w:id="403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36" w:author=" " w:date="2019-05-27T04:43:00Z"/>
              </w:rPr>
            </w:pPr>
            <w:del w:id="403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38" w:author=" " w:date="2019-05-27T04:43:00Z"/>
              </w:rPr>
            </w:pPr>
            <w:del w:id="4039" w:author=" " w:date="2019-05-27T04:43:00Z">
              <w:r w:rsidRPr="008F103D" w:rsidDel="00413606">
                <w:delText>Completed</w:delText>
              </w:r>
            </w:del>
          </w:p>
        </w:tc>
      </w:tr>
      <w:tr w:rsidR="00582E84" w:rsidRPr="008F103D" w:rsidDel="00413606" w:rsidTr="004C693F">
        <w:trPr>
          <w:gridBefore w:val="1"/>
          <w:wBefore w:w="6" w:type="pct"/>
          <w:cantSplit/>
          <w:del w:id="404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41" w:author=" " w:date="2019-05-27T04:43:00Z"/>
              </w:rPr>
            </w:pPr>
            <w:del w:id="4042" w:author=" " w:date="2019-05-27T04:43:00Z">
              <w:r w:rsidRPr="008F103D" w:rsidDel="00413606">
                <w:delText>DC_66A_n260(2A-2P)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43" w:author=" " w:date="2019-05-27T04:43:00Z"/>
              </w:rPr>
            </w:pPr>
            <w:del w:id="404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45" w:author=" " w:date="2019-05-27T04:43:00Z"/>
              </w:rPr>
            </w:pPr>
            <w:del w:id="404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47" w:author=" " w:date="2019-05-27T04:43:00Z"/>
              </w:rPr>
            </w:pPr>
            <w:del w:id="404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49" w:author=" " w:date="2019-05-27T04:43:00Z"/>
              </w:rPr>
            </w:pPr>
            <w:del w:id="405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51" w:author=" " w:date="2019-05-27T04:43:00Z"/>
              </w:rPr>
            </w:pPr>
            <w:del w:id="405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53" w:author=" " w:date="2019-05-27T04:43:00Z"/>
              </w:rPr>
            </w:pPr>
            <w:del w:id="4054" w:author=" " w:date="2019-05-27T04:43:00Z">
              <w:r w:rsidRPr="008F103D" w:rsidDel="00413606">
                <w:delText>Completed</w:delText>
              </w:r>
            </w:del>
          </w:p>
        </w:tc>
      </w:tr>
      <w:tr w:rsidR="00582E84" w:rsidRPr="008F103D" w:rsidDel="00413606" w:rsidTr="004C693F">
        <w:trPr>
          <w:gridBefore w:val="1"/>
          <w:wBefore w:w="6" w:type="pct"/>
          <w:cantSplit/>
          <w:del w:id="405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56" w:author=" " w:date="2019-05-27T04:43:00Z"/>
              </w:rPr>
            </w:pPr>
            <w:del w:id="4057" w:author=" " w:date="2019-05-27T04:43:00Z">
              <w:r w:rsidRPr="008F103D" w:rsidDel="00413606">
                <w:delText>DC_66A_n260(3A-3O)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58" w:author=" " w:date="2019-05-27T04:43:00Z"/>
              </w:rPr>
            </w:pPr>
            <w:del w:id="405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60" w:author=" " w:date="2019-05-27T04:43:00Z"/>
              </w:rPr>
            </w:pPr>
            <w:del w:id="406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62" w:author=" " w:date="2019-05-27T04:43:00Z"/>
              </w:rPr>
            </w:pPr>
            <w:del w:id="406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64" w:author=" " w:date="2019-05-27T04:43:00Z"/>
              </w:rPr>
            </w:pPr>
            <w:del w:id="406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66" w:author=" " w:date="2019-05-27T04:43:00Z"/>
              </w:rPr>
            </w:pPr>
            <w:del w:id="406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68" w:author=" " w:date="2019-05-27T04:43:00Z"/>
              </w:rPr>
            </w:pPr>
            <w:del w:id="4069" w:author=" " w:date="2019-05-27T04:43:00Z">
              <w:r w:rsidRPr="008F103D" w:rsidDel="00413606">
                <w:delText>Completed</w:delText>
              </w:r>
            </w:del>
          </w:p>
        </w:tc>
      </w:tr>
      <w:tr w:rsidR="00582E84" w:rsidRPr="008F103D" w:rsidDel="00413606" w:rsidTr="004C693F">
        <w:trPr>
          <w:gridBefore w:val="1"/>
          <w:wBefore w:w="6" w:type="pct"/>
          <w:cantSplit/>
          <w:del w:id="407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71" w:author=" " w:date="2019-05-27T04:43:00Z"/>
              </w:rPr>
            </w:pPr>
            <w:del w:id="4072" w:author=" " w:date="2019-05-27T04:43:00Z">
              <w:r w:rsidRPr="008F103D" w:rsidDel="00413606">
                <w:delText>DC_66A_n260(D-2G)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73" w:author=" " w:date="2019-05-27T04:43:00Z"/>
              </w:rPr>
            </w:pPr>
            <w:del w:id="407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75" w:author=" " w:date="2019-05-27T04:43:00Z"/>
              </w:rPr>
            </w:pPr>
            <w:del w:id="407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77" w:author=" " w:date="2019-05-27T04:43:00Z"/>
              </w:rPr>
            </w:pPr>
            <w:del w:id="407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79" w:author=" " w:date="2019-05-27T04:43:00Z"/>
              </w:rPr>
            </w:pPr>
            <w:del w:id="408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81" w:author=" " w:date="2019-05-27T04:43:00Z"/>
              </w:rPr>
            </w:pPr>
            <w:del w:id="408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83" w:author=" " w:date="2019-05-27T04:43:00Z"/>
              </w:rPr>
            </w:pPr>
            <w:del w:id="4084" w:author=" " w:date="2019-05-27T04:43:00Z">
              <w:r w:rsidRPr="008F103D" w:rsidDel="00413606">
                <w:delText>Completed</w:delText>
              </w:r>
            </w:del>
          </w:p>
        </w:tc>
      </w:tr>
      <w:tr w:rsidR="00582E84" w:rsidRPr="008F103D" w:rsidDel="00413606" w:rsidTr="004C693F">
        <w:trPr>
          <w:gridBefore w:val="1"/>
          <w:wBefore w:w="6" w:type="pct"/>
          <w:cantSplit/>
          <w:del w:id="408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86" w:author=" " w:date="2019-05-27T04:43:00Z"/>
              </w:rPr>
            </w:pPr>
            <w:del w:id="4087" w:author=" " w:date="2019-05-27T04:43:00Z">
              <w:r w:rsidRPr="008F103D" w:rsidDel="00413606">
                <w:delText>DC_66A_n260(2D-O)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88" w:author=" " w:date="2019-05-27T04:43:00Z"/>
              </w:rPr>
            </w:pPr>
            <w:del w:id="408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90" w:author=" " w:date="2019-05-27T04:43:00Z"/>
              </w:rPr>
            </w:pPr>
            <w:del w:id="409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92" w:author=" " w:date="2019-05-27T04:43:00Z"/>
              </w:rPr>
            </w:pPr>
            <w:del w:id="409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94" w:author=" " w:date="2019-05-27T04:43:00Z"/>
              </w:rPr>
            </w:pPr>
            <w:del w:id="409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96" w:author=" " w:date="2019-05-27T04:43:00Z"/>
              </w:rPr>
            </w:pPr>
            <w:del w:id="409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98" w:author=" " w:date="2019-05-27T04:43:00Z"/>
              </w:rPr>
            </w:pPr>
            <w:del w:id="4099" w:author=" " w:date="2019-05-27T04:43:00Z">
              <w:r w:rsidRPr="008F103D" w:rsidDel="00413606">
                <w:delText>Completed</w:delText>
              </w:r>
            </w:del>
          </w:p>
        </w:tc>
      </w:tr>
      <w:tr w:rsidR="00582E84" w:rsidRPr="008F103D" w:rsidDel="00413606" w:rsidTr="004C693F">
        <w:trPr>
          <w:gridBefore w:val="1"/>
          <w:wBefore w:w="6" w:type="pct"/>
          <w:cantSplit/>
          <w:del w:id="410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01" w:author=" " w:date="2019-05-27T04:43:00Z"/>
              </w:rPr>
            </w:pPr>
            <w:del w:id="4102" w:author=" " w:date="2019-05-27T04:43:00Z">
              <w:r w:rsidRPr="008F103D" w:rsidDel="00413606">
                <w:delText>DC_66A_n260(G-2O)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03" w:author=" " w:date="2019-05-27T04:43:00Z"/>
              </w:rPr>
            </w:pPr>
            <w:del w:id="410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05" w:author=" " w:date="2019-05-27T04:43:00Z"/>
              </w:rPr>
            </w:pPr>
            <w:del w:id="410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07" w:author=" " w:date="2019-05-27T04:43:00Z"/>
              </w:rPr>
            </w:pPr>
            <w:del w:id="410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09" w:author=" " w:date="2019-05-27T04:43:00Z"/>
              </w:rPr>
            </w:pPr>
            <w:del w:id="411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11" w:author=" " w:date="2019-05-27T04:43:00Z"/>
              </w:rPr>
            </w:pPr>
            <w:del w:id="411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13" w:author=" " w:date="2019-05-27T04:43:00Z"/>
              </w:rPr>
            </w:pPr>
            <w:del w:id="4114" w:author=" " w:date="2019-05-27T04:43:00Z">
              <w:r w:rsidRPr="008F103D" w:rsidDel="00413606">
                <w:delText>Completed</w:delText>
              </w:r>
            </w:del>
          </w:p>
        </w:tc>
      </w:tr>
      <w:tr w:rsidR="00582E84" w:rsidRPr="008F103D" w:rsidDel="00413606" w:rsidTr="004C693F">
        <w:trPr>
          <w:gridBefore w:val="1"/>
          <w:wBefore w:w="6" w:type="pct"/>
          <w:cantSplit/>
          <w:del w:id="411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16" w:author=" " w:date="2019-05-27T04:43:00Z"/>
              </w:rPr>
            </w:pPr>
            <w:del w:id="4117" w:author=" " w:date="2019-05-27T04:43:00Z">
              <w:r w:rsidRPr="008F103D" w:rsidDel="00413606">
                <w:delText>DC_66A_n260(2G-2O)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18" w:author=" " w:date="2019-05-27T04:43:00Z"/>
              </w:rPr>
            </w:pPr>
            <w:del w:id="411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20" w:author=" " w:date="2019-05-27T04:43:00Z"/>
              </w:rPr>
            </w:pPr>
            <w:del w:id="412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22" w:author=" " w:date="2019-05-27T04:43:00Z"/>
              </w:rPr>
            </w:pPr>
            <w:del w:id="412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24" w:author=" " w:date="2019-05-27T04:43:00Z"/>
              </w:rPr>
            </w:pPr>
            <w:del w:id="412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26" w:author=" " w:date="2019-05-27T04:43:00Z"/>
              </w:rPr>
            </w:pPr>
            <w:del w:id="412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28" w:author=" " w:date="2019-05-27T04:43:00Z"/>
              </w:rPr>
            </w:pPr>
            <w:del w:id="4129" w:author=" " w:date="2019-05-27T04:43:00Z">
              <w:r w:rsidRPr="008F103D" w:rsidDel="00413606">
                <w:delText>Completed</w:delText>
              </w:r>
            </w:del>
          </w:p>
        </w:tc>
      </w:tr>
      <w:tr w:rsidR="00582E84" w:rsidRPr="008F103D" w:rsidDel="00413606" w:rsidTr="004C693F">
        <w:trPr>
          <w:gridBefore w:val="1"/>
          <w:wBefore w:w="6" w:type="pct"/>
          <w:cantSplit/>
          <w:del w:id="413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31" w:author=" " w:date="2019-05-27T04:43:00Z"/>
              </w:rPr>
            </w:pPr>
            <w:del w:id="4132" w:author=" " w:date="2019-05-27T04:43:00Z">
              <w:r w:rsidRPr="008F103D" w:rsidDel="00413606">
                <w:delText>DC_66A_n260(G-3O)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33" w:author=" " w:date="2019-05-27T04:43:00Z"/>
              </w:rPr>
            </w:pPr>
            <w:del w:id="413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35" w:author=" " w:date="2019-05-27T04:43:00Z"/>
              </w:rPr>
            </w:pPr>
            <w:del w:id="413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37" w:author=" " w:date="2019-05-27T04:43:00Z"/>
              </w:rPr>
            </w:pPr>
            <w:del w:id="413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39" w:author=" " w:date="2019-05-27T04:43:00Z"/>
              </w:rPr>
            </w:pPr>
            <w:del w:id="414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41" w:author=" " w:date="2019-05-27T04:43:00Z"/>
              </w:rPr>
            </w:pPr>
            <w:del w:id="414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43" w:author=" " w:date="2019-05-27T04:43:00Z"/>
              </w:rPr>
            </w:pPr>
            <w:del w:id="4144" w:author=" " w:date="2019-05-27T04:43:00Z">
              <w:r w:rsidRPr="008F103D" w:rsidDel="00413606">
                <w:delText>Completed</w:delText>
              </w:r>
            </w:del>
          </w:p>
        </w:tc>
      </w:tr>
      <w:tr w:rsidR="00582E84" w:rsidRPr="008F103D" w:rsidDel="00413606" w:rsidTr="004C693F">
        <w:trPr>
          <w:gridBefore w:val="1"/>
          <w:wBefore w:w="6" w:type="pct"/>
          <w:cantSplit/>
          <w:del w:id="414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46" w:author=" " w:date="2019-05-27T04:43:00Z"/>
              </w:rPr>
            </w:pPr>
            <w:del w:id="4147" w:author=" " w:date="2019-05-27T04:43:00Z">
              <w:r w:rsidRPr="008F103D" w:rsidDel="00413606">
                <w:delText>DC_66A_n260(2G-3O)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48" w:author=" " w:date="2019-05-27T04:43:00Z"/>
              </w:rPr>
            </w:pPr>
            <w:del w:id="414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50" w:author=" " w:date="2019-05-27T04:43:00Z"/>
              </w:rPr>
            </w:pPr>
            <w:del w:id="415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52" w:author=" " w:date="2019-05-27T04:43:00Z"/>
              </w:rPr>
            </w:pPr>
            <w:del w:id="415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54" w:author=" " w:date="2019-05-27T04:43:00Z"/>
              </w:rPr>
            </w:pPr>
            <w:del w:id="415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56" w:author=" " w:date="2019-05-27T04:43:00Z"/>
              </w:rPr>
            </w:pPr>
            <w:del w:id="415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58" w:author=" " w:date="2019-05-27T04:43:00Z"/>
              </w:rPr>
            </w:pPr>
            <w:del w:id="4159" w:author=" " w:date="2019-05-27T04:43:00Z">
              <w:r w:rsidRPr="008F103D" w:rsidDel="00413606">
                <w:delText>Completed</w:delText>
              </w:r>
            </w:del>
          </w:p>
        </w:tc>
      </w:tr>
      <w:tr w:rsidR="00582E84" w:rsidRPr="008F103D" w:rsidDel="00413606" w:rsidTr="004C693F">
        <w:trPr>
          <w:gridBefore w:val="1"/>
          <w:wBefore w:w="6" w:type="pct"/>
          <w:cantSplit/>
          <w:del w:id="416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61" w:author=" " w:date="2019-05-27T04:43:00Z"/>
              </w:rPr>
            </w:pPr>
            <w:del w:id="4162" w:author=" " w:date="2019-05-27T04:43:00Z">
              <w:r w:rsidRPr="008F103D" w:rsidDel="00413606">
                <w:delText>DC_66A_n260(G-4O)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63" w:author=" " w:date="2019-05-27T04:43:00Z"/>
              </w:rPr>
            </w:pPr>
            <w:del w:id="416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65" w:author=" " w:date="2019-05-27T04:43:00Z"/>
              </w:rPr>
            </w:pPr>
            <w:del w:id="416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67" w:author=" " w:date="2019-05-27T04:43:00Z"/>
              </w:rPr>
            </w:pPr>
            <w:del w:id="416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69" w:author=" " w:date="2019-05-27T04:43:00Z"/>
              </w:rPr>
            </w:pPr>
            <w:del w:id="417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71" w:author=" " w:date="2019-05-27T04:43:00Z"/>
              </w:rPr>
            </w:pPr>
            <w:del w:id="417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73" w:author=" " w:date="2019-05-27T04:43:00Z"/>
              </w:rPr>
            </w:pPr>
            <w:del w:id="4174" w:author=" " w:date="2019-05-27T04:43:00Z">
              <w:r w:rsidRPr="008F103D" w:rsidDel="00413606">
                <w:delText>Completed</w:delText>
              </w:r>
            </w:del>
          </w:p>
        </w:tc>
      </w:tr>
      <w:tr w:rsidR="00582E84" w:rsidRPr="008F103D" w:rsidDel="00413606" w:rsidTr="004C693F">
        <w:trPr>
          <w:gridBefore w:val="1"/>
          <w:wBefore w:w="6" w:type="pct"/>
          <w:cantSplit/>
          <w:del w:id="417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76" w:author=" " w:date="2019-05-27T04:43:00Z"/>
              </w:rPr>
            </w:pPr>
            <w:del w:id="4177" w:author=" " w:date="2019-05-27T04:43:00Z">
              <w:r w:rsidRPr="008F103D" w:rsidDel="00413606">
                <w:delText>DC_66A_n260(2G-4O)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78" w:author=" " w:date="2019-05-27T04:43:00Z"/>
              </w:rPr>
            </w:pPr>
            <w:del w:id="417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80" w:author=" " w:date="2019-05-27T04:43:00Z"/>
              </w:rPr>
            </w:pPr>
            <w:del w:id="418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82" w:author=" " w:date="2019-05-27T04:43:00Z"/>
              </w:rPr>
            </w:pPr>
            <w:del w:id="418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84" w:author=" " w:date="2019-05-27T04:43:00Z"/>
              </w:rPr>
            </w:pPr>
            <w:del w:id="418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86" w:author=" " w:date="2019-05-27T04:43:00Z"/>
              </w:rPr>
            </w:pPr>
            <w:del w:id="418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88" w:author=" " w:date="2019-05-27T04:43:00Z"/>
              </w:rPr>
            </w:pPr>
            <w:del w:id="4189" w:author=" " w:date="2019-05-27T04:43:00Z">
              <w:r w:rsidRPr="008F103D" w:rsidDel="00413606">
                <w:delText>Completed</w:delText>
              </w:r>
            </w:del>
          </w:p>
        </w:tc>
      </w:tr>
      <w:tr w:rsidR="00582E84" w:rsidRPr="008F103D" w:rsidDel="00413606" w:rsidTr="004C693F">
        <w:trPr>
          <w:gridBefore w:val="1"/>
          <w:wBefore w:w="6" w:type="pct"/>
          <w:cantSplit/>
          <w:del w:id="419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91" w:author=" " w:date="2019-05-27T04:43:00Z"/>
              </w:rPr>
            </w:pPr>
            <w:del w:id="4192" w:author=" " w:date="2019-05-27T04:43:00Z">
              <w:r w:rsidRPr="008F103D" w:rsidDel="00413606">
                <w:delText>DC_66A_n260(3G-O)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93" w:author=" " w:date="2019-05-27T04:43:00Z"/>
              </w:rPr>
            </w:pPr>
            <w:del w:id="419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95" w:author=" " w:date="2019-05-27T04:43:00Z"/>
              </w:rPr>
            </w:pPr>
            <w:del w:id="419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97" w:author=" " w:date="2019-05-27T04:43:00Z"/>
              </w:rPr>
            </w:pPr>
            <w:del w:id="419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99" w:author=" " w:date="2019-05-27T04:43:00Z"/>
              </w:rPr>
            </w:pPr>
            <w:del w:id="420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01" w:author=" " w:date="2019-05-27T04:43:00Z"/>
              </w:rPr>
            </w:pPr>
            <w:del w:id="420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03" w:author=" " w:date="2019-05-27T04:43:00Z"/>
              </w:rPr>
            </w:pPr>
            <w:del w:id="4204" w:author=" " w:date="2019-05-27T04:43:00Z">
              <w:r w:rsidRPr="008F103D" w:rsidDel="00413606">
                <w:delText>Completed</w:delText>
              </w:r>
            </w:del>
          </w:p>
        </w:tc>
      </w:tr>
      <w:tr w:rsidR="00582E84" w:rsidRPr="008F103D" w:rsidDel="00413606" w:rsidTr="004C693F">
        <w:trPr>
          <w:gridBefore w:val="1"/>
          <w:wBefore w:w="6" w:type="pct"/>
          <w:cantSplit/>
          <w:del w:id="420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06" w:author=" " w:date="2019-05-27T04:43:00Z"/>
              </w:rPr>
            </w:pPr>
            <w:del w:id="4207" w:author=" " w:date="2019-05-27T04:43:00Z">
              <w:r w:rsidRPr="008F103D" w:rsidDel="00413606">
                <w:delText>DC_66A_n260(4G-O)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08" w:author=" " w:date="2019-05-27T04:43:00Z"/>
              </w:rPr>
            </w:pPr>
            <w:del w:id="420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10" w:author=" " w:date="2019-05-27T04:43:00Z"/>
              </w:rPr>
            </w:pPr>
            <w:del w:id="421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12" w:author=" " w:date="2019-05-27T04:43:00Z"/>
              </w:rPr>
            </w:pPr>
            <w:del w:id="421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14" w:author=" " w:date="2019-05-27T04:43:00Z"/>
              </w:rPr>
            </w:pPr>
            <w:del w:id="421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16" w:author=" " w:date="2019-05-27T04:43:00Z"/>
              </w:rPr>
            </w:pPr>
            <w:del w:id="421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18" w:author=" " w:date="2019-05-27T04:43:00Z"/>
              </w:rPr>
            </w:pPr>
            <w:del w:id="4219" w:author=" " w:date="2019-05-27T04:43:00Z">
              <w:r w:rsidRPr="008F103D" w:rsidDel="00413606">
                <w:delText>Completed</w:delText>
              </w:r>
            </w:del>
          </w:p>
        </w:tc>
      </w:tr>
      <w:tr w:rsidR="00582E84" w:rsidRPr="008F103D" w:rsidDel="00413606" w:rsidTr="004C693F">
        <w:trPr>
          <w:gridBefore w:val="1"/>
          <w:wBefore w:w="6" w:type="pct"/>
          <w:cantSplit/>
          <w:del w:id="422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21" w:author=" " w:date="2019-05-27T04:43:00Z"/>
              </w:rPr>
            </w:pPr>
            <w:del w:id="4222" w:author=" " w:date="2019-05-27T04:43:00Z">
              <w:r w:rsidRPr="008F103D" w:rsidDel="00413606">
                <w:delText>DC_66A_n260(H-O)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23" w:author=" " w:date="2019-05-27T04:43:00Z"/>
              </w:rPr>
            </w:pPr>
            <w:del w:id="422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25" w:author=" " w:date="2019-05-27T04:43:00Z"/>
              </w:rPr>
            </w:pPr>
            <w:del w:id="422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27" w:author=" " w:date="2019-05-27T04:43:00Z"/>
              </w:rPr>
            </w:pPr>
            <w:del w:id="4228"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29" w:author=" " w:date="2019-05-27T04:43:00Z"/>
              </w:rPr>
            </w:pPr>
            <w:del w:id="423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31" w:author=" " w:date="2019-05-27T04:43:00Z"/>
              </w:rPr>
            </w:pPr>
            <w:del w:id="423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33" w:author=" " w:date="2019-05-27T04:43:00Z"/>
              </w:rPr>
            </w:pPr>
            <w:del w:id="4234" w:author=" " w:date="2019-05-27T04:43:00Z">
              <w:r w:rsidRPr="008F103D" w:rsidDel="00413606">
                <w:delText>Completed</w:delText>
              </w:r>
            </w:del>
          </w:p>
        </w:tc>
      </w:tr>
      <w:tr w:rsidR="00582E84" w:rsidRPr="008F103D" w:rsidDel="00413606" w:rsidTr="004C693F">
        <w:trPr>
          <w:gridBefore w:val="1"/>
          <w:wBefore w:w="6" w:type="pct"/>
          <w:cantSplit/>
          <w:del w:id="423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36" w:author=" " w:date="2019-05-27T04:43:00Z"/>
              </w:rPr>
            </w:pPr>
            <w:del w:id="4237" w:author=" " w:date="2019-05-27T04:43:00Z">
              <w:r w:rsidRPr="008F103D" w:rsidDel="00413606">
                <w:delText>DC_66A_n260(2H-O)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38" w:author=" " w:date="2019-05-27T04:43:00Z"/>
              </w:rPr>
            </w:pPr>
            <w:del w:id="423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40" w:author=" " w:date="2019-05-27T04:43:00Z"/>
              </w:rPr>
            </w:pPr>
            <w:del w:id="424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42" w:author=" " w:date="2019-05-27T04:43:00Z"/>
              </w:rPr>
            </w:pPr>
            <w:del w:id="4243" w:author=" " w:date="2019-05-27T04:43:00Z">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44" w:author=" " w:date="2019-05-27T04:43:00Z"/>
              </w:rPr>
            </w:pPr>
            <w:del w:id="424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46" w:author=" " w:date="2019-05-27T04:43:00Z"/>
              </w:rPr>
            </w:pPr>
            <w:del w:id="424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48" w:author=" " w:date="2019-05-27T04:43:00Z"/>
              </w:rPr>
            </w:pPr>
            <w:del w:id="4249" w:author=" " w:date="2019-05-27T04:43:00Z">
              <w:r w:rsidRPr="008F103D" w:rsidDel="00413606">
                <w:delText>Completed</w:delText>
              </w:r>
            </w:del>
          </w:p>
        </w:tc>
      </w:tr>
      <w:tr w:rsidR="00582E84" w:rsidRPr="008F103D" w:rsidDel="00413606" w:rsidTr="004C693F">
        <w:trPr>
          <w:gridBefore w:val="1"/>
          <w:wBefore w:w="6" w:type="pct"/>
          <w:cantSplit/>
          <w:del w:id="425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51" w:author=" " w:date="2019-05-27T04:43:00Z"/>
              </w:rPr>
            </w:pPr>
            <w:del w:id="4252" w:author=" " w:date="2019-05-27T04:43:00Z">
              <w:r w:rsidRPr="008F103D" w:rsidDel="00413606">
                <w:delText>DC_5A_n260(9A)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53" w:author=" " w:date="2019-05-27T04:43:00Z"/>
              </w:rPr>
            </w:pPr>
            <w:del w:id="425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55" w:author=" " w:date="2019-05-27T04:43:00Z"/>
              </w:rPr>
            </w:pPr>
            <w:del w:id="425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57" w:author=" " w:date="2019-05-27T04:43:00Z"/>
              </w:rPr>
            </w:pPr>
            <w:del w:id="4258" w:author=" " w:date="2019-05-27T04:43:00Z">
              <w:r w:rsidRPr="008F103D" w:rsidDel="00413606">
                <w:delText>TR 37.716-11-11: R4-1815605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59" w:author=" " w:date="2019-05-27T04:43:00Z"/>
              </w:rPr>
            </w:pPr>
            <w:del w:id="426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61" w:author=" " w:date="2019-05-27T04:43:00Z"/>
              </w:rPr>
            </w:pPr>
            <w:del w:id="426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63" w:author=" " w:date="2019-05-27T04:43:00Z"/>
              </w:rPr>
            </w:pPr>
            <w:del w:id="4264" w:author=" " w:date="2019-05-27T04:43:00Z">
              <w:r w:rsidRPr="008F103D" w:rsidDel="00413606">
                <w:delText>Completed</w:delText>
              </w:r>
            </w:del>
          </w:p>
        </w:tc>
      </w:tr>
      <w:tr w:rsidR="00582E84" w:rsidRPr="008F103D" w:rsidDel="00413606" w:rsidTr="004C693F">
        <w:trPr>
          <w:gridBefore w:val="1"/>
          <w:wBefore w:w="6" w:type="pct"/>
          <w:cantSplit/>
          <w:del w:id="426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66" w:author=" " w:date="2019-05-27T04:43:00Z"/>
              </w:rPr>
            </w:pPr>
            <w:del w:id="4267" w:author=" " w:date="2019-05-27T04:43:00Z">
              <w:r w:rsidRPr="008F103D" w:rsidDel="00413606">
                <w:delText>DC_5A_n260(10A)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68" w:author=" " w:date="2019-05-27T04:43:00Z"/>
              </w:rPr>
            </w:pPr>
            <w:del w:id="426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70" w:author=" " w:date="2019-05-27T04:43:00Z"/>
              </w:rPr>
            </w:pPr>
            <w:del w:id="427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72" w:author=" " w:date="2019-05-27T04:43:00Z"/>
              </w:rPr>
            </w:pPr>
            <w:del w:id="4273" w:author=" " w:date="2019-05-27T04:43:00Z">
              <w:r w:rsidRPr="008F103D" w:rsidDel="00413606">
                <w:delText>TR 37.716-11-11: R4-1815605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74" w:author=" " w:date="2019-05-27T04:43:00Z"/>
              </w:rPr>
            </w:pPr>
            <w:del w:id="427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76" w:author=" " w:date="2019-05-27T04:43:00Z"/>
              </w:rPr>
            </w:pPr>
            <w:del w:id="427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78" w:author=" " w:date="2019-05-27T04:43:00Z"/>
              </w:rPr>
            </w:pPr>
            <w:del w:id="4279" w:author=" " w:date="2019-05-27T04:43:00Z">
              <w:r w:rsidRPr="008F103D" w:rsidDel="00413606">
                <w:delText>Completed</w:delText>
              </w:r>
            </w:del>
          </w:p>
        </w:tc>
      </w:tr>
      <w:tr w:rsidR="00582E84" w:rsidRPr="008F103D" w:rsidDel="00413606" w:rsidTr="004C693F">
        <w:trPr>
          <w:gridBefore w:val="1"/>
          <w:wBefore w:w="6" w:type="pct"/>
          <w:cantSplit/>
          <w:del w:id="428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81" w:author=" " w:date="2019-05-27T04:43:00Z"/>
              </w:rPr>
            </w:pPr>
            <w:del w:id="4282" w:author=" " w:date="2019-05-27T04:43:00Z">
              <w:r w:rsidRPr="008F103D" w:rsidDel="00413606">
                <w:delText>DC_5A_n260(2P)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83" w:author=" " w:date="2019-05-27T04:43:00Z"/>
              </w:rPr>
            </w:pPr>
            <w:del w:id="428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85" w:author=" " w:date="2019-05-27T04:43:00Z"/>
              </w:rPr>
            </w:pPr>
            <w:del w:id="428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87" w:author=" " w:date="2019-05-27T04:43:00Z"/>
              </w:rPr>
            </w:pPr>
            <w:del w:id="4288" w:author=" " w:date="2019-05-27T04:43:00Z">
              <w:r w:rsidRPr="008F103D" w:rsidDel="00413606">
                <w:delText>TR 37.716-11-11: R4-1815605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89" w:author=" " w:date="2019-05-27T04:43:00Z"/>
              </w:rPr>
            </w:pPr>
            <w:del w:id="429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91" w:author=" " w:date="2019-05-27T04:43:00Z"/>
              </w:rPr>
            </w:pPr>
            <w:del w:id="429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93" w:author=" " w:date="2019-05-27T04:43:00Z"/>
              </w:rPr>
            </w:pPr>
            <w:del w:id="4294" w:author=" " w:date="2019-05-27T04:43:00Z">
              <w:r w:rsidRPr="008F103D" w:rsidDel="00413606">
                <w:delText>Completed</w:delText>
              </w:r>
            </w:del>
          </w:p>
        </w:tc>
      </w:tr>
      <w:tr w:rsidR="00582E84" w:rsidRPr="008F103D" w:rsidDel="00413606" w:rsidTr="004C693F">
        <w:trPr>
          <w:gridBefore w:val="1"/>
          <w:wBefore w:w="6" w:type="pct"/>
          <w:cantSplit/>
          <w:del w:id="429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96" w:author=" " w:date="2019-05-27T04:43:00Z"/>
              </w:rPr>
            </w:pPr>
            <w:del w:id="4297" w:author=" " w:date="2019-05-27T04:43:00Z">
              <w:r w:rsidRPr="008F103D" w:rsidDel="00413606">
                <w:delText>DC_5A_n260(3P)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98" w:author=" " w:date="2019-05-27T04:43:00Z"/>
              </w:rPr>
            </w:pPr>
            <w:del w:id="429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00" w:author=" " w:date="2019-05-27T04:43:00Z"/>
              </w:rPr>
            </w:pPr>
            <w:del w:id="430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02" w:author=" " w:date="2019-05-27T04:43:00Z"/>
              </w:rPr>
            </w:pPr>
            <w:del w:id="4303" w:author=" " w:date="2019-05-27T04:43:00Z">
              <w:r w:rsidRPr="008F103D" w:rsidDel="00413606">
                <w:delText>TR 37.716-11-11: R4-1815605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04" w:author=" " w:date="2019-05-27T04:43:00Z"/>
              </w:rPr>
            </w:pPr>
            <w:del w:id="430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06" w:author=" " w:date="2019-05-27T04:43:00Z"/>
              </w:rPr>
            </w:pPr>
            <w:del w:id="430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08" w:author=" " w:date="2019-05-27T04:43:00Z"/>
              </w:rPr>
            </w:pPr>
            <w:del w:id="4309" w:author=" " w:date="2019-05-27T04:43:00Z">
              <w:r w:rsidRPr="008F103D" w:rsidDel="00413606">
                <w:delText>Completed</w:delText>
              </w:r>
            </w:del>
          </w:p>
        </w:tc>
      </w:tr>
      <w:tr w:rsidR="00582E84" w:rsidRPr="008F103D" w:rsidDel="00413606" w:rsidTr="004C693F">
        <w:trPr>
          <w:gridBefore w:val="1"/>
          <w:wBefore w:w="6" w:type="pct"/>
          <w:cantSplit/>
          <w:del w:id="431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11" w:author=" " w:date="2019-05-27T04:43:00Z"/>
              </w:rPr>
            </w:pPr>
            <w:del w:id="4312" w:author=" " w:date="2019-05-27T04:43:00Z">
              <w:r w:rsidRPr="008F103D" w:rsidDel="00413606">
                <w:delText>DC_5A_n260(4P)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13" w:author=" " w:date="2019-05-27T04:43:00Z"/>
              </w:rPr>
            </w:pPr>
            <w:del w:id="431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15" w:author=" " w:date="2019-05-27T04:43:00Z"/>
              </w:rPr>
            </w:pPr>
            <w:del w:id="431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17" w:author=" " w:date="2019-05-27T04:43:00Z"/>
              </w:rPr>
            </w:pPr>
            <w:del w:id="4318" w:author=" " w:date="2019-05-27T04:43:00Z">
              <w:r w:rsidRPr="008F103D" w:rsidDel="00413606">
                <w:delText>TR 37.716-11-11: R4-1815605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19" w:author=" " w:date="2019-05-27T04:43:00Z"/>
              </w:rPr>
            </w:pPr>
            <w:del w:id="432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21" w:author=" " w:date="2019-05-27T04:43:00Z"/>
              </w:rPr>
            </w:pPr>
            <w:del w:id="432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23" w:author=" " w:date="2019-05-27T04:43:00Z"/>
              </w:rPr>
            </w:pPr>
            <w:del w:id="4324" w:author=" " w:date="2019-05-27T04:43:00Z">
              <w:r w:rsidRPr="008F103D" w:rsidDel="00413606">
                <w:delText>Completed</w:delText>
              </w:r>
            </w:del>
          </w:p>
        </w:tc>
      </w:tr>
      <w:tr w:rsidR="00582E84" w:rsidRPr="008F103D" w:rsidDel="00413606" w:rsidTr="004C693F">
        <w:trPr>
          <w:gridBefore w:val="1"/>
          <w:wBefore w:w="6" w:type="pct"/>
          <w:cantSplit/>
          <w:del w:id="432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26" w:author=" " w:date="2019-05-27T04:43:00Z"/>
              </w:rPr>
            </w:pPr>
            <w:del w:id="4327" w:author=" " w:date="2019-05-27T04:43:00Z">
              <w:r w:rsidRPr="008F103D" w:rsidDel="00413606">
                <w:delText>DC_5A_n260(2A)_UL_n260(2A)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28" w:author=" " w:date="2019-05-27T04:43:00Z"/>
              </w:rPr>
            </w:pPr>
            <w:del w:id="432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30" w:author=" " w:date="2019-05-27T04:43:00Z"/>
              </w:rPr>
            </w:pPr>
            <w:del w:id="433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32" w:author=" " w:date="2019-05-27T04:43:00Z"/>
              </w:rPr>
            </w:pPr>
            <w:del w:id="4333" w:author=" " w:date="2019-05-27T04:43:00Z">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34" w:author=" " w:date="2019-05-27T04:43:00Z"/>
              </w:rPr>
            </w:pPr>
            <w:del w:id="433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36" w:author=" " w:date="2019-05-27T04:43:00Z"/>
              </w:rPr>
            </w:pPr>
            <w:del w:id="433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38" w:author=" " w:date="2019-05-27T04:43:00Z"/>
              </w:rPr>
            </w:pPr>
            <w:del w:id="4339" w:author=" " w:date="2019-05-27T04:43:00Z">
              <w:r w:rsidRPr="008F103D" w:rsidDel="00413606">
                <w:delText>Completed</w:delText>
              </w:r>
            </w:del>
          </w:p>
        </w:tc>
      </w:tr>
      <w:tr w:rsidR="00582E84" w:rsidRPr="008F103D" w:rsidDel="00413606" w:rsidTr="004C693F">
        <w:trPr>
          <w:gridBefore w:val="1"/>
          <w:wBefore w:w="6" w:type="pct"/>
          <w:cantSplit/>
          <w:del w:id="434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41" w:author=" " w:date="2019-05-27T04:43:00Z"/>
              </w:rPr>
            </w:pPr>
            <w:del w:id="4342" w:author=" " w:date="2019-05-27T04:43:00Z">
              <w:r w:rsidRPr="008F103D" w:rsidDel="00413606">
                <w:delText>DC_5A_n260(4A)_UL_n260(4A)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43" w:author=" " w:date="2019-05-27T04:43:00Z"/>
              </w:rPr>
            </w:pPr>
            <w:del w:id="434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45" w:author=" " w:date="2019-05-27T04:43:00Z"/>
              </w:rPr>
            </w:pPr>
            <w:del w:id="434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47" w:author=" " w:date="2019-05-27T04:43:00Z"/>
              </w:rPr>
            </w:pPr>
            <w:del w:id="4348" w:author=" " w:date="2019-05-27T04:43:00Z">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49" w:author=" " w:date="2019-05-27T04:43:00Z"/>
              </w:rPr>
            </w:pPr>
            <w:del w:id="435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51" w:author=" " w:date="2019-05-27T04:43:00Z"/>
              </w:rPr>
            </w:pPr>
            <w:del w:id="435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53" w:author=" " w:date="2019-05-27T04:43:00Z"/>
              </w:rPr>
            </w:pPr>
            <w:del w:id="4354" w:author=" " w:date="2019-05-27T04:43:00Z">
              <w:r w:rsidRPr="008F103D" w:rsidDel="00413606">
                <w:delText>Completed</w:delText>
              </w:r>
            </w:del>
          </w:p>
        </w:tc>
      </w:tr>
      <w:tr w:rsidR="00582E84" w:rsidRPr="008F103D" w:rsidDel="00413606" w:rsidTr="004C693F">
        <w:trPr>
          <w:gridBefore w:val="1"/>
          <w:wBefore w:w="6" w:type="pct"/>
          <w:cantSplit/>
          <w:del w:id="435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56" w:author=" " w:date="2019-05-27T04:43:00Z"/>
              </w:rPr>
            </w:pPr>
            <w:del w:id="4357" w:author=" " w:date="2019-05-27T04:43:00Z">
              <w:r w:rsidRPr="008F103D" w:rsidDel="00413606">
                <w:delText>DC_13A_n260(2A)_UL_n260(2A)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58" w:author=" " w:date="2019-05-27T04:43:00Z"/>
              </w:rPr>
            </w:pPr>
            <w:del w:id="435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60" w:author=" " w:date="2019-05-27T04:43:00Z"/>
              </w:rPr>
            </w:pPr>
            <w:del w:id="436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62" w:author=" " w:date="2019-05-27T04:43:00Z"/>
              </w:rPr>
            </w:pPr>
            <w:del w:id="4363" w:author=" " w:date="2019-05-27T04:43:00Z">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64" w:author=" " w:date="2019-05-27T04:43:00Z"/>
              </w:rPr>
            </w:pPr>
            <w:del w:id="436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66" w:author=" " w:date="2019-05-27T04:43:00Z"/>
              </w:rPr>
            </w:pPr>
            <w:del w:id="436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68" w:author=" " w:date="2019-05-27T04:43:00Z"/>
              </w:rPr>
            </w:pPr>
            <w:del w:id="4369" w:author=" " w:date="2019-05-27T04:43:00Z">
              <w:r w:rsidRPr="008F103D" w:rsidDel="00413606">
                <w:delText>Completed</w:delText>
              </w:r>
            </w:del>
          </w:p>
        </w:tc>
      </w:tr>
      <w:tr w:rsidR="00582E84" w:rsidRPr="008F103D" w:rsidDel="00413606" w:rsidTr="004C693F">
        <w:trPr>
          <w:gridBefore w:val="1"/>
          <w:wBefore w:w="6" w:type="pct"/>
          <w:cantSplit/>
          <w:del w:id="437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71" w:author=" " w:date="2019-05-27T04:43:00Z"/>
              </w:rPr>
            </w:pPr>
            <w:del w:id="4372" w:author=" " w:date="2019-05-27T04:43:00Z">
              <w:r w:rsidRPr="008F103D" w:rsidDel="00413606">
                <w:delText>DC_13A_n260(4A)_UL_n260(4A)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73" w:author=" " w:date="2019-05-27T04:43:00Z"/>
              </w:rPr>
            </w:pPr>
            <w:del w:id="437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75" w:author=" " w:date="2019-05-27T04:43:00Z"/>
              </w:rPr>
            </w:pPr>
            <w:del w:id="437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77" w:author=" " w:date="2019-05-27T04:43:00Z"/>
              </w:rPr>
            </w:pPr>
            <w:del w:id="4378" w:author=" " w:date="2019-05-27T04:43:00Z">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79" w:author=" " w:date="2019-05-27T04:43:00Z"/>
              </w:rPr>
            </w:pPr>
            <w:del w:id="438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81" w:author=" " w:date="2019-05-27T04:43:00Z"/>
              </w:rPr>
            </w:pPr>
            <w:del w:id="438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83" w:author=" " w:date="2019-05-27T04:43:00Z"/>
              </w:rPr>
            </w:pPr>
            <w:del w:id="4384" w:author=" " w:date="2019-05-27T04:43:00Z">
              <w:r w:rsidRPr="008F103D" w:rsidDel="00413606">
                <w:delText>Completed</w:delText>
              </w:r>
            </w:del>
          </w:p>
        </w:tc>
      </w:tr>
      <w:tr w:rsidR="00582E84" w:rsidRPr="008F103D" w:rsidDel="00413606" w:rsidTr="004C693F">
        <w:trPr>
          <w:gridBefore w:val="1"/>
          <w:wBefore w:w="6" w:type="pct"/>
          <w:cantSplit/>
          <w:del w:id="438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86" w:author=" " w:date="2019-05-27T04:43:00Z"/>
              </w:rPr>
            </w:pPr>
            <w:del w:id="4387" w:author=" " w:date="2019-05-27T04:43:00Z">
              <w:r w:rsidRPr="008F103D" w:rsidDel="00413606">
                <w:delText>DC_66A_n260(2A)_UL_n260(2A)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88" w:author=" " w:date="2019-05-27T04:43:00Z"/>
              </w:rPr>
            </w:pPr>
            <w:del w:id="438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90" w:author=" " w:date="2019-05-27T04:43:00Z"/>
              </w:rPr>
            </w:pPr>
            <w:del w:id="439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92" w:author=" " w:date="2019-05-27T04:43:00Z"/>
              </w:rPr>
            </w:pPr>
            <w:del w:id="4393" w:author=" " w:date="2019-05-27T04:43:00Z">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94" w:author=" " w:date="2019-05-27T04:43:00Z"/>
              </w:rPr>
            </w:pPr>
            <w:del w:id="439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96" w:author=" " w:date="2019-05-27T04:43:00Z"/>
              </w:rPr>
            </w:pPr>
            <w:del w:id="439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98" w:author=" " w:date="2019-05-27T04:43:00Z"/>
              </w:rPr>
            </w:pPr>
            <w:del w:id="4399" w:author=" " w:date="2019-05-27T04:43:00Z">
              <w:r w:rsidRPr="008F103D" w:rsidDel="00413606">
                <w:delText>Completed</w:delText>
              </w:r>
            </w:del>
          </w:p>
        </w:tc>
      </w:tr>
      <w:tr w:rsidR="00582E84" w:rsidRPr="008F103D" w:rsidDel="00413606" w:rsidTr="004C693F">
        <w:trPr>
          <w:gridBefore w:val="1"/>
          <w:wBefore w:w="6" w:type="pct"/>
          <w:cantSplit/>
          <w:del w:id="440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01" w:author=" " w:date="2019-05-27T04:43:00Z"/>
              </w:rPr>
            </w:pPr>
            <w:del w:id="4402" w:author=" " w:date="2019-05-27T04:43:00Z">
              <w:r w:rsidRPr="008F103D" w:rsidDel="00413606">
                <w:delText>DC_66A_n260(4A)_UL_n260(4A)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03" w:author=" " w:date="2019-05-27T04:43:00Z"/>
              </w:rPr>
            </w:pPr>
            <w:del w:id="440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05" w:author=" " w:date="2019-05-27T04:43:00Z"/>
              </w:rPr>
            </w:pPr>
            <w:del w:id="440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07" w:author=" " w:date="2019-05-27T04:43:00Z"/>
              </w:rPr>
            </w:pPr>
            <w:del w:id="4408" w:author=" " w:date="2019-05-27T04:43:00Z">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09" w:author=" " w:date="2019-05-27T04:43:00Z"/>
              </w:rPr>
            </w:pPr>
            <w:del w:id="441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11" w:author=" " w:date="2019-05-27T04:43:00Z"/>
              </w:rPr>
            </w:pPr>
            <w:del w:id="441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13" w:author=" " w:date="2019-05-27T04:43:00Z"/>
              </w:rPr>
            </w:pPr>
            <w:del w:id="4414" w:author=" " w:date="2019-05-27T04:43:00Z">
              <w:r w:rsidRPr="008F103D" w:rsidDel="00413606">
                <w:delText>Completed</w:delText>
              </w:r>
            </w:del>
          </w:p>
        </w:tc>
      </w:tr>
      <w:tr w:rsidR="00582E84" w:rsidRPr="008F103D" w:rsidDel="00413606" w:rsidTr="004C693F">
        <w:trPr>
          <w:gridBefore w:val="1"/>
          <w:wBefore w:w="6" w:type="pct"/>
          <w:cantSplit/>
          <w:del w:id="441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16" w:author=" " w:date="2019-05-27T04:43:00Z"/>
              </w:rPr>
            </w:pPr>
            <w:del w:id="4417" w:author=" " w:date="2019-05-27T04:43:00Z">
              <w:r w:rsidRPr="008F103D" w:rsidDel="00413606">
                <w:delText>DC_5A_n261I_UL_n261H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18" w:author=" " w:date="2019-05-27T04:43:00Z"/>
              </w:rPr>
            </w:pPr>
            <w:del w:id="441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20" w:author=" " w:date="2019-05-27T04:43:00Z"/>
              </w:rPr>
            </w:pPr>
            <w:del w:id="442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22" w:author=" " w:date="2019-05-27T04:43:00Z"/>
              </w:rPr>
            </w:pPr>
            <w:del w:id="4423" w:author=" " w:date="2019-05-27T04:43:00Z">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24" w:author=" " w:date="2019-05-27T04:43:00Z"/>
              </w:rPr>
            </w:pPr>
            <w:del w:id="442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26" w:author=" " w:date="2019-05-27T04:43:00Z"/>
              </w:rPr>
            </w:pPr>
            <w:del w:id="442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28" w:author=" " w:date="2019-05-27T04:43:00Z"/>
              </w:rPr>
            </w:pPr>
            <w:del w:id="4429" w:author=" " w:date="2019-05-27T04:43:00Z">
              <w:r w:rsidRPr="008F103D" w:rsidDel="00413606">
                <w:delText>Completed</w:delText>
              </w:r>
            </w:del>
          </w:p>
        </w:tc>
      </w:tr>
      <w:tr w:rsidR="00582E84" w:rsidRPr="008F103D" w:rsidDel="00413606" w:rsidTr="004C693F">
        <w:trPr>
          <w:gridBefore w:val="1"/>
          <w:wBefore w:w="6" w:type="pct"/>
          <w:cantSplit/>
          <w:del w:id="443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31" w:author=" " w:date="2019-05-27T04:43:00Z"/>
              </w:rPr>
            </w:pPr>
            <w:del w:id="4432" w:author=" " w:date="2019-05-27T04:43:00Z">
              <w:r w:rsidRPr="008F103D" w:rsidDel="00413606">
                <w:delText>DC_5A_n261M_UL_n261H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33" w:author=" " w:date="2019-05-27T04:43:00Z"/>
              </w:rPr>
            </w:pPr>
            <w:del w:id="443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35" w:author=" " w:date="2019-05-27T04:43:00Z"/>
              </w:rPr>
            </w:pPr>
            <w:del w:id="443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37" w:author=" " w:date="2019-05-27T04:43:00Z"/>
              </w:rPr>
            </w:pPr>
            <w:del w:id="4438" w:author=" " w:date="2019-05-27T04:43:00Z">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39" w:author=" " w:date="2019-05-27T04:43:00Z"/>
              </w:rPr>
            </w:pPr>
            <w:del w:id="444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41" w:author=" " w:date="2019-05-27T04:43:00Z"/>
              </w:rPr>
            </w:pPr>
            <w:del w:id="444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43" w:author=" " w:date="2019-05-27T04:43:00Z"/>
              </w:rPr>
            </w:pPr>
            <w:del w:id="4444" w:author=" " w:date="2019-05-27T04:43:00Z">
              <w:r w:rsidRPr="008F103D" w:rsidDel="00413606">
                <w:delText>Completed</w:delText>
              </w:r>
            </w:del>
          </w:p>
        </w:tc>
      </w:tr>
      <w:tr w:rsidR="00582E84" w:rsidRPr="008F103D" w:rsidDel="00413606" w:rsidTr="004C693F">
        <w:trPr>
          <w:gridBefore w:val="1"/>
          <w:wBefore w:w="6" w:type="pct"/>
          <w:cantSplit/>
          <w:del w:id="444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46" w:author=" " w:date="2019-05-27T04:43:00Z"/>
              </w:rPr>
            </w:pPr>
            <w:del w:id="4447" w:author=" " w:date="2019-05-27T04:43:00Z">
              <w:r w:rsidRPr="008F103D" w:rsidDel="00413606">
                <w:delText>DC_13A_n261I_UL_n261H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48" w:author=" " w:date="2019-05-27T04:43:00Z"/>
              </w:rPr>
            </w:pPr>
            <w:del w:id="444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50" w:author=" " w:date="2019-05-27T04:43:00Z"/>
              </w:rPr>
            </w:pPr>
            <w:del w:id="445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52" w:author=" " w:date="2019-05-27T04:43:00Z"/>
              </w:rPr>
            </w:pPr>
            <w:del w:id="4453" w:author=" " w:date="2019-05-27T04:43:00Z">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54" w:author=" " w:date="2019-05-27T04:43:00Z"/>
              </w:rPr>
            </w:pPr>
            <w:del w:id="445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56" w:author=" " w:date="2019-05-27T04:43:00Z"/>
              </w:rPr>
            </w:pPr>
            <w:del w:id="445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58" w:author=" " w:date="2019-05-27T04:43:00Z"/>
              </w:rPr>
            </w:pPr>
            <w:del w:id="4459" w:author=" " w:date="2019-05-27T04:43:00Z">
              <w:r w:rsidRPr="008F103D" w:rsidDel="00413606">
                <w:delText>Completed</w:delText>
              </w:r>
            </w:del>
          </w:p>
        </w:tc>
      </w:tr>
      <w:tr w:rsidR="00582E84" w:rsidRPr="008F103D" w:rsidDel="00413606" w:rsidTr="004C693F">
        <w:trPr>
          <w:gridBefore w:val="1"/>
          <w:wBefore w:w="6" w:type="pct"/>
          <w:cantSplit/>
          <w:del w:id="446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61" w:author=" " w:date="2019-05-27T04:43:00Z"/>
              </w:rPr>
            </w:pPr>
            <w:del w:id="4462" w:author=" " w:date="2019-05-27T04:43:00Z">
              <w:r w:rsidRPr="008F103D" w:rsidDel="00413606">
                <w:delText>DC_13A_n261M_UL_n261H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63" w:author=" " w:date="2019-05-27T04:43:00Z"/>
              </w:rPr>
            </w:pPr>
            <w:del w:id="446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65" w:author=" " w:date="2019-05-27T04:43:00Z"/>
              </w:rPr>
            </w:pPr>
            <w:del w:id="446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67" w:author=" " w:date="2019-05-27T04:43:00Z"/>
              </w:rPr>
            </w:pPr>
            <w:del w:id="4468" w:author=" " w:date="2019-05-27T04:43:00Z">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69" w:author=" " w:date="2019-05-27T04:43:00Z"/>
              </w:rPr>
            </w:pPr>
            <w:del w:id="447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71" w:author=" " w:date="2019-05-27T04:43:00Z"/>
              </w:rPr>
            </w:pPr>
            <w:del w:id="447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73" w:author=" " w:date="2019-05-27T04:43:00Z"/>
              </w:rPr>
            </w:pPr>
            <w:del w:id="4474" w:author=" " w:date="2019-05-27T04:43:00Z">
              <w:r w:rsidRPr="008F103D" w:rsidDel="00413606">
                <w:delText>Completed</w:delText>
              </w:r>
            </w:del>
          </w:p>
        </w:tc>
      </w:tr>
      <w:tr w:rsidR="00582E84" w:rsidRPr="008F103D" w:rsidDel="00413606" w:rsidTr="004C693F">
        <w:trPr>
          <w:gridBefore w:val="1"/>
          <w:wBefore w:w="6" w:type="pct"/>
          <w:cantSplit/>
          <w:del w:id="447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76" w:author=" " w:date="2019-05-27T04:43:00Z"/>
              </w:rPr>
            </w:pPr>
            <w:del w:id="4477" w:author=" " w:date="2019-05-27T04:43:00Z">
              <w:r w:rsidRPr="008F103D" w:rsidDel="00413606">
                <w:lastRenderedPageBreak/>
                <w:delText>DC_66A_n261I_UL_n260H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78" w:author=" " w:date="2019-05-27T04:43:00Z"/>
              </w:rPr>
            </w:pPr>
            <w:del w:id="4479"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80" w:author=" " w:date="2019-05-27T04:43:00Z"/>
              </w:rPr>
            </w:pPr>
            <w:del w:id="4481"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82" w:author=" " w:date="2019-05-27T04:43:00Z"/>
              </w:rPr>
            </w:pPr>
            <w:del w:id="4483" w:author=" " w:date="2019-05-27T04:43:00Z">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84" w:author=" " w:date="2019-05-27T04:43:00Z"/>
              </w:rPr>
            </w:pPr>
            <w:del w:id="4485"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86" w:author=" " w:date="2019-05-27T04:43:00Z"/>
              </w:rPr>
            </w:pPr>
            <w:del w:id="4487"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88" w:author=" " w:date="2019-05-27T04:43:00Z"/>
              </w:rPr>
            </w:pPr>
            <w:del w:id="4489" w:author=" " w:date="2019-05-27T04:43:00Z">
              <w:r w:rsidRPr="008F103D" w:rsidDel="00413606">
                <w:delText>Completed</w:delText>
              </w:r>
            </w:del>
          </w:p>
        </w:tc>
      </w:tr>
      <w:tr w:rsidR="00582E84" w:rsidRPr="008F103D" w:rsidDel="00413606" w:rsidTr="004C693F">
        <w:trPr>
          <w:gridBefore w:val="1"/>
          <w:wBefore w:w="6" w:type="pct"/>
          <w:cantSplit/>
          <w:del w:id="449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91" w:author=" " w:date="2019-05-27T04:43:00Z"/>
              </w:rPr>
            </w:pPr>
            <w:del w:id="4492" w:author=" " w:date="2019-05-27T04:43:00Z">
              <w:r w:rsidRPr="008F103D" w:rsidDel="00413606">
                <w:delText>DC_66A_n261M_UL_n261H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93" w:author=" " w:date="2019-05-27T04:43:00Z"/>
              </w:rPr>
            </w:pPr>
            <w:del w:id="4494" w:author=" " w:date="2019-05-27T04:43:00Z">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95" w:author=" " w:date="2019-05-27T04:43:00Z"/>
              </w:rPr>
            </w:pPr>
            <w:del w:id="4496" w:author=" " w:date="2019-05-27T04:43:00Z">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97" w:author=" " w:date="2019-05-27T04:43:00Z"/>
              </w:rPr>
            </w:pPr>
            <w:del w:id="4498" w:author=" " w:date="2019-05-27T04:43:00Z">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99" w:author=" " w:date="2019-05-27T04:43:00Z"/>
              </w:rPr>
            </w:pPr>
            <w:del w:id="4500" w:author=" " w:date="2019-05-27T04:43:00Z">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01" w:author=" " w:date="2019-05-27T04:43:00Z"/>
              </w:rPr>
            </w:pPr>
            <w:del w:id="4502" w:author=" " w:date="2019-05-27T04:43:00Z">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03" w:author=" " w:date="2019-05-27T04:43:00Z"/>
              </w:rPr>
            </w:pPr>
            <w:del w:id="4504" w:author=" " w:date="2019-05-27T04:43:00Z">
              <w:r w:rsidRPr="008F103D" w:rsidDel="00413606">
                <w:delText>Completed</w:delText>
              </w:r>
            </w:del>
          </w:p>
        </w:tc>
      </w:tr>
      <w:tr w:rsidR="00582E84" w:rsidRPr="008F103D" w:rsidDel="00413606" w:rsidTr="004C693F">
        <w:trPr>
          <w:gridBefore w:val="1"/>
          <w:wBefore w:w="6" w:type="pct"/>
          <w:cantSplit/>
          <w:del w:id="450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06" w:author=" " w:date="2019-05-27T04:43:00Z"/>
              </w:rPr>
            </w:pPr>
            <w:del w:id="4507" w:author=" " w:date="2019-05-27T04:43:00Z">
              <w:r w:rsidRPr="00D339E0" w:rsidDel="00413606">
                <w:rPr>
                  <w:rFonts w:cs="Arial"/>
                  <w:color w:val="000000"/>
                  <w:szCs w:val="18"/>
                  <w:lang w:val="en-US"/>
                </w:rPr>
                <w:delText>DC_2A_n260G_UL_2A_n260A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08" w:author=" " w:date="2019-05-27T04:43:00Z"/>
              </w:rPr>
            </w:pPr>
            <w:del w:id="450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10" w:author=" " w:date="2019-05-27T04:43:00Z"/>
              </w:rPr>
            </w:pPr>
            <w:del w:id="451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12" w:author=" " w:date="2019-05-27T04:43:00Z"/>
              </w:rPr>
            </w:pPr>
            <w:del w:id="451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1813075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14" w:author=" " w:date="2019-05-27T04:43:00Z"/>
              </w:rPr>
            </w:pPr>
            <w:del w:id="451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16" w:author=" " w:date="2019-05-27T04:43:00Z"/>
              </w:rPr>
            </w:pPr>
            <w:del w:id="4517"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18" w:author=" " w:date="2019-05-27T04:43:00Z"/>
              </w:rPr>
            </w:pPr>
            <w:del w:id="4519"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452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521" w:author=" " w:date="2019-05-27T04:43:00Z"/>
              </w:rPr>
            </w:pPr>
            <w:del w:id="4522" w:author=" " w:date="2019-05-27T04:43:00Z">
              <w:r w:rsidRPr="00D339E0" w:rsidDel="00413606">
                <w:rPr>
                  <w:rFonts w:cs="Arial"/>
                  <w:color w:val="000000"/>
                  <w:szCs w:val="18"/>
                  <w:lang w:val="en-US"/>
                </w:rPr>
                <w:delText>DC_2A_</w:delText>
              </w:r>
              <w:r w:rsidRPr="00D339E0" w:rsidDel="00413606">
                <w:rPr>
                  <w:rFonts w:cs="Arial"/>
                  <w:bCs/>
                  <w:color w:val="000000"/>
                  <w:szCs w:val="18"/>
                  <w:lang w:val="en-US"/>
                </w:rPr>
                <w:delText>n260(2G)_UL_2A_n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23" w:author=" " w:date="2019-05-27T04:43:00Z"/>
              </w:rPr>
            </w:pPr>
            <w:del w:id="452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25" w:author=" " w:date="2019-05-27T04:43:00Z"/>
              </w:rPr>
            </w:pPr>
            <w:del w:id="452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27" w:author=" " w:date="2019-05-27T04:43:00Z"/>
              </w:rPr>
            </w:pPr>
            <w:del w:id="452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1813075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29" w:author=" " w:date="2019-05-27T04:43:00Z"/>
              </w:rPr>
            </w:pPr>
            <w:del w:id="453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31" w:author=" " w:date="2019-05-27T04:43:00Z"/>
              </w:rPr>
            </w:pPr>
            <w:del w:id="4532"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33" w:author=" " w:date="2019-05-27T04:43:00Z"/>
              </w:rPr>
            </w:pPr>
            <w:del w:id="4534"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453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536" w:author=" " w:date="2019-05-27T04:43:00Z"/>
              </w:rPr>
            </w:pPr>
            <w:del w:id="4537" w:author=" " w:date="2019-05-27T04:43:00Z">
              <w:r w:rsidRPr="00D339E0" w:rsidDel="00413606">
                <w:rPr>
                  <w:rFonts w:cs="Arial"/>
                  <w:color w:val="000000"/>
                  <w:szCs w:val="18"/>
                  <w:lang w:val="en-US"/>
                </w:rPr>
                <w:delText>DC_2A_n260(2A)_UL_2A_n260A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38" w:author=" " w:date="2019-05-27T04:43:00Z"/>
              </w:rPr>
            </w:pPr>
            <w:del w:id="453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40" w:author=" " w:date="2019-05-27T04:43:00Z"/>
              </w:rPr>
            </w:pPr>
            <w:del w:id="454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42" w:author=" " w:date="2019-05-27T04:43:00Z"/>
              </w:rPr>
            </w:pPr>
            <w:del w:id="454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1813075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44" w:author=" " w:date="2019-05-27T04:43:00Z"/>
              </w:rPr>
            </w:pPr>
            <w:del w:id="454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46" w:author=" " w:date="2019-05-27T04:43:00Z"/>
              </w:rPr>
            </w:pPr>
            <w:del w:id="4547"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48" w:author=" " w:date="2019-05-27T04:43:00Z"/>
              </w:rPr>
            </w:pPr>
            <w:del w:id="4549"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455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551" w:author=" " w:date="2019-05-27T04:43:00Z"/>
              </w:rPr>
            </w:pPr>
            <w:del w:id="4552" w:author=" " w:date="2019-05-27T04:43:00Z">
              <w:r w:rsidRPr="00D339E0" w:rsidDel="00413606">
                <w:rPr>
                  <w:rFonts w:cs="Arial"/>
                  <w:color w:val="000000"/>
                  <w:szCs w:val="18"/>
                  <w:lang w:val="en-US"/>
                </w:rPr>
                <w:delText>DC_2A_</w:delText>
              </w:r>
              <w:r w:rsidRPr="00D339E0" w:rsidDel="00413606">
                <w:rPr>
                  <w:rFonts w:cs="Arial"/>
                  <w:bCs/>
                  <w:color w:val="000000"/>
                  <w:szCs w:val="18"/>
                  <w:lang w:val="en-US"/>
                </w:rPr>
                <w:delText>n260(6A)_UL_2A_n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53" w:author=" " w:date="2019-05-27T04:43:00Z"/>
              </w:rPr>
            </w:pPr>
            <w:del w:id="455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55" w:author=" " w:date="2019-05-27T04:43:00Z"/>
              </w:rPr>
            </w:pPr>
            <w:del w:id="455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57" w:author=" " w:date="2019-05-27T04:43:00Z"/>
              </w:rPr>
            </w:pPr>
            <w:del w:id="455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1813075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59" w:author=" " w:date="2019-05-27T04:43:00Z"/>
              </w:rPr>
            </w:pPr>
            <w:del w:id="456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61" w:author=" " w:date="2019-05-27T04:43:00Z"/>
              </w:rPr>
            </w:pPr>
            <w:del w:id="4562"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63" w:author=" " w:date="2019-05-27T04:43:00Z"/>
              </w:rPr>
            </w:pPr>
            <w:del w:id="4564"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456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566" w:author=" " w:date="2019-05-27T04:43:00Z"/>
              </w:rPr>
            </w:pPr>
            <w:del w:id="4567" w:author=" " w:date="2019-05-27T04:43:00Z">
              <w:r w:rsidRPr="00D339E0" w:rsidDel="00413606">
                <w:rPr>
                  <w:rFonts w:cs="Arial"/>
                  <w:color w:val="000000"/>
                  <w:szCs w:val="18"/>
                  <w:lang w:val="en-US"/>
                </w:rPr>
                <w:delText>DC_2A_</w:delText>
              </w:r>
              <w:r w:rsidRPr="00D339E0" w:rsidDel="00413606">
                <w:rPr>
                  <w:rFonts w:cs="Arial"/>
                  <w:bCs/>
                  <w:color w:val="000000"/>
                  <w:szCs w:val="18"/>
                  <w:lang w:val="en-US"/>
                </w:rPr>
                <w:delText>n260(8A)_UL_2A_n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68" w:author=" " w:date="2019-05-27T04:43:00Z"/>
              </w:rPr>
            </w:pPr>
            <w:del w:id="456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70" w:author=" " w:date="2019-05-27T04:43:00Z"/>
              </w:rPr>
            </w:pPr>
            <w:del w:id="457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72" w:author=" " w:date="2019-05-27T04:43:00Z"/>
              </w:rPr>
            </w:pPr>
            <w:del w:id="457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1813075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74" w:author=" " w:date="2019-05-27T04:43:00Z"/>
              </w:rPr>
            </w:pPr>
            <w:del w:id="457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76" w:author=" " w:date="2019-05-27T04:43:00Z"/>
              </w:rPr>
            </w:pPr>
            <w:del w:id="4577"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78" w:author=" " w:date="2019-05-27T04:43:00Z"/>
              </w:rPr>
            </w:pPr>
            <w:del w:id="4579"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458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81" w:author=" " w:date="2019-05-27T04:43:00Z"/>
              </w:rPr>
            </w:pPr>
            <w:del w:id="4582" w:author=" " w:date="2019-05-27T04:43:00Z">
              <w:r w:rsidRPr="00D339E0" w:rsidDel="00413606">
                <w:rPr>
                  <w:rFonts w:cs="Arial"/>
                  <w:color w:val="000000"/>
                  <w:szCs w:val="18"/>
                  <w:lang w:val="en-US"/>
                </w:rPr>
                <w:delText>DC_2A_n260G_UL_2A_n260G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83" w:author=" " w:date="2019-05-27T04:43:00Z"/>
              </w:rPr>
            </w:pPr>
            <w:del w:id="458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85" w:author=" " w:date="2019-05-27T04:43:00Z"/>
              </w:rPr>
            </w:pPr>
            <w:del w:id="458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587" w:author=" " w:date="2019-05-27T04:43:00Z"/>
              </w:rPr>
            </w:pPr>
            <w:del w:id="4588"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89" w:author=" " w:date="2019-05-27T04:43:00Z"/>
              </w:rPr>
            </w:pPr>
            <w:del w:id="459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91" w:author=" " w:date="2019-05-27T04:43:00Z"/>
              </w:rPr>
            </w:pPr>
            <w:del w:id="459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93" w:author=" " w:date="2019-05-27T04:43:00Z"/>
              </w:rPr>
            </w:pPr>
            <w:del w:id="4594"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459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596" w:author=" " w:date="2019-05-27T04:43:00Z"/>
              </w:rPr>
            </w:pPr>
            <w:del w:id="4597" w:author=" " w:date="2019-05-27T04:43:00Z">
              <w:r w:rsidRPr="00D339E0" w:rsidDel="00413606">
                <w:rPr>
                  <w:rFonts w:cs="Arial"/>
                  <w:color w:val="000000"/>
                  <w:szCs w:val="18"/>
                  <w:lang w:val="en-US"/>
                </w:rPr>
                <w:delText>DC_2A_n260(A-G)_UL_2A_n260A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98" w:author=" " w:date="2019-05-27T04:43:00Z"/>
              </w:rPr>
            </w:pPr>
            <w:del w:id="459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00" w:author=" " w:date="2019-05-27T04:43:00Z"/>
              </w:rPr>
            </w:pPr>
            <w:del w:id="460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602" w:author=" " w:date="2019-05-27T04:43:00Z"/>
              </w:rPr>
            </w:pPr>
            <w:del w:id="4603"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04" w:author=" " w:date="2019-05-27T04:43:00Z"/>
              </w:rPr>
            </w:pPr>
            <w:del w:id="4605"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06" w:author=" " w:date="2019-05-27T04:43:00Z"/>
              </w:rPr>
            </w:pPr>
            <w:del w:id="4607"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08" w:author=" " w:date="2019-05-27T04:43:00Z"/>
              </w:rPr>
            </w:pPr>
            <w:del w:id="4609" w:author=" " w:date="2019-05-27T04:43:00Z">
              <w:r w:rsidRPr="00D339E0" w:rsidDel="00413606">
                <w:rPr>
                  <w:rFonts w:cs="Arial"/>
                  <w:color w:val="000000"/>
                  <w:szCs w:val="18"/>
                  <w:lang w:val="en-US"/>
                </w:rPr>
                <w:delText>DL CA is ongoing</w:delText>
              </w:r>
            </w:del>
          </w:p>
        </w:tc>
      </w:tr>
      <w:tr w:rsidR="00582E84" w:rsidRPr="008F103D" w:rsidDel="00413606" w:rsidTr="004C693F">
        <w:trPr>
          <w:gridBefore w:val="1"/>
          <w:wBefore w:w="6" w:type="pct"/>
          <w:cantSplit/>
          <w:del w:id="461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611" w:author=" " w:date="2019-05-27T04:43:00Z"/>
              </w:rPr>
            </w:pPr>
            <w:del w:id="4612" w:author=" " w:date="2019-05-27T04:43:00Z">
              <w:r w:rsidRPr="00D339E0" w:rsidDel="00413606">
                <w:rPr>
                  <w:rFonts w:cs="Arial"/>
                  <w:color w:val="000000"/>
                  <w:szCs w:val="18"/>
                  <w:lang w:val="en-US"/>
                </w:rPr>
                <w:delText>DC_2A_n260(A-G)_UL_2A_n260G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13" w:author=" " w:date="2019-05-27T04:43:00Z"/>
              </w:rPr>
            </w:pPr>
            <w:del w:id="461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15" w:author=" " w:date="2019-05-27T04:43:00Z"/>
              </w:rPr>
            </w:pPr>
            <w:del w:id="461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617" w:author=" " w:date="2019-05-27T04:43:00Z"/>
              </w:rPr>
            </w:pPr>
            <w:del w:id="4618"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19" w:author=" " w:date="2019-05-27T04:43:00Z"/>
              </w:rPr>
            </w:pPr>
            <w:del w:id="462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21" w:author=" " w:date="2019-05-27T04:43:00Z"/>
              </w:rPr>
            </w:pPr>
            <w:del w:id="462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23" w:author=" " w:date="2019-05-27T04:43:00Z"/>
              </w:rPr>
            </w:pPr>
            <w:del w:id="4624" w:author=" " w:date="2019-05-27T04:43:00Z">
              <w:r w:rsidRPr="00D339E0" w:rsidDel="00413606">
                <w:rPr>
                  <w:rFonts w:cs="Arial"/>
                  <w:color w:val="000000"/>
                  <w:szCs w:val="18"/>
                  <w:lang w:val="en-US"/>
                </w:rPr>
                <w:delText>DL CA is ongoing</w:delText>
              </w:r>
            </w:del>
          </w:p>
        </w:tc>
      </w:tr>
      <w:tr w:rsidR="00582E84" w:rsidRPr="008F103D" w:rsidDel="00413606" w:rsidTr="004C693F">
        <w:trPr>
          <w:gridBefore w:val="1"/>
          <w:wBefore w:w="6" w:type="pct"/>
          <w:cantSplit/>
          <w:del w:id="462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626" w:author=" " w:date="2019-05-27T04:43:00Z"/>
              </w:rPr>
            </w:pPr>
            <w:del w:id="4627" w:author=" " w:date="2019-05-27T04:43:00Z">
              <w:r w:rsidRPr="00D339E0" w:rsidDel="00413606">
                <w:rPr>
                  <w:rFonts w:cs="Arial"/>
                  <w:color w:val="000000"/>
                  <w:szCs w:val="18"/>
                  <w:lang w:val="en-US"/>
                </w:rPr>
                <w:delText>DC_2A_</w:delText>
              </w:r>
              <w:r w:rsidRPr="00D339E0" w:rsidDel="00413606">
                <w:rPr>
                  <w:rFonts w:cs="Arial"/>
                  <w:bCs/>
                  <w:color w:val="000000"/>
                  <w:szCs w:val="18"/>
                  <w:lang w:val="en-US"/>
                </w:rPr>
                <w:delText>n260(2G)_UL_2A_n</w:delText>
              </w:r>
              <w:r w:rsidRPr="00D339E0" w:rsidDel="00413606">
                <w:rPr>
                  <w:rFonts w:cs="Arial"/>
                  <w:color w:val="000000"/>
                  <w:szCs w:val="18"/>
                  <w:lang w:val="en-US"/>
                </w:rPr>
                <w:delText>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28" w:author=" " w:date="2019-05-27T04:43:00Z"/>
              </w:rPr>
            </w:pPr>
            <w:del w:id="462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30" w:author=" " w:date="2019-05-27T04:43:00Z"/>
              </w:rPr>
            </w:pPr>
            <w:del w:id="463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632" w:author=" " w:date="2019-05-27T04:43:00Z"/>
              </w:rPr>
            </w:pPr>
            <w:del w:id="4633"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34" w:author=" " w:date="2019-05-27T04:43:00Z"/>
              </w:rPr>
            </w:pPr>
            <w:del w:id="4635"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36" w:author=" " w:date="2019-05-27T04:43:00Z"/>
              </w:rPr>
            </w:pPr>
            <w:del w:id="4637"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38" w:author=" " w:date="2019-05-27T04:43:00Z"/>
              </w:rPr>
            </w:pPr>
            <w:del w:id="4639"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464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641" w:author=" " w:date="2019-05-27T04:43:00Z"/>
              </w:rPr>
            </w:pPr>
            <w:del w:id="4642" w:author=" " w:date="2019-05-27T04:43:00Z">
              <w:r w:rsidRPr="00D339E0" w:rsidDel="00413606">
                <w:rPr>
                  <w:rFonts w:cs="Arial"/>
                  <w:color w:val="000000"/>
                  <w:szCs w:val="18"/>
                  <w:lang w:val="en-US"/>
                </w:rPr>
                <w:delText>DC_2A_n260(2A-2G)_UL_2A_n260A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43" w:author=" " w:date="2019-05-27T04:43:00Z"/>
              </w:rPr>
            </w:pPr>
            <w:del w:id="464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45" w:author=" " w:date="2019-05-27T04:43:00Z"/>
              </w:rPr>
            </w:pPr>
            <w:del w:id="464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647" w:author=" " w:date="2019-05-27T04:43:00Z"/>
              </w:rPr>
            </w:pPr>
            <w:del w:id="4648"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49" w:author=" " w:date="2019-05-27T04:43:00Z"/>
              </w:rPr>
            </w:pPr>
            <w:del w:id="465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51" w:author=" " w:date="2019-05-27T04:43:00Z"/>
              </w:rPr>
            </w:pPr>
            <w:del w:id="465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53" w:author=" " w:date="2019-05-27T04:43:00Z"/>
              </w:rPr>
            </w:pPr>
            <w:del w:id="4654" w:author=" " w:date="2019-05-27T04:43:00Z">
              <w:r w:rsidRPr="00D339E0" w:rsidDel="00413606">
                <w:rPr>
                  <w:rFonts w:cs="Arial"/>
                  <w:color w:val="000000"/>
                  <w:szCs w:val="18"/>
                  <w:lang w:val="en-US"/>
                </w:rPr>
                <w:delText>DL CA is ongoing</w:delText>
              </w:r>
            </w:del>
          </w:p>
        </w:tc>
      </w:tr>
      <w:tr w:rsidR="00582E84" w:rsidRPr="008F103D" w:rsidDel="00413606" w:rsidTr="004C693F">
        <w:trPr>
          <w:gridBefore w:val="1"/>
          <w:wBefore w:w="6" w:type="pct"/>
          <w:cantSplit/>
          <w:del w:id="465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656" w:author=" " w:date="2019-05-27T04:43:00Z"/>
              </w:rPr>
            </w:pPr>
            <w:del w:id="4657" w:author=" " w:date="2019-05-27T04:43:00Z">
              <w:r w:rsidRPr="00D339E0" w:rsidDel="00413606">
                <w:rPr>
                  <w:rFonts w:cs="Arial"/>
                  <w:color w:val="000000"/>
                  <w:szCs w:val="18"/>
                  <w:lang w:val="en-US"/>
                </w:rPr>
                <w:delText>DC_2A_n260(2A-2G)_UL_2A_n260G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58" w:author=" " w:date="2019-05-27T04:43:00Z"/>
              </w:rPr>
            </w:pPr>
            <w:del w:id="465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60" w:author=" " w:date="2019-05-27T04:43:00Z"/>
              </w:rPr>
            </w:pPr>
            <w:del w:id="466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662" w:author=" " w:date="2019-05-27T04:43:00Z"/>
              </w:rPr>
            </w:pPr>
            <w:del w:id="4663"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64" w:author=" " w:date="2019-05-27T04:43:00Z"/>
              </w:rPr>
            </w:pPr>
            <w:del w:id="4665"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66" w:author=" " w:date="2019-05-27T04:43:00Z"/>
              </w:rPr>
            </w:pPr>
            <w:del w:id="4667"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68" w:author=" " w:date="2019-05-27T04:43:00Z"/>
              </w:rPr>
            </w:pPr>
            <w:del w:id="4669"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467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671" w:author=" " w:date="2019-05-27T04:43:00Z"/>
              </w:rPr>
            </w:pPr>
            <w:del w:id="4672" w:author=" " w:date="2019-05-27T04:43:00Z">
              <w:r w:rsidRPr="00D339E0" w:rsidDel="00413606">
                <w:rPr>
                  <w:rFonts w:cs="Arial"/>
                  <w:color w:val="000000"/>
                  <w:szCs w:val="18"/>
                  <w:lang w:val="en-US"/>
                </w:rPr>
                <w:delText>DC_2A_n260H_UL_2A_n260A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73" w:author=" " w:date="2019-05-27T04:43:00Z"/>
              </w:rPr>
            </w:pPr>
            <w:del w:id="467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75" w:author=" " w:date="2019-05-27T04:43:00Z"/>
              </w:rPr>
            </w:pPr>
            <w:del w:id="467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77" w:author=" " w:date="2019-05-27T04:43:00Z"/>
              </w:rPr>
            </w:pPr>
            <w:del w:id="467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1813075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79" w:author=" " w:date="2019-05-27T04:43:00Z"/>
              </w:rPr>
            </w:pPr>
            <w:del w:id="468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81" w:author=" " w:date="2019-05-27T04:43:00Z"/>
              </w:rPr>
            </w:pPr>
            <w:del w:id="4682"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83" w:author=" " w:date="2019-05-27T04:43:00Z"/>
              </w:rPr>
            </w:pPr>
            <w:del w:id="4684"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468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686" w:author=" " w:date="2019-05-27T04:43:00Z"/>
              </w:rPr>
            </w:pPr>
            <w:del w:id="4687" w:author=" " w:date="2019-05-27T04:43:00Z">
              <w:r w:rsidRPr="00D339E0" w:rsidDel="00413606">
                <w:rPr>
                  <w:rFonts w:cs="Arial"/>
                  <w:color w:val="000000"/>
                  <w:szCs w:val="18"/>
                  <w:lang w:val="en-US"/>
                </w:rPr>
                <w:delText>DC_2A_n260H_UL_2A_n260G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88" w:author=" " w:date="2019-05-27T04:43:00Z"/>
              </w:rPr>
            </w:pPr>
            <w:del w:id="468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90" w:author=" " w:date="2019-05-27T04:43:00Z"/>
              </w:rPr>
            </w:pPr>
            <w:del w:id="469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692" w:author=" " w:date="2019-05-27T04:43:00Z"/>
              </w:rPr>
            </w:pPr>
            <w:del w:id="4693"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94" w:author=" " w:date="2019-05-27T04:43:00Z"/>
              </w:rPr>
            </w:pPr>
            <w:del w:id="4695"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96" w:author=" " w:date="2019-05-27T04:43:00Z"/>
              </w:rPr>
            </w:pPr>
            <w:del w:id="4697"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98" w:author=" " w:date="2019-05-27T04:43:00Z"/>
              </w:rPr>
            </w:pPr>
            <w:del w:id="4699"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470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701" w:author=" " w:date="2019-05-27T04:43:00Z"/>
              </w:rPr>
            </w:pPr>
            <w:del w:id="4702" w:author=" " w:date="2019-05-27T04:43:00Z">
              <w:r w:rsidRPr="00D339E0" w:rsidDel="00413606">
                <w:rPr>
                  <w:rFonts w:cs="Arial"/>
                  <w:color w:val="000000"/>
                  <w:szCs w:val="18"/>
                  <w:lang w:val="en-US"/>
                </w:rPr>
                <w:delText>DC_2A_n260H_UL_2A_n260H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03" w:author=" " w:date="2019-05-27T04:43:00Z"/>
              </w:rPr>
            </w:pPr>
            <w:del w:id="470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05" w:author=" " w:date="2019-05-27T04:43:00Z"/>
              </w:rPr>
            </w:pPr>
            <w:del w:id="470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707" w:author=" " w:date="2019-05-27T04:43:00Z"/>
              </w:rPr>
            </w:pPr>
            <w:del w:id="4708"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09" w:author=" " w:date="2019-05-27T04:43:00Z"/>
              </w:rPr>
            </w:pPr>
            <w:del w:id="471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11" w:author=" " w:date="2019-05-27T04:43:00Z"/>
              </w:rPr>
            </w:pPr>
            <w:del w:id="471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13" w:author=" " w:date="2019-05-27T04:43:00Z"/>
              </w:rPr>
            </w:pPr>
            <w:del w:id="4714"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471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716" w:author=" " w:date="2019-05-27T04:43:00Z"/>
              </w:rPr>
            </w:pPr>
            <w:del w:id="4717" w:author=" " w:date="2019-05-27T04:43:00Z">
              <w:r w:rsidRPr="00D339E0" w:rsidDel="00413606">
                <w:rPr>
                  <w:rFonts w:cs="Arial"/>
                  <w:color w:val="000000"/>
                  <w:szCs w:val="18"/>
                  <w:lang w:val="en-US"/>
                </w:rPr>
                <w:delText>DC_2A_n260(2H)_UL_2A_n260A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18" w:author=" " w:date="2019-05-27T04:43:00Z"/>
              </w:rPr>
            </w:pPr>
            <w:del w:id="471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20" w:author=" " w:date="2019-05-27T04:43:00Z"/>
              </w:rPr>
            </w:pPr>
            <w:del w:id="472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22" w:author=" " w:date="2019-05-27T04:43:00Z"/>
              </w:rPr>
            </w:pPr>
            <w:del w:id="472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1813075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24" w:author=" " w:date="2019-05-27T04:43:00Z"/>
              </w:rPr>
            </w:pPr>
            <w:del w:id="472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26" w:author=" " w:date="2019-05-27T04:43:00Z"/>
              </w:rPr>
            </w:pPr>
            <w:del w:id="4727"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28" w:author=" " w:date="2019-05-27T04:43:00Z"/>
              </w:rPr>
            </w:pPr>
            <w:del w:id="4729"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473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731" w:author=" " w:date="2019-05-27T04:43:00Z"/>
              </w:rPr>
            </w:pPr>
            <w:del w:id="4732" w:author=" " w:date="2019-05-27T04:43:00Z">
              <w:r w:rsidRPr="00D339E0" w:rsidDel="00413606">
                <w:rPr>
                  <w:rFonts w:cs="Arial"/>
                  <w:color w:val="000000"/>
                  <w:szCs w:val="18"/>
                  <w:lang w:val="en-US"/>
                </w:rPr>
                <w:delText>DC_2A_n260(2H)_UL_2A_n260G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33" w:author=" " w:date="2019-05-27T04:43:00Z"/>
              </w:rPr>
            </w:pPr>
            <w:del w:id="473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35" w:author=" " w:date="2019-05-27T04:43:00Z"/>
              </w:rPr>
            </w:pPr>
            <w:del w:id="473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737" w:author=" " w:date="2019-05-27T04:43:00Z"/>
              </w:rPr>
            </w:pPr>
            <w:del w:id="4738"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39" w:author=" " w:date="2019-05-27T04:43:00Z"/>
              </w:rPr>
            </w:pPr>
            <w:del w:id="474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41" w:author=" " w:date="2019-05-27T04:43:00Z"/>
              </w:rPr>
            </w:pPr>
            <w:del w:id="474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43" w:author=" " w:date="2019-05-27T04:43:00Z"/>
              </w:rPr>
            </w:pPr>
            <w:del w:id="4744"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474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746" w:author=" " w:date="2019-05-27T04:43:00Z"/>
              </w:rPr>
            </w:pPr>
            <w:del w:id="4747" w:author=" " w:date="2019-05-27T04:43:00Z">
              <w:r w:rsidRPr="00D339E0" w:rsidDel="00413606">
                <w:rPr>
                  <w:rFonts w:cs="Arial"/>
                  <w:color w:val="000000"/>
                  <w:szCs w:val="18"/>
                  <w:lang w:val="en-US"/>
                </w:rPr>
                <w:delText>DC_2A_n260(2H)_UL_2A_n260H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48" w:author=" " w:date="2019-05-27T04:43:00Z"/>
              </w:rPr>
            </w:pPr>
            <w:del w:id="474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50" w:author=" " w:date="2019-05-27T04:43:00Z"/>
              </w:rPr>
            </w:pPr>
            <w:del w:id="475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752" w:author=" " w:date="2019-05-27T04:43:00Z"/>
              </w:rPr>
            </w:pPr>
            <w:del w:id="4753"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54" w:author=" " w:date="2019-05-27T04:43:00Z"/>
              </w:rPr>
            </w:pPr>
            <w:del w:id="4755"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56" w:author=" " w:date="2019-05-27T04:43:00Z"/>
              </w:rPr>
            </w:pPr>
            <w:del w:id="4757"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58" w:author=" " w:date="2019-05-27T04:43:00Z"/>
              </w:rPr>
            </w:pPr>
            <w:del w:id="4759"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476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761" w:author=" " w:date="2019-05-27T04:43:00Z"/>
              </w:rPr>
            </w:pPr>
            <w:del w:id="4762" w:author=" " w:date="2019-05-27T04:43:00Z">
              <w:r w:rsidRPr="00D339E0" w:rsidDel="00413606">
                <w:rPr>
                  <w:rFonts w:cs="Arial"/>
                  <w:color w:val="000000"/>
                  <w:szCs w:val="18"/>
                  <w:lang w:val="en-US"/>
                </w:rPr>
                <w:delText>DC_2A_</w:delText>
              </w:r>
              <w:r w:rsidRPr="00D339E0" w:rsidDel="00413606">
                <w:rPr>
                  <w:rFonts w:cs="Arial"/>
                  <w:bCs/>
                  <w:color w:val="000000"/>
                  <w:szCs w:val="18"/>
                  <w:lang w:val="en-US"/>
                </w:rPr>
                <w:delText>n260(2A-2H)_UL_2A_n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63" w:author=" " w:date="2019-05-27T04:43:00Z"/>
              </w:rPr>
            </w:pPr>
            <w:del w:id="476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65" w:author=" " w:date="2019-05-27T04:43:00Z"/>
              </w:rPr>
            </w:pPr>
            <w:del w:id="476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767" w:author=" " w:date="2019-05-27T04:43:00Z"/>
              </w:rPr>
            </w:pPr>
            <w:del w:id="4768"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69" w:author=" " w:date="2019-05-27T04:43:00Z"/>
              </w:rPr>
            </w:pPr>
            <w:del w:id="477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71" w:author=" " w:date="2019-05-27T04:43:00Z"/>
              </w:rPr>
            </w:pPr>
            <w:del w:id="477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73" w:author=" " w:date="2019-05-27T04:43:00Z"/>
              </w:rPr>
            </w:pPr>
            <w:del w:id="4774" w:author=" " w:date="2019-05-27T04:43:00Z">
              <w:r w:rsidRPr="00D339E0" w:rsidDel="00413606">
                <w:rPr>
                  <w:rFonts w:cs="Arial"/>
                  <w:color w:val="000000"/>
                  <w:szCs w:val="18"/>
                  <w:lang w:val="en-US"/>
                </w:rPr>
                <w:delText>DL CA is ongoing</w:delText>
              </w:r>
            </w:del>
          </w:p>
        </w:tc>
      </w:tr>
      <w:tr w:rsidR="00582E84" w:rsidRPr="008F103D" w:rsidDel="00413606" w:rsidTr="004C693F">
        <w:trPr>
          <w:gridBefore w:val="1"/>
          <w:wBefore w:w="6" w:type="pct"/>
          <w:cantSplit/>
          <w:del w:id="477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776" w:author=" " w:date="2019-05-27T04:43:00Z"/>
              </w:rPr>
            </w:pPr>
            <w:del w:id="4777" w:author=" " w:date="2019-05-27T04:43:00Z">
              <w:r w:rsidRPr="00D339E0" w:rsidDel="00413606">
                <w:rPr>
                  <w:rFonts w:cs="Arial"/>
                  <w:color w:val="000000"/>
                  <w:szCs w:val="18"/>
                  <w:lang w:val="en-US"/>
                </w:rPr>
                <w:delText>DC_2A_</w:delText>
              </w:r>
              <w:r w:rsidRPr="00D339E0" w:rsidDel="00413606">
                <w:rPr>
                  <w:rFonts w:cs="Arial"/>
                  <w:bCs/>
                  <w:color w:val="000000"/>
                  <w:szCs w:val="18"/>
                  <w:lang w:val="en-US"/>
                </w:rPr>
                <w:delText>n260(2A-2H)_UL_2A_n</w:delText>
              </w:r>
              <w:r w:rsidRPr="00D339E0" w:rsidDel="00413606">
                <w:rPr>
                  <w:rFonts w:cs="Arial"/>
                  <w:color w:val="000000"/>
                  <w:szCs w:val="18"/>
                  <w:lang w:val="en-US"/>
                </w:rPr>
                <w:delText>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78" w:author=" " w:date="2019-05-27T04:43:00Z"/>
              </w:rPr>
            </w:pPr>
            <w:del w:id="477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80" w:author=" " w:date="2019-05-27T04:43:00Z"/>
              </w:rPr>
            </w:pPr>
            <w:del w:id="478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782" w:author=" " w:date="2019-05-27T04:43:00Z"/>
              </w:rPr>
            </w:pPr>
            <w:del w:id="4783"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84" w:author=" " w:date="2019-05-27T04:43:00Z"/>
              </w:rPr>
            </w:pPr>
            <w:del w:id="4785"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86" w:author=" " w:date="2019-05-27T04:43:00Z"/>
              </w:rPr>
            </w:pPr>
            <w:del w:id="4787"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88" w:author=" " w:date="2019-05-27T04:43:00Z"/>
              </w:rPr>
            </w:pPr>
            <w:del w:id="4789"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479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791" w:author=" " w:date="2019-05-27T04:43:00Z"/>
              </w:rPr>
            </w:pPr>
            <w:del w:id="4792" w:author=" " w:date="2019-05-27T04:43:00Z">
              <w:r w:rsidRPr="00D339E0" w:rsidDel="00413606">
                <w:rPr>
                  <w:rFonts w:cs="Arial"/>
                  <w:color w:val="000000"/>
                  <w:szCs w:val="18"/>
                  <w:lang w:val="en-US"/>
                </w:rPr>
                <w:delText>DC_2A_</w:delText>
              </w:r>
              <w:r w:rsidRPr="00D339E0" w:rsidDel="00413606">
                <w:rPr>
                  <w:rFonts w:cs="Arial"/>
                  <w:bCs/>
                  <w:color w:val="000000"/>
                  <w:szCs w:val="18"/>
                  <w:lang w:val="en-US"/>
                </w:rPr>
                <w:delText>n260(2A-2H)_UL_2A_n</w:delText>
              </w:r>
              <w:r w:rsidRPr="00D339E0" w:rsidDel="00413606">
                <w:rPr>
                  <w:rFonts w:cs="Arial"/>
                  <w:color w:val="000000"/>
                  <w:szCs w:val="18"/>
                  <w:lang w:val="en-US"/>
                </w:rPr>
                <w:delText>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93" w:author=" " w:date="2019-05-27T04:43:00Z"/>
              </w:rPr>
            </w:pPr>
            <w:del w:id="479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95" w:author=" " w:date="2019-05-27T04:43:00Z"/>
              </w:rPr>
            </w:pPr>
            <w:del w:id="479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797" w:author=" " w:date="2019-05-27T04:43:00Z"/>
              </w:rPr>
            </w:pPr>
            <w:del w:id="4798"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99" w:author=" " w:date="2019-05-27T04:43:00Z"/>
              </w:rPr>
            </w:pPr>
            <w:del w:id="480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01" w:author=" " w:date="2019-05-27T04:43:00Z"/>
              </w:rPr>
            </w:pPr>
            <w:del w:id="480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03" w:author=" " w:date="2019-05-27T04:43:00Z"/>
              </w:rPr>
            </w:pPr>
            <w:del w:id="4804"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480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806" w:author=" " w:date="2019-05-27T04:43:00Z"/>
              </w:rPr>
            </w:pPr>
            <w:del w:id="4807" w:author=" " w:date="2019-05-27T04:43:00Z">
              <w:r w:rsidRPr="00D339E0" w:rsidDel="00413606">
                <w:rPr>
                  <w:rFonts w:cs="Arial"/>
                  <w:color w:val="000000"/>
                  <w:szCs w:val="18"/>
                  <w:lang w:val="en-US"/>
                </w:rPr>
                <w:delText>DC_2A_n260O_UL_2A_n260A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08" w:author=" " w:date="2019-05-27T04:43:00Z"/>
              </w:rPr>
            </w:pPr>
            <w:del w:id="480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10" w:author=" " w:date="2019-05-27T04:43:00Z"/>
              </w:rPr>
            </w:pPr>
            <w:del w:id="481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812" w:author=" " w:date="2019-05-27T04:43:00Z"/>
              </w:rPr>
            </w:pPr>
            <w:del w:id="4813"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14" w:author=" " w:date="2019-05-27T04:43:00Z"/>
              </w:rPr>
            </w:pPr>
            <w:del w:id="4815"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16" w:author=" " w:date="2019-05-27T04:43:00Z"/>
              </w:rPr>
            </w:pPr>
            <w:del w:id="4817"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18" w:author=" " w:date="2019-05-27T04:43:00Z"/>
              </w:rPr>
            </w:pPr>
            <w:del w:id="4819" w:author=" " w:date="2019-05-27T04:43:00Z">
              <w:r w:rsidRPr="00D339E0" w:rsidDel="00413606">
                <w:rPr>
                  <w:rFonts w:cs="Arial"/>
                  <w:color w:val="000000"/>
                  <w:szCs w:val="18"/>
                  <w:lang w:val="en-US"/>
                </w:rPr>
                <w:delText>DL CA is ongoing</w:delText>
              </w:r>
            </w:del>
          </w:p>
        </w:tc>
      </w:tr>
      <w:tr w:rsidR="00582E84" w:rsidRPr="008F103D" w:rsidDel="00413606" w:rsidTr="004C693F">
        <w:trPr>
          <w:gridBefore w:val="1"/>
          <w:wBefore w:w="6" w:type="pct"/>
          <w:cantSplit/>
          <w:del w:id="482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821" w:author=" " w:date="2019-05-27T04:43:00Z"/>
              </w:rPr>
            </w:pPr>
            <w:del w:id="4822" w:author=" " w:date="2019-05-27T04:43:00Z">
              <w:r w:rsidRPr="00D339E0" w:rsidDel="00413606">
                <w:rPr>
                  <w:rFonts w:cs="Arial"/>
                  <w:color w:val="000000"/>
                  <w:szCs w:val="18"/>
                  <w:lang w:val="en-US"/>
                </w:rPr>
                <w:delText>DC_2A_n260O_UL_2A_n260O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23" w:author=" " w:date="2019-05-27T04:43:00Z"/>
              </w:rPr>
            </w:pPr>
            <w:del w:id="482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25" w:author=" " w:date="2019-05-27T04:43:00Z"/>
              </w:rPr>
            </w:pPr>
            <w:del w:id="482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827" w:author=" " w:date="2019-05-27T04:43:00Z"/>
              </w:rPr>
            </w:pPr>
            <w:del w:id="4828"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29" w:author=" " w:date="2019-05-27T04:43:00Z"/>
              </w:rPr>
            </w:pPr>
            <w:del w:id="483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31" w:author=" " w:date="2019-05-27T04:43:00Z"/>
              </w:rPr>
            </w:pPr>
            <w:del w:id="483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33" w:author=" " w:date="2019-05-27T04:43:00Z"/>
              </w:rPr>
            </w:pPr>
            <w:del w:id="4834"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483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836" w:author=" " w:date="2019-05-27T04:43:00Z"/>
              </w:rPr>
            </w:pPr>
            <w:del w:id="4837" w:author=" " w:date="2019-05-27T04:43:00Z">
              <w:r w:rsidRPr="00D339E0" w:rsidDel="00413606">
                <w:rPr>
                  <w:rFonts w:cs="Arial"/>
                  <w:color w:val="000000"/>
                  <w:szCs w:val="18"/>
                  <w:lang w:val="en-US"/>
                </w:rPr>
                <w:delText>DC_2A_n260P_UL_2A_n260A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38" w:author=" " w:date="2019-05-27T04:43:00Z"/>
              </w:rPr>
            </w:pPr>
            <w:del w:id="483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40" w:author=" " w:date="2019-05-27T04:43:00Z"/>
              </w:rPr>
            </w:pPr>
            <w:del w:id="484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842" w:author=" " w:date="2019-05-27T04:43:00Z"/>
              </w:rPr>
            </w:pPr>
            <w:del w:id="4843"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44" w:author=" " w:date="2019-05-27T04:43:00Z"/>
              </w:rPr>
            </w:pPr>
            <w:del w:id="4845"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46" w:author=" " w:date="2019-05-27T04:43:00Z"/>
              </w:rPr>
            </w:pPr>
            <w:del w:id="4847"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48" w:author=" " w:date="2019-05-27T04:43:00Z"/>
              </w:rPr>
            </w:pPr>
            <w:del w:id="4849" w:author=" " w:date="2019-05-27T04:43:00Z">
              <w:r w:rsidRPr="00D339E0" w:rsidDel="00413606">
                <w:rPr>
                  <w:rFonts w:cs="Arial"/>
                  <w:color w:val="000000"/>
                  <w:szCs w:val="18"/>
                  <w:lang w:val="en-US"/>
                </w:rPr>
                <w:delText>DL CA is ongoing</w:delText>
              </w:r>
            </w:del>
          </w:p>
        </w:tc>
      </w:tr>
      <w:tr w:rsidR="00582E84" w:rsidRPr="008F103D" w:rsidDel="00413606" w:rsidTr="004C693F">
        <w:trPr>
          <w:gridBefore w:val="1"/>
          <w:wBefore w:w="6" w:type="pct"/>
          <w:cantSplit/>
          <w:del w:id="485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851" w:author=" " w:date="2019-05-27T04:43:00Z"/>
              </w:rPr>
            </w:pPr>
            <w:del w:id="4852" w:author=" " w:date="2019-05-27T04:43:00Z">
              <w:r w:rsidRPr="00D339E0" w:rsidDel="00413606">
                <w:rPr>
                  <w:rFonts w:cs="Arial"/>
                  <w:color w:val="000000"/>
                  <w:szCs w:val="18"/>
                  <w:lang w:val="en-US"/>
                </w:rPr>
                <w:delText>DC_2A_n260P_UL_2A_n260O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53" w:author=" " w:date="2019-05-27T04:43:00Z"/>
              </w:rPr>
            </w:pPr>
            <w:del w:id="485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55" w:author=" " w:date="2019-05-27T04:43:00Z"/>
              </w:rPr>
            </w:pPr>
            <w:del w:id="485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857" w:author=" " w:date="2019-05-27T04:43:00Z"/>
              </w:rPr>
            </w:pPr>
            <w:del w:id="4858"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59" w:author=" " w:date="2019-05-27T04:43:00Z"/>
              </w:rPr>
            </w:pPr>
            <w:del w:id="486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61" w:author=" " w:date="2019-05-27T04:43:00Z"/>
              </w:rPr>
            </w:pPr>
            <w:del w:id="486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63" w:author=" " w:date="2019-05-27T04:43:00Z"/>
              </w:rPr>
            </w:pPr>
            <w:del w:id="4864"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486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866" w:author=" " w:date="2019-05-27T04:43:00Z"/>
              </w:rPr>
            </w:pPr>
            <w:del w:id="4867" w:author=" " w:date="2019-05-27T04:43:00Z">
              <w:r w:rsidRPr="00D339E0" w:rsidDel="00413606">
                <w:rPr>
                  <w:rFonts w:cs="Arial"/>
                  <w:color w:val="000000"/>
                  <w:szCs w:val="18"/>
                  <w:lang w:val="en-US"/>
                </w:rPr>
                <w:delText>DC_2A_n260P_UL_2A_n260P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68" w:author=" " w:date="2019-05-27T04:43:00Z"/>
              </w:rPr>
            </w:pPr>
            <w:del w:id="486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70" w:author=" " w:date="2019-05-27T04:43:00Z"/>
              </w:rPr>
            </w:pPr>
            <w:del w:id="487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872" w:author=" " w:date="2019-05-27T04:43:00Z"/>
              </w:rPr>
            </w:pPr>
            <w:del w:id="4873"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74" w:author=" " w:date="2019-05-27T04:43:00Z"/>
              </w:rPr>
            </w:pPr>
            <w:del w:id="4875"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76" w:author=" " w:date="2019-05-27T04:43:00Z"/>
              </w:rPr>
            </w:pPr>
            <w:del w:id="4877"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78" w:author=" " w:date="2019-05-27T04:43:00Z"/>
              </w:rPr>
            </w:pPr>
            <w:del w:id="4879"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488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881" w:author=" " w:date="2019-05-27T04:43:00Z"/>
              </w:rPr>
            </w:pPr>
            <w:del w:id="4882" w:author=" " w:date="2019-05-27T04:43:00Z">
              <w:r w:rsidRPr="00D339E0" w:rsidDel="00413606">
                <w:rPr>
                  <w:rFonts w:cs="Arial"/>
                  <w:color w:val="000000"/>
                  <w:szCs w:val="18"/>
                  <w:lang w:val="en-US"/>
                </w:rPr>
                <w:delText>DC_2A_n260Q_UL_2A_n260A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83" w:author=" " w:date="2019-05-27T04:43:00Z"/>
              </w:rPr>
            </w:pPr>
            <w:del w:id="488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85" w:author=" " w:date="2019-05-27T04:43:00Z"/>
              </w:rPr>
            </w:pPr>
            <w:del w:id="488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887" w:author=" " w:date="2019-05-27T04:43:00Z"/>
              </w:rPr>
            </w:pPr>
            <w:del w:id="4888"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89" w:author=" " w:date="2019-05-27T04:43:00Z"/>
              </w:rPr>
            </w:pPr>
            <w:del w:id="489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91" w:author=" " w:date="2019-05-27T04:43:00Z"/>
              </w:rPr>
            </w:pPr>
            <w:del w:id="489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93" w:author=" " w:date="2019-05-27T04:43:00Z"/>
              </w:rPr>
            </w:pPr>
            <w:del w:id="4894" w:author=" " w:date="2019-05-27T04:43:00Z">
              <w:r w:rsidRPr="00D339E0" w:rsidDel="00413606">
                <w:rPr>
                  <w:rFonts w:cs="Arial"/>
                  <w:color w:val="000000"/>
                  <w:szCs w:val="18"/>
                  <w:lang w:val="en-US"/>
                </w:rPr>
                <w:delText>DL CA is ongoing</w:delText>
              </w:r>
            </w:del>
          </w:p>
        </w:tc>
      </w:tr>
      <w:tr w:rsidR="00582E84" w:rsidRPr="008F103D" w:rsidDel="00413606" w:rsidTr="004C693F">
        <w:trPr>
          <w:gridBefore w:val="1"/>
          <w:wBefore w:w="6" w:type="pct"/>
          <w:cantSplit/>
          <w:del w:id="489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896" w:author=" " w:date="2019-05-27T04:43:00Z"/>
              </w:rPr>
            </w:pPr>
            <w:del w:id="4897" w:author=" " w:date="2019-05-27T04:43:00Z">
              <w:r w:rsidRPr="00D339E0" w:rsidDel="00413606">
                <w:rPr>
                  <w:rFonts w:cs="Arial"/>
                  <w:color w:val="000000"/>
                  <w:szCs w:val="18"/>
                  <w:lang w:val="en-US"/>
                </w:rPr>
                <w:delText>DC_2A_n260Q_UL_2A_n260O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98" w:author=" " w:date="2019-05-27T04:43:00Z"/>
              </w:rPr>
            </w:pPr>
            <w:del w:id="489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00" w:author=" " w:date="2019-05-27T04:43:00Z"/>
              </w:rPr>
            </w:pPr>
            <w:del w:id="490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902" w:author=" " w:date="2019-05-27T04:43:00Z"/>
              </w:rPr>
            </w:pPr>
            <w:del w:id="4903"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04" w:author=" " w:date="2019-05-27T04:43:00Z"/>
              </w:rPr>
            </w:pPr>
            <w:del w:id="4905"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06" w:author=" " w:date="2019-05-27T04:43:00Z"/>
              </w:rPr>
            </w:pPr>
            <w:del w:id="4907"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08" w:author=" " w:date="2019-05-27T04:43:00Z"/>
              </w:rPr>
            </w:pPr>
            <w:del w:id="4909"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491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911" w:author=" " w:date="2019-05-27T04:43:00Z"/>
              </w:rPr>
            </w:pPr>
            <w:del w:id="4912" w:author=" " w:date="2019-05-27T04:43:00Z">
              <w:r w:rsidRPr="00D339E0" w:rsidDel="00413606">
                <w:rPr>
                  <w:rFonts w:cs="Arial"/>
                  <w:color w:val="000000"/>
                  <w:szCs w:val="18"/>
                  <w:lang w:val="en-US"/>
                </w:rPr>
                <w:delText>DC_2A_n260Q_UL_2A_n260P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13" w:author=" " w:date="2019-05-27T04:43:00Z"/>
              </w:rPr>
            </w:pPr>
            <w:del w:id="491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15" w:author=" " w:date="2019-05-27T04:43:00Z"/>
              </w:rPr>
            </w:pPr>
            <w:del w:id="491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917" w:author=" " w:date="2019-05-27T04:43:00Z"/>
              </w:rPr>
            </w:pPr>
            <w:del w:id="4918"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19" w:author=" " w:date="2019-05-27T04:43:00Z"/>
              </w:rPr>
            </w:pPr>
            <w:del w:id="492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21" w:author=" " w:date="2019-05-27T04:43:00Z"/>
              </w:rPr>
            </w:pPr>
            <w:del w:id="492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23" w:author=" " w:date="2019-05-27T04:43:00Z"/>
              </w:rPr>
            </w:pPr>
            <w:del w:id="4924"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492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926" w:author=" " w:date="2019-05-27T04:43:00Z"/>
              </w:rPr>
            </w:pPr>
            <w:del w:id="4927" w:author=" " w:date="2019-05-27T04:43:00Z">
              <w:r w:rsidRPr="00D339E0" w:rsidDel="00413606">
                <w:rPr>
                  <w:rFonts w:cs="Arial"/>
                  <w:color w:val="000000"/>
                  <w:szCs w:val="18"/>
                  <w:lang w:val="en-US"/>
                </w:rPr>
                <w:delText>DC_2A_n260Q_UL_2A_n260Q</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28" w:author=" " w:date="2019-05-27T04:43:00Z"/>
              </w:rPr>
            </w:pPr>
            <w:del w:id="492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30" w:author=" " w:date="2019-05-27T04:43:00Z"/>
              </w:rPr>
            </w:pPr>
            <w:del w:id="493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932" w:author=" " w:date="2019-05-27T04:43:00Z"/>
              </w:rPr>
            </w:pPr>
            <w:del w:id="4933"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34" w:author=" " w:date="2019-05-27T04:43:00Z"/>
              </w:rPr>
            </w:pPr>
            <w:del w:id="4935"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36" w:author=" " w:date="2019-05-27T04:43:00Z"/>
              </w:rPr>
            </w:pPr>
            <w:del w:id="4937"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38" w:author=" " w:date="2019-05-27T04:43:00Z"/>
              </w:rPr>
            </w:pPr>
            <w:del w:id="4939"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494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941" w:author=" " w:date="2019-05-27T04:43:00Z"/>
              </w:rPr>
            </w:pPr>
            <w:del w:id="4942" w:author=" " w:date="2019-05-27T04:43:00Z">
              <w:r w:rsidRPr="00D339E0" w:rsidDel="00413606">
                <w:rPr>
                  <w:rFonts w:cs="Arial"/>
                  <w:color w:val="000000"/>
                  <w:szCs w:val="18"/>
                  <w:lang w:val="en-US"/>
                </w:rPr>
                <w:delText>DC_2A_n260(A-P-Q)_UL_2A_n260A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43" w:author=" " w:date="2019-05-27T04:43:00Z"/>
              </w:rPr>
            </w:pPr>
            <w:del w:id="494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45" w:author=" " w:date="2019-05-27T04:43:00Z"/>
              </w:rPr>
            </w:pPr>
            <w:del w:id="494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947" w:author=" " w:date="2019-05-27T04:43:00Z"/>
              </w:rPr>
            </w:pPr>
            <w:del w:id="4948"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49" w:author=" " w:date="2019-05-27T04:43:00Z"/>
              </w:rPr>
            </w:pPr>
            <w:del w:id="495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51" w:author=" " w:date="2019-05-27T04:43:00Z"/>
              </w:rPr>
            </w:pPr>
            <w:del w:id="495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53" w:author=" " w:date="2019-05-27T04:43:00Z"/>
              </w:rPr>
            </w:pPr>
            <w:del w:id="4954" w:author=" " w:date="2019-05-27T04:43:00Z">
              <w:r w:rsidRPr="00D339E0" w:rsidDel="00413606">
                <w:rPr>
                  <w:rFonts w:cs="Arial"/>
                  <w:color w:val="000000"/>
                  <w:szCs w:val="18"/>
                  <w:lang w:val="en-US"/>
                </w:rPr>
                <w:delText>DL CA is ongoing</w:delText>
              </w:r>
            </w:del>
          </w:p>
        </w:tc>
      </w:tr>
      <w:tr w:rsidR="00582E84" w:rsidRPr="008F103D" w:rsidDel="00413606" w:rsidTr="004C693F">
        <w:trPr>
          <w:gridBefore w:val="1"/>
          <w:wBefore w:w="6" w:type="pct"/>
          <w:cantSplit/>
          <w:del w:id="495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956" w:author=" " w:date="2019-05-27T04:43:00Z"/>
              </w:rPr>
            </w:pPr>
            <w:del w:id="4957" w:author=" " w:date="2019-05-27T04:43:00Z">
              <w:r w:rsidRPr="00D339E0" w:rsidDel="00413606">
                <w:rPr>
                  <w:rFonts w:cs="Arial"/>
                  <w:color w:val="000000"/>
                  <w:szCs w:val="18"/>
                  <w:lang w:val="en-US"/>
                </w:rPr>
                <w:delText>DC_2A_n260(A-P-Q)_UL_2A_n260O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58" w:author=" " w:date="2019-05-27T04:43:00Z"/>
              </w:rPr>
            </w:pPr>
            <w:del w:id="495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60" w:author=" " w:date="2019-05-27T04:43:00Z"/>
              </w:rPr>
            </w:pPr>
            <w:del w:id="496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962" w:author=" " w:date="2019-05-27T04:43:00Z"/>
              </w:rPr>
            </w:pPr>
            <w:del w:id="4963"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64" w:author=" " w:date="2019-05-27T04:43:00Z"/>
              </w:rPr>
            </w:pPr>
            <w:del w:id="4965"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66" w:author=" " w:date="2019-05-27T04:43:00Z"/>
              </w:rPr>
            </w:pPr>
            <w:del w:id="4967"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68" w:author=" " w:date="2019-05-27T04:43:00Z"/>
              </w:rPr>
            </w:pPr>
            <w:del w:id="4969"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497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971" w:author=" " w:date="2019-05-27T04:43:00Z"/>
              </w:rPr>
            </w:pPr>
            <w:del w:id="4972" w:author=" " w:date="2019-05-27T04:43:00Z">
              <w:r w:rsidRPr="00D339E0" w:rsidDel="00413606">
                <w:rPr>
                  <w:rFonts w:cs="Arial"/>
                  <w:color w:val="000000"/>
                  <w:szCs w:val="18"/>
                  <w:lang w:val="en-US"/>
                </w:rPr>
                <w:delText>DC_2A_n260(A-P-Q)_UL_2A_n260P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73" w:author=" " w:date="2019-05-27T04:43:00Z"/>
              </w:rPr>
            </w:pPr>
            <w:del w:id="497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75" w:author=" " w:date="2019-05-27T04:43:00Z"/>
              </w:rPr>
            </w:pPr>
            <w:del w:id="497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977" w:author=" " w:date="2019-05-27T04:43:00Z"/>
              </w:rPr>
            </w:pPr>
            <w:del w:id="4978"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79" w:author=" " w:date="2019-05-27T04:43:00Z"/>
              </w:rPr>
            </w:pPr>
            <w:del w:id="498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81" w:author=" " w:date="2019-05-27T04:43:00Z"/>
              </w:rPr>
            </w:pPr>
            <w:del w:id="498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83" w:author=" " w:date="2019-05-27T04:43:00Z"/>
              </w:rPr>
            </w:pPr>
            <w:del w:id="4984"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498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986" w:author=" " w:date="2019-05-27T04:43:00Z"/>
              </w:rPr>
            </w:pPr>
            <w:del w:id="4987" w:author=" " w:date="2019-05-27T04:43:00Z">
              <w:r w:rsidRPr="00D339E0" w:rsidDel="00413606">
                <w:rPr>
                  <w:rFonts w:cs="Arial"/>
                  <w:color w:val="000000"/>
                  <w:szCs w:val="18"/>
                  <w:lang w:val="en-US"/>
                </w:rPr>
                <w:delText>DC_2A_n260(A-P-Q)_UL_2A_n260Q</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88" w:author=" " w:date="2019-05-27T04:43:00Z"/>
              </w:rPr>
            </w:pPr>
            <w:del w:id="498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90" w:author=" " w:date="2019-05-27T04:43:00Z"/>
              </w:rPr>
            </w:pPr>
            <w:del w:id="499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992" w:author=" " w:date="2019-05-27T04:43:00Z"/>
              </w:rPr>
            </w:pPr>
            <w:del w:id="4993"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94" w:author=" " w:date="2019-05-27T04:43:00Z"/>
              </w:rPr>
            </w:pPr>
            <w:del w:id="4995"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96" w:author=" " w:date="2019-05-27T04:43:00Z"/>
              </w:rPr>
            </w:pPr>
            <w:del w:id="4997"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98" w:author=" " w:date="2019-05-27T04:43:00Z"/>
              </w:rPr>
            </w:pPr>
            <w:del w:id="4999"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500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001" w:author=" " w:date="2019-05-27T04:43:00Z"/>
              </w:rPr>
            </w:pPr>
            <w:del w:id="5002" w:author=" " w:date="2019-05-27T04:43:00Z">
              <w:r w:rsidRPr="00D339E0" w:rsidDel="00413606">
                <w:rPr>
                  <w:rFonts w:cs="Arial"/>
                  <w:color w:val="000000"/>
                  <w:szCs w:val="18"/>
                  <w:lang w:val="en-US"/>
                </w:rPr>
                <w:lastRenderedPageBreak/>
                <w:delText>DC_2A_n260(3A-O-P)_UL_2A_n260A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03" w:author=" " w:date="2019-05-27T04:43:00Z"/>
              </w:rPr>
            </w:pPr>
            <w:del w:id="500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05" w:author=" " w:date="2019-05-27T04:43:00Z"/>
              </w:rPr>
            </w:pPr>
            <w:del w:id="500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5007" w:author=" " w:date="2019-05-27T04:43:00Z"/>
              </w:rPr>
            </w:pPr>
            <w:del w:id="5008"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09" w:author=" " w:date="2019-05-27T04:43:00Z"/>
              </w:rPr>
            </w:pPr>
            <w:del w:id="501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11" w:author=" " w:date="2019-05-27T04:43:00Z"/>
              </w:rPr>
            </w:pPr>
            <w:del w:id="501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13" w:author=" " w:date="2019-05-27T04:43:00Z"/>
              </w:rPr>
            </w:pPr>
            <w:del w:id="5014" w:author=" " w:date="2019-05-27T04:43:00Z">
              <w:r w:rsidRPr="00D339E0" w:rsidDel="00413606">
                <w:rPr>
                  <w:rFonts w:cs="Arial"/>
                  <w:color w:val="000000"/>
                  <w:szCs w:val="18"/>
                  <w:lang w:val="en-US"/>
                </w:rPr>
                <w:delText>DL CA is ongoing</w:delText>
              </w:r>
            </w:del>
          </w:p>
        </w:tc>
      </w:tr>
      <w:tr w:rsidR="00582E84" w:rsidRPr="008F103D" w:rsidDel="00413606" w:rsidTr="004C693F">
        <w:trPr>
          <w:gridBefore w:val="1"/>
          <w:wBefore w:w="6" w:type="pct"/>
          <w:cantSplit/>
          <w:del w:id="501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016" w:author=" " w:date="2019-05-27T04:43:00Z"/>
              </w:rPr>
            </w:pPr>
            <w:del w:id="5017" w:author=" " w:date="2019-05-27T04:43:00Z">
              <w:r w:rsidRPr="00D339E0" w:rsidDel="00413606">
                <w:rPr>
                  <w:rFonts w:cs="Arial"/>
                  <w:color w:val="000000"/>
                  <w:szCs w:val="18"/>
                  <w:lang w:val="en-US"/>
                </w:rPr>
                <w:delText>DC_2A_n260(3A-O-P)_UL_2A_n260O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18" w:author=" " w:date="2019-05-27T04:43:00Z"/>
              </w:rPr>
            </w:pPr>
            <w:del w:id="501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20" w:author=" " w:date="2019-05-27T04:43:00Z"/>
              </w:rPr>
            </w:pPr>
            <w:del w:id="502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5022" w:author=" " w:date="2019-05-27T04:43:00Z"/>
              </w:rPr>
            </w:pPr>
            <w:del w:id="5023"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24" w:author=" " w:date="2019-05-27T04:43:00Z"/>
              </w:rPr>
            </w:pPr>
            <w:del w:id="5025"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26" w:author=" " w:date="2019-05-27T04:43:00Z"/>
              </w:rPr>
            </w:pPr>
            <w:del w:id="5027"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28" w:author=" " w:date="2019-05-27T04:43:00Z"/>
              </w:rPr>
            </w:pPr>
            <w:del w:id="5029"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503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031" w:author=" " w:date="2019-05-27T04:43:00Z"/>
              </w:rPr>
            </w:pPr>
            <w:del w:id="5032" w:author=" " w:date="2019-05-27T04:43:00Z">
              <w:r w:rsidRPr="00D339E0" w:rsidDel="00413606">
                <w:rPr>
                  <w:rFonts w:cs="Arial"/>
                  <w:color w:val="000000"/>
                  <w:szCs w:val="18"/>
                  <w:lang w:val="en-US"/>
                </w:rPr>
                <w:delText>DC_2A_n260(3A-O-P)_UL_2A_n260P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33" w:author=" " w:date="2019-05-27T04:43:00Z"/>
              </w:rPr>
            </w:pPr>
            <w:del w:id="503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35" w:author=" " w:date="2019-05-27T04:43:00Z"/>
              </w:rPr>
            </w:pPr>
            <w:del w:id="503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5037" w:author=" " w:date="2019-05-27T04:43:00Z"/>
              </w:rPr>
            </w:pPr>
            <w:del w:id="5038"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39" w:author=" " w:date="2019-05-27T04:43:00Z"/>
              </w:rPr>
            </w:pPr>
            <w:del w:id="504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41" w:author=" " w:date="2019-05-27T04:43:00Z"/>
              </w:rPr>
            </w:pPr>
            <w:del w:id="504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43" w:author=" " w:date="2019-05-27T04:43:00Z"/>
              </w:rPr>
            </w:pPr>
            <w:del w:id="5044"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504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046" w:author=" " w:date="2019-05-27T04:43:00Z"/>
              </w:rPr>
            </w:pPr>
            <w:del w:id="5047" w:author=" " w:date="2019-05-27T04:43:00Z">
              <w:r w:rsidRPr="00D339E0" w:rsidDel="00413606">
                <w:rPr>
                  <w:rFonts w:cs="Arial"/>
                  <w:color w:val="000000"/>
                  <w:szCs w:val="18"/>
                  <w:lang w:val="en-US"/>
                </w:rPr>
                <w:delText>DC_2A_n260(4A-2O)_UL_2A_n260A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48" w:author=" " w:date="2019-05-27T04:43:00Z"/>
              </w:rPr>
            </w:pPr>
            <w:del w:id="504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50" w:author=" " w:date="2019-05-27T04:43:00Z"/>
              </w:rPr>
            </w:pPr>
            <w:del w:id="505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5052" w:author=" " w:date="2019-05-27T04:43:00Z"/>
              </w:rPr>
            </w:pPr>
            <w:del w:id="5053"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54" w:author=" " w:date="2019-05-27T04:43:00Z"/>
              </w:rPr>
            </w:pPr>
            <w:del w:id="5055"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56" w:author=" " w:date="2019-05-27T04:43:00Z"/>
              </w:rPr>
            </w:pPr>
            <w:del w:id="5057"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58" w:author=" " w:date="2019-05-27T04:43:00Z"/>
              </w:rPr>
            </w:pPr>
            <w:del w:id="5059" w:author=" " w:date="2019-05-27T04:43:00Z">
              <w:r w:rsidRPr="00D339E0" w:rsidDel="00413606">
                <w:rPr>
                  <w:rFonts w:cs="Arial"/>
                  <w:color w:val="000000"/>
                  <w:szCs w:val="18"/>
                  <w:lang w:val="en-US"/>
                </w:rPr>
                <w:delText>DL CA is ongoing</w:delText>
              </w:r>
            </w:del>
          </w:p>
        </w:tc>
      </w:tr>
      <w:tr w:rsidR="00582E84" w:rsidRPr="008F103D" w:rsidDel="00413606" w:rsidTr="004C693F">
        <w:trPr>
          <w:gridBefore w:val="1"/>
          <w:wBefore w:w="6" w:type="pct"/>
          <w:cantSplit/>
          <w:del w:id="506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061" w:author=" " w:date="2019-05-27T04:43:00Z"/>
              </w:rPr>
            </w:pPr>
            <w:del w:id="5062" w:author=" " w:date="2019-05-27T04:43:00Z">
              <w:r w:rsidRPr="00D339E0" w:rsidDel="00413606">
                <w:rPr>
                  <w:rFonts w:cs="Arial"/>
                  <w:color w:val="000000"/>
                  <w:szCs w:val="18"/>
                  <w:lang w:val="en-US"/>
                </w:rPr>
                <w:delText>DC_2A_n260(4A-2O)_UL_2A_n260O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63" w:author=" " w:date="2019-05-27T04:43:00Z"/>
              </w:rPr>
            </w:pPr>
            <w:del w:id="506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65" w:author=" " w:date="2019-05-27T04:43:00Z"/>
              </w:rPr>
            </w:pPr>
            <w:del w:id="506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5067" w:author=" " w:date="2019-05-27T04:43:00Z"/>
              </w:rPr>
            </w:pPr>
            <w:del w:id="5068" w:author=" " w:date="2019-05-27T04:43:00Z">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69" w:author=" " w:date="2019-05-27T04:43:00Z"/>
              </w:rPr>
            </w:pPr>
            <w:del w:id="507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71" w:author=" " w:date="2019-05-27T04:43:00Z"/>
              </w:rPr>
            </w:pPr>
            <w:del w:id="507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73" w:author=" " w:date="2019-05-27T04:43:00Z"/>
              </w:rPr>
            </w:pPr>
            <w:del w:id="5074"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507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076" w:author=" " w:date="2019-05-27T04:43:00Z"/>
              </w:rPr>
            </w:pPr>
            <w:del w:id="5077" w:author=" " w:date="2019-05-27T04:43:00Z">
              <w:r w:rsidRPr="00D339E0" w:rsidDel="00413606">
                <w:rPr>
                  <w:rFonts w:cs="Arial"/>
                  <w:color w:val="000000"/>
                  <w:szCs w:val="18"/>
                  <w:lang w:val="en-US"/>
                </w:rPr>
                <w:delText>DC_2A_n261(4A)_UL_2A_n261A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78" w:author=" " w:date="2019-05-27T04:43:00Z"/>
              </w:rPr>
            </w:pPr>
            <w:del w:id="507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80" w:author=" " w:date="2019-05-27T04:43:00Z"/>
              </w:rPr>
            </w:pPr>
            <w:del w:id="508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82" w:author=" " w:date="2019-05-27T04:43:00Z"/>
              </w:rPr>
            </w:pPr>
            <w:del w:id="508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84" w:author=" " w:date="2019-05-27T04:43:00Z"/>
              </w:rPr>
            </w:pPr>
            <w:del w:id="508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86" w:author=" " w:date="2019-05-27T04:43:00Z"/>
              </w:rPr>
            </w:pPr>
            <w:del w:id="508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88" w:author=" " w:date="2019-05-27T04:43:00Z"/>
              </w:rPr>
            </w:pPr>
            <w:del w:id="508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09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091" w:author=" " w:date="2019-05-27T04:43:00Z"/>
              </w:rPr>
            </w:pPr>
            <w:del w:id="5092" w:author=" " w:date="2019-05-27T04:43:00Z">
              <w:r w:rsidRPr="00D339E0" w:rsidDel="00413606">
                <w:rPr>
                  <w:rFonts w:cs="Arial"/>
                  <w:color w:val="000000"/>
                  <w:szCs w:val="18"/>
                  <w:lang w:val="en-US"/>
                </w:rPr>
                <w:delText>DC_2A_n261G_UL_2A_n261G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93" w:author=" " w:date="2019-05-27T04:43:00Z"/>
              </w:rPr>
            </w:pPr>
            <w:del w:id="509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95" w:author=" " w:date="2019-05-27T04:43:00Z"/>
              </w:rPr>
            </w:pPr>
            <w:del w:id="509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97" w:author=" " w:date="2019-05-27T04:43:00Z"/>
              </w:rPr>
            </w:pPr>
            <w:del w:id="509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99" w:author=" " w:date="2019-05-27T04:43:00Z"/>
              </w:rPr>
            </w:pPr>
            <w:del w:id="510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01" w:author=" " w:date="2019-05-27T04:43:00Z"/>
              </w:rPr>
            </w:pPr>
            <w:del w:id="510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03" w:author=" " w:date="2019-05-27T04:43:00Z"/>
              </w:rPr>
            </w:pPr>
            <w:del w:id="510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10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106" w:author=" " w:date="2019-05-27T04:43:00Z"/>
              </w:rPr>
            </w:pPr>
            <w:del w:id="5107" w:author=" " w:date="2019-05-27T04:43:00Z">
              <w:r w:rsidRPr="00D339E0" w:rsidDel="00413606">
                <w:rPr>
                  <w:rFonts w:cs="Arial"/>
                  <w:color w:val="000000"/>
                  <w:szCs w:val="18"/>
                  <w:lang w:val="en-US"/>
                </w:rPr>
                <w:delText>DC_2A_n261H_UL_2A_n261H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08" w:author=" " w:date="2019-05-27T04:43:00Z"/>
              </w:rPr>
            </w:pPr>
            <w:del w:id="510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10" w:author=" " w:date="2019-05-27T04:43:00Z"/>
              </w:rPr>
            </w:pPr>
            <w:del w:id="511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12" w:author=" " w:date="2019-05-27T04:43:00Z"/>
              </w:rPr>
            </w:pPr>
            <w:del w:id="511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14" w:author=" " w:date="2019-05-27T04:43:00Z"/>
              </w:rPr>
            </w:pPr>
            <w:del w:id="511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16" w:author=" " w:date="2019-05-27T04:43:00Z"/>
              </w:rPr>
            </w:pPr>
            <w:del w:id="511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18" w:author=" " w:date="2019-05-27T04:43:00Z"/>
              </w:rPr>
            </w:pPr>
            <w:del w:id="511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12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121" w:author=" " w:date="2019-05-27T04:43:00Z"/>
              </w:rPr>
            </w:pPr>
            <w:del w:id="5122" w:author=" " w:date="2019-05-27T04:43:00Z">
              <w:r w:rsidRPr="00D339E0" w:rsidDel="00413606">
                <w:rPr>
                  <w:rFonts w:cs="Arial"/>
                  <w:color w:val="000000"/>
                  <w:szCs w:val="18"/>
                  <w:lang w:val="en-US"/>
                </w:rPr>
                <w:delText>DC_2A_n261H_UL_2A_n261G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23" w:author=" " w:date="2019-05-27T04:43:00Z"/>
              </w:rPr>
            </w:pPr>
            <w:del w:id="512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25" w:author=" " w:date="2019-05-27T04:43:00Z"/>
              </w:rPr>
            </w:pPr>
            <w:del w:id="512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27" w:author=" " w:date="2019-05-27T04:43:00Z"/>
              </w:rPr>
            </w:pPr>
            <w:del w:id="512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29" w:author=" " w:date="2019-05-27T04:43:00Z"/>
              </w:rPr>
            </w:pPr>
            <w:del w:id="513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31" w:author=" " w:date="2019-05-27T04:43:00Z"/>
              </w:rPr>
            </w:pPr>
            <w:del w:id="513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33" w:author=" " w:date="2019-05-27T04:43:00Z"/>
              </w:rPr>
            </w:pPr>
            <w:del w:id="513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13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136" w:author=" " w:date="2019-05-27T04:43:00Z"/>
              </w:rPr>
            </w:pPr>
            <w:del w:id="5137" w:author=" " w:date="2019-05-27T04:43:00Z">
              <w:r w:rsidRPr="00D339E0" w:rsidDel="00413606">
                <w:rPr>
                  <w:rFonts w:cs="Arial"/>
                  <w:color w:val="000000"/>
                  <w:szCs w:val="18"/>
                  <w:lang w:val="en-US"/>
                </w:rPr>
                <w:delText>DC_2A_n261I_UL_2A_n261I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38" w:author=" " w:date="2019-05-27T04:43:00Z"/>
              </w:rPr>
            </w:pPr>
            <w:del w:id="513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40" w:author=" " w:date="2019-05-27T04:43:00Z"/>
              </w:rPr>
            </w:pPr>
            <w:del w:id="514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42" w:author=" " w:date="2019-05-27T04:43:00Z"/>
              </w:rPr>
            </w:pPr>
            <w:del w:id="514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44" w:author=" " w:date="2019-05-27T04:43:00Z"/>
              </w:rPr>
            </w:pPr>
            <w:del w:id="514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46" w:author=" " w:date="2019-05-27T04:43:00Z"/>
              </w:rPr>
            </w:pPr>
            <w:del w:id="514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48" w:author=" " w:date="2019-05-27T04:43:00Z"/>
              </w:rPr>
            </w:pPr>
            <w:del w:id="514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15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151" w:author=" " w:date="2019-05-27T04:43:00Z"/>
              </w:rPr>
            </w:pPr>
            <w:del w:id="5152" w:author=" " w:date="2019-05-27T04:43:00Z">
              <w:r w:rsidRPr="00D339E0" w:rsidDel="00413606">
                <w:rPr>
                  <w:rFonts w:cs="Arial"/>
                  <w:color w:val="000000"/>
                  <w:szCs w:val="18"/>
                  <w:lang w:val="en-US"/>
                </w:rPr>
                <w:delText>DC_2A_n261I_UL_2A_n261H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53" w:author=" " w:date="2019-05-27T04:43:00Z"/>
              </w:rPr>
            </w:pPr>
            <w:del w:id="515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55" w:author=" " w:date="2019-05-27T04:43:00Z"/>
              </w:rPr>
            </w:pPr>
            <w:del w:id="515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57" w:author=" " w:date="2019-05-27T04:43:00Z"/>
              </w:rPr>
            </w:pPr>
            <w:del w:id="515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59" w:author=" " w:date="2019-05-27T04:43:00Z"/>
              </w:rPr>
            </w:pPr>
            <w:del w:id="516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61" w:author=" " w:date="2019-05-27T04:43:00Z"/>
              </w:rPr>
            </w:pPr>
            <w:del w:id="516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63" w:author=" " w:date="2019-05-27T04:43:00Z"/>
              </w:rPr>
            </w:pPr>
            <w:del w:id="516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16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166" w:author=" " w:date="2019-05-27T04:43:00Z"/>
              </w:rPr>
            </w:pPr>
            <w:del w:id="5167" w:author=" " w:date="2019-05-27T04:43:00Z">
              <w:r w:rsidRPr="00D339E0" w:rsidDel="00413606">
                <w:rPr>
                  <w:rFonts w:cs="Arial"/>
                  <w:color w:val="000000"/>
                  <w:szCs w:val="18"/>
                  <w:lang w:val="en-US"/>
                </w:rPr>
                <w:delText>DC_2A_n261I_UL_2A_n261G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68" w:author=" " w:date="2019-05-27T04:43:00Z"/>
              </w:rPr>
            </w:pPr>
            <w:del w:id="516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70" w:author=" " w:date="2019-05-27T04:43:00Z"/>
              </w:rPr>
            </w:pPr>
            <w:del w:id="517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72" w:author=" " w:date="2019-05-27T04:43:00Z"/>
              </w:rPr>
            </w:pPr>
            <w:del w:id="517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74" w:author=" " w:date="2019-05-27T04:43:00Z"/>
              </w:rPr>
            </w:pPr>
            <w:del w:id="517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76" w:author=" " w:date="2019-05-27T04:43:00Z"/>
              </w:rPr>
            </w:pPr>
            <w:del w:id="517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78" w:author=" " w:date="2019-05-27T04:43:00Z"/>
              </w:rPr>
            </w:pPr>
            <w:del w:id="517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18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181" w:author=" " w:date="2019-05-27T04:43:00Z"/>
              </w:rPr>
            </w:pPr>
            <w:del w:id="5182" w:author=" " w:date="2019-05-27T04:43:00Z">
              <w:r w:rsidRPr="00D339E0" w:rsidDel="00413606">
                <w:rPr>
                  <w:rFonts w:cs="Arial"/>
                  <w:color w:val="000000"/>
                  <w:szCs w:val="18"/>
                  <w:lang w:val="en-US"/>
                </w:rPr>
                <w:delText>DC_2A_n261M_UL_2A_n261A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83" w:author=" " w:date="2019-05-27T04:43:00Z"/>
              </w:rPr>
            </w:pPr>
            <w:del w:id="518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85" w:author=" " w:date="2019-05-27T04:43:00Z"/>
              </w:rPr>
            </w:pPr>
            <w:del w:id="518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87" w:author=" " w:date="2019-05-27T04:43:00Z"/>
              </w:rPr>
            </w:pPr>
            <w:del w:id="518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89" w:author=" " w:date="2019-05-27T04:43:00Z"/>
              </w:rPr>
            </w:pPr>
            <w:del w:id="519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91" w:author=" " w:date="2019-05-27T04:43:00Z"/>
              </w:rPr>
            </w:pPr>
            <w:del w:id="519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93" w:author=" " w:date="2019-05-27T04:43:00Z"/>
              </w:rPr>
            </w:pPr>
            <w:del w:id="519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19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196" w:author=" " w:date="2019-05-27T04:43:00Z"/>
              </w:rPr>
            </w:pPr>
            <w:del w:id="5197" w:author=" " w:date="2019-05-27T04:43:00Z">
              <w:r w:rsidRPr="00D339E0" w:rsidDel="00413606">
                <w:rPr>
                  <w:rFonts w:cs="Arial"/>
                  <w:color w:val="000000"/>
                  <w:szCs w:val="18"/>
                  <w:lang w:val="en-US"/>
                </w:rPr>
                <w:delText>DC_2A_n261M_UL_2A_n261I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98" w:author=" " w:date="2019-05-27T04:43:00Z"/>
              </w:rPr>
            </w:pPr>
            <w:del w:id="519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00" w:author=" " w:date="2019-05-27T04:43:00Z"/>
              </w:rPr>
            </w:pPr>
            <w:del w:id="520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02" w:author=" " w:date="2019-05-27T04:43:00Z"/>
              </w:rPr>
            </w:pPr>
            <w:del w:id="520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04" w:author=" " w:date="2019-05-27T04:43:00Z"/>
              </w:rPr>
            </w:pPr>
            <w:del w:id="520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06" w:author=" " w:date="2019-05-27T04:43:00Z"/>
              </w:rPr>
            </w:pPr>
            <w:del w:id="520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08" w:author=" " w:date="2019-05-27T04:43:00Z"/>
              </w:rPr>
            </w:pPr>
            <w:del w:id="520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21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211" w:author=" " w:date="2019-05-27T04:43:00Z"/>
              </w:rPr>
            </w:pPr>
            <w:del w:id="5212" w:author=" " w:date="2019-05-27T04:43:00Z">
              <w:r w:rsidRPr="00D339E0" w:rsidDel="00413606">
                <w:rPr>
                  <w:rFonts w:cs="Arial"/>
                  <w:color w:val="000000"/>
                  <w:szCs w:val="18"/>
                  <w:lang w:val="en-US"/>
                </w:rPr>
                <w:delText>DC_2A_n261M_UL_2A_n261H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13" w:author=" " w:date="2019-05-27T04:43:00Z"/>
              </w:rPr>
            </w:pPr>
            <w:del w:id="521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15" w:author=" " w:date="2019-05-27T04:43:00Z"/>
              </w:rPr>
            </w:pPr>
            <w:del w:id="521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17" w:author=" " w:date="2019-05-27T04:43:00Z"/>
              </w:rPr>
            </w:pPr>
            <w:del w:id="521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19" w:author=" " w:date="2019-05-27T04:43:00Z"/>
              </w:rPr>
            </w:pPr>
            <w:del w:id="522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21" w:author=" " w:date="2019-05-27T04:43:00Z"/>
              </w:rPr>
            </w:pPr>
            <w:del w:id="522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23" w:author=" " w:date="2019-05-27T04:43:00Z"/>
              </w:rPr>
            </w:pPr>
            <w:del w:id="522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22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226" w:author=" " w:date="2019-05-27T04:43:00Z"/>
              </w:rPr>
            </w:pPr>
            <w:del w:id="5227" w:author=" " w:date="2019-05-27T04:43:00Z">
              <w:r w:rsidRPr="00D339E0" w:rsidDel="00413606">
                <w:rPr>
                  <w:rFonts w:cs="Arial"/>
                  <w:color w:val="000000"/>
                  <w:szCs w:val="18"/>
                  <w:lang w:val="en-US"/>
                </w:rPr>
                <w:delText>DC_2A_n261M_UL_2A_n261G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28" w:author=" " w:date="2019-05-27T04:43:00Z"/>
              </w:rPr>
            </w:pPr>
            <w:del w:id="522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30" w:author=" " w:date="2019-05-27T04:43:00Z"/>
              </w:rPr>
            </w:pPr>
            <w:del w:id="523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32" w:author=" " w:date="2019-05-27T04:43:00Z"/>
              </w:rPr>
            </w:pPr>
            <w:del w:id="523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34" w:author=" " w:date="2019-05-27T04:43:00Z"/>
              </w:rPr>
            </w:pPr>
            <w:del w:id="523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36" w:author=" " w:date="2019-05-27T04:43:00Z"/>
              </w:rPr>
            </w:pPr>
            <w:del w:id="523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38" w:author=" " w:date="2019-05-27T04:43:00Z"/>
              </w:rPr>
            </w:pPr>
            <w:del w:id="523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24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241" w:author=" " w:date="2019-05-27T04:43:00Z"/>
              </w:rPr>
            </w:pPr>
            <w:del w:id="5242" w:author=" " w:date="2019-05-27T04:43:00Z">
              <w:r w:rsidRPr="00D339E0" w:rsidDel="00413606">
                <w:rPr>
                  <w:rFonts w:cs="Arial"/>
                  <w:color w:val="000000"/>
                  <w:szCs w:val="18"/>
                  <w:lang w:val="en-US"/>
                </w:rPr>
                <w:delText>DC_2A_n261(A-H)_UL_2A_n261A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43" w:author=" " w:date="2019-05-27T04:43:00Z"/>
              </w:rPr>
            </w:pPr>
            <w:del w:id="524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45" w:author=" " w:date="2019-05-27T04:43:00Z"/>
              </w:rPr>
            </w:pPr>
            <w:del w:id="524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47" w:author=" " w:date="2019-05-27T04:43:00Z"/>
              </w:rPr>
            </w:pPr>
            <w:del w:id="524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49" w:author=" " w:date="2019-05-27T04:43:00Z"/>
              </w:rPr>
            </w:pPr>
            <w:del w:id="525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51" w:author=" " w:date="2019-05-27T04:43:00Z"/>
              </w:rPr>
            </w:pPr>
            <w:del w:id="525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53" w:author=" " w:date="2019-05-27T04:43:00Z"/>
              </w:rPr>
            </w:pPr>
            <w:del w:id="525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25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256" w:author=" " w:date="2019-05-27T04:43:00Z"/>
              </w:rPr>
            </w:pPr>
            <w:del w:id="5257" w:author=" " w:date="2019-05-27T04:43:00Z">
              <w:r w:rsidRPr="00D339E0" w:rsidDel="00413606">
                <w:rPr>
                  <w:rFonts w:cs="Arial"/>
                  <w:color w:val="000000"/>
                  <w:szCs w:val="18"/>
                  <w:lang w:val="en-US"/>
                </w:rPr>
                <w:delText>DC_2A_n261(A-H)_UL_2A_n261H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58" w:author=" " w:date="2019-05-27T04:43:00Z"/>
              </w:rPr>
            </w:pPr>
            <w:del w:id="525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60" w:author=" " w:date="2019-05-27T04:43:00Z"/>
              </w:rPr>
            </w:pPr>
            <w:del w:id="526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62" w:author=" " w:date="2019-05-27T04:43:00Z"/>
              </w:rPr>
            </w:pPr>
            <w:del w:id="526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64" w:author=" " w:date="2019-05-27T04:43:00Z"/>
              </w:rPr>
            </w:pPr>
            <w:del w:id="526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66" w:author=" " w:date="2019-05-27T04:43:00Z"/>
              </w:rPr>
            </w:pPr>
            <w:del w:id="526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68" w:author=" " w:date="2019-05-27T04:43:00Z"/>
              </w:rPr>
            </w:pPr>
            <w:del w:id="526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27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271" w:author=" " w:date="2019-05-27T04:43:00Z"/>
              </w:rPr>
            </w:pPr>
            <w:del w:id="5272" w:author=" " w:date="2019-05-27T04:43:00Z">
              <w:r w:rsidRPr="00D339E0" w:rsidDel="00413606">
                <w:rPr>
                  <w:rFonts w:cs="Arial"/>
                  <w:color w:val="000000"/>
                  <w:szCs w:val="18"/>
                  <w:lang w:val="en-US"/>
                </w:rPr>
                <w:delText>DC_2A_n261(A-H)_UL_2A_n261G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73" w:author=" " w:date="2019-05-27T04:43:00Z"/>
              </w:rPr>
            </w:pPr>
            <w:del w:id="527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75" w:author=" " w:date="2019-05-27T04:43:00Z"/>
              </w:rPr>
            </w:pPr>
            <w:del w:id="527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77" w:author=" " w:date="2019-05-27T04:43:00Z"/>
              </w:rPr>
            </w:pPr>
            <w:del w:id="527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79" w:author=" " w:date="2019-05-27T04:43:00Z"/>
              </w:rPr>
            </w:pPr>
            <w:del w:id="528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81" w:author=" " w:date="2019-05-27T04:43:00Z"/>
              </w:rPr>
            </w:pPr>
            <w:del w:id="528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83" w:author=" " w:date="2019-05-27T04:43:00Z"/>
              </w:rPr>
            </w:pPr>
            <w:del w:id="528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28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286" w:author=" " w:date="2019-05-27T04:43:00Z"/>
              </w:rPr>
            </w:pPr>
            <w:del w:id="5287" w:author=" " w:date="2019-05-27T04:43:00Z">
              <w:r w:rsidRPr="00D339E0" w:rsidDel="00413606">
                <w:rPr>
                  <w:rFonts w:cs="Arial"/>
                  <w:color w:val="000000"/>
                  <w:szCs w:val="18"/>
                  <w:lang w:val="en-US"/>
                </w:rPr>
                <w:delText>DC_2A_n261(G-H)_UL_2A_n261A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88" w:author=" " w:date="2019-05-27T04:43:00Z"/>
              </w:rPr>
            </w:pPr>
            <w:del w:id="528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90" w:author=" " w:date="2019-05-27T04:43:00Z"/>
              </w:rPr>
            </w:pPr>
            <w:del w:id="529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92" w:author=" " w:date="2019-05-27T04:43:00Z"/>
              </w:rPr>
            </w:pPr>
            <w:del w:id="529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94" w:author=" " w:date="2019-05-27T04:43:00Z"/>
              </w:rPr>
            </w:pPr>
            <w:del w:id="529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96" w:author=" " w:date="2019-05-27T04:43:00Z"/>
              </w:rPr>
            </w:pPr>
            <w:del w:id="529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98" w:author=" " w:date="2019-05-27T04:43:00Z"/>
              </w:rPr>
            </w:pPr>
            <w:del w:id="529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30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301" w:author=" " w:date="2019-05-27T04:43:00Z"/>
              </w:rPr>
            </w:pPr>
            <w:del w:id="5302" w:author=" " w:date="2019-05-27T04:43:00Z">
              <w:r w:rsidRPr="00D339E0" w:rsidDel="00413606">
                <w:rPr>
                  <w:rFonts w:cs="Arial"/>
                  <w:color w:val="000000"/>
                  <w:szCs w:val="18"/>
                  <w:lang w:val="en-US"/>
                </w:rPr>
                <w:delText>DC_2A_n261(G-H)_UL_2A_n261H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03" w:author=" " w:date="2019-05-27T04:43:00Z"/>
              </w:rPr>
            </w:pPr>
            <w:del w:id="530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05" w:author=" " w:date="2019-05-27T04:43:00Z"/>
              </w:rPr>
            </w:pPr>
            <w:del w:id="530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07" w:author=" " w:date="2019-05-27T04:43:00Z"/>
              </w:rPr>
            </w:pPr>
            <w:del w:id="530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09" w:author=" " w:date="2019-05-27T04:43:00Z"/>
              </w:rPr>
            </w:pPr>
            <w:del w:id="531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11" w:author=" " w:date="2019-05-27T04:43:00Z"/>
              </w:rPr>
            </w:pPr>
            <w:del w:id="531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13" w:author=" " w:date="2019-05-27T04:43:00Z"/>
              </w:rPr>
            </w:pPr>
            <w:del w:id="531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31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316" w:author=" " w:date="2019-05-27T04:43:00Z"/>
              </w:rPr>
            </w:pPr>
            <w:del w:id="5317" w:author=" " w:date="2019-05-27T04:43:00Z">
              <w:r w:rsidRPr="00D339E0" w:rsidDel="00413606">
                <w:rPr>
                  <w:rFonts w:cs="Arial"/>
                  <w:color w:val="000000"/>
                  <w:szCs w:val="18"/>
                  <w:lang w:val="en-US"/>
                </w:rPr>
                <w:delText>DC_2A_n261(G-H)_UL_2A_n261G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18" w:author=" " w:date="2019-05-27T04:43:00Z"/>
              </w:rPr>
            </w:pPr>
            <w:del w:id="531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20" w:author=" " w:date="2019-05-27T04:43:00Z"/>
              </w:rPr>
            </w:pPr>
            <w:del w:id="532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22" w:author=" " w:date="2019-05-27T04:43:00Z"/>
              </w:rPr>
            </w:pPr>
            <w:del w:id="532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24" w:author=" " w:date="2019-05-27T04:43:00Z"/>
              </w:rPr>
            </w:pPr>
            <w:del w:id="532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26" w:author=" " w:date="2019-05-27T04:43:00Z"/>
              </w:rPr>
            </w:pPr>
            <w:del w:id="532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28" w:author=" " w:date="2019-05-27T04:43:00Z"/>
              </w:rPr>
            </w:pPr>
            <w:del w:id="532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33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331" w:author=" " w:date="2019-05-27T04:43:00Z"/>
              </w:rPr>
            </w:pPr>
            <w:del w:id="5332" w:author=" " w:date="2019-05-27T04:43:00Z">
              <w:r w:rsidRPr="00D339E0" w:rsidDel="00413606">
                <w:rPr>
                  <w:rFonts w:cs="Arial"/>
                  <w:color w:val="000000"/>
                  <w:szCs w:val="18"/>
                  <w:lang w:val="en-US"/>
                </w:rPr>
                <w:delText>DC_2A_n261(2H)_UL_2A_n261H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33" w:author=" " w:date="2019-05-27T04:43:00Z"/>
              </w:rPr>
            </w:pPr>
            <w:del w:id="533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35" w:author=" " w:date="2019-05-27T04:43:00Z"/>
              </w:rPr>
            </w:pPr>
            <w:del w:id="533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37" w:author=" " w:date="2019-05-27T04:43:00Z"/>
              </w:rPr>
            </w:pPr>
            <w:del w:id="533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39" w:author=" " w:date="2019-05-27T04:43:00Z"/>
              </w:rPr>
            </w:pPr>
            <w:del w:id="534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41" w:author=" " w:date="2019-05-27T04:43:00Z"/>
              </w:rPr>
            </w:pPr>
            <w:del w:id="534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43" w:author=" " w:date="2019-05-27T04:43:00Z"/>
              </w:rPr>
            </w:pPr>
            <w:del w:id="534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34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346" w:author=" " w:date="2019-05-27T04:43:00Z"/>
              </w:rPr>
            </w:pPr>
            <w:del w:id="5347" w:author=" " w:date="2019-05-27T04:43:00Z">
              <w:r w:rsidRPr="00D339E0" w:rsidDel="00413606">
                <w:rPr>
                  <w:rFonts w:cs="Arial"/>
                  <w:color w:val="000000"/>
                  <w:szCs w:val="18"/>
                  <w:lang w:val="en-US"/>
                </w:rPr>
                <w:delText>DC_2A_n261(2H)_UL_2A_n261G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48" w:author=" " w:date="2019-05-27T04:43:00Z"/>
              </w:rPr>
            </w:pPr>
            <w:del w:id="534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50" w:author=" " w:date="2019-05-27T04:43:00Z"/>
              </w:rPr>
            </w:pPr>
            <w:del w:id="535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52" w:author=" " w:date="2019-05-27T04:43:00Z"/>
              </w:rPr>
            </w:pPr>
            <w:del w:id="535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54" w:author=" " w:date="2019-05-27T04:43:00Z"/>
              </w:rPr>
            </w:pPr>
            <w:del w:id="535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56" w:author=" " w:date="2019-05-27T04:43:00Z"/>
              </w:rPr>
            </w:pPr>
            <w:del w:id="535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58" w:author=" " w:date="2019-05-27T04:43:00Z"/>
              </w:rPr>
            </w:pPr>
            <w:del w:id="535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36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361" w:author=" " w:date="2019-05-27T04:43:00Z"/>
              </w:rPr>
            </w:pPr>
            <w:del w:id="5362" w:author=" " w:date="2019-05-27T04:43:00Z">
              <w:r w:rsidRPr="00D339E0" w:rsidDel="00413606">
                <w:rPr>
                  <w:rFonts w:cs="Arial"/>
                  <w:color w:val="000000"/>
                  <w:szCs w:val="18"/>
                  <w:lang w:val="en-US"/>
                </w:rPr>
                <w:delText>DC_2A_n261(A-G-H)_UL_2A_n261A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63" w:author=" " w:date="2019-05-27T04:43:00Z"/>
              </w:rPr>
            </w:pPr>
            <w:del w:id="536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65" w:author=" " w:date="2019-05-27T04:43:00Z"/>
              </w:rPr>
            </w:pPr>
            <w:del w:id="536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67" w:author=" " w:date="2019-05-27T04:43:00Z"/>
              </w:rPr>
            </w:pPr>
            <w:del w:id="536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69" w:author=" " w:date="2019-05-27T04:43:00Z"/>
              </w:rPr>
            </w:pPr>
            <w:del w:id="537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71" w:author=" " w:date="2019-05-27T04:43:00Z"/>
              </w:rPr>
            </w:pPr>
            <w:del w:id="537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73" w:author=" " w:date="2019-05-27T04:43:00Z"/>
              </w:rPr>
            </w:pPr>
            <w:del w:id="537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37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376" w:author=" " w:date="2019-05-27T04:43:00Z"/>
              </w:rPr>
            </w:pPr>
            <w:del w:id="5377" w:author=" " w:date="2019-05-27T04:43:00Z">
              <w:r w:rsidRPr="00D339E0" w:rsidDel="00413606">
                <w:rPr>
                  <w:rFonts w:cs="Arial"/>
                  <w:color w:val="000000"/>
                  <w:szCs w:val="18"/>
                  <w:lang w:val="en-US"/>
                </w:rPr>
                <w:delText>DC_2A_n261(A-G-H)_UL_2A_n261H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78" w:author=" " w:date="2019-05-27T04:43:00Z"/>
              </w:rPr>
            </w:pPr>
            <w:del w:id="537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80" w:author=" " w:date="2019-05-27T04:43:00Z"/>
              </w:rPr>
            </w:pPr>
            <w:del w:id="538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82" w:author=" " w:date="2019-05-27T04:43:00Z"/>
              </w:rPr>
            </w:pPr>
            <w:del w:id="538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84" w:author=" " w:date="2019-05-27T04:43:00Z"/>
              </w:rPr>
            </w:pPr>
            <w:del w:id="538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86" w:author=" " w:date="2019-05-27T04:43:00Z"/>
              </w:rPr>
            </w:pPr>
            <w:del w:id="538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88" w:author=" " w:date="2019-05-27T04:43:00Z"/>
              </w:rPr>
            </w:pPr>
            <w:del w:id="538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39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391" w:author=" " w:date="2019-05-27T04:43:00Z"/>
              </w:rPr>
            </w:pPr>
            <w:del w:id="5392" w:author=" " w:date="2019-05-27T04:43:00Z">
              <w:r w:rsidRPr="00D339E0" w:rsidDel="00413606">
                <w:rPr>
                  <w:rFonts w:cs="Arial"/>
                  <w:color w:val="000000"/>
                  <w:szCs w:val="18"/>
                  <w:lang w:val="en-US"/>
                </w:rPr>
                <w:delText>DC_2A_n261(A-G-H)_UL_2A_n261G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93" w:author=" " w:date="2019-05-27T04:43:00Z"/>
              </w:rPr>
            </w:pPr>
            <w:del w:id="539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95" w:author=" " w:date="2019-05-27T04:43:00Z"/>
              </w:rPr>
            </w:pPr>
            <w:del w:id="539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97" w:author=" " w:date="2019-05-27T04:43:00Z"/>
              </w:rPr>
            </w:pPr>
            <w:del w:id="539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99" w:author=" " w:date="2019-05-27T04:43:00Z"/>
              </w:rPr>
            </w:pPr>
            <w:del w:id="540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01" w:author=" " w:date="2019-05-27T04:43:00Z"/>
              </w:rPr>
            </w:pPr>
            <w:del w:id="540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03" w:author=" " w:date="2019-05-27T04:43:00Z"/>
              </w:rPr>
            </w:pPr>
            <w:del w:id="540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40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406" w:author=" " w:date="2019-05-27T04:43:00Z"/>
              </w:rPr>
            </w:pPr>
            <w:del w:id="5407" w:author=" " w:date="2019-05-27T04:43:00Z">
              <w:r w:rsidRPr="00D339E0" w:rsidDel="00413606">
                <w:rPr>
                  <w:rFonts w:cs="Arial"/>
                  <w:color w:val="000000"/>
                  <w:szCs w:val="18"/>
                  <w:lang w:val="en-US"/>
                </w:rPr>
                <w:delText>DC_2A_n261(A-G-I)_UL_2A_n261A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08" w:author=" " w:date="2019-05-27T04:43:00Z"/>
              </w:rPr>
            </w:pPr>
            <w:del w:id="540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10" w:author=" " w:date="2019-05-27T04:43:00Z"/>
              </w:rPr>
            </w:pPr>
            <w:del w:id="541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12" w:author=" " w:date="2019-05-27T04:43:00Z"/>
              </w:rPr>
            </w:pPr>
            <w:del w:id="541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14" w:author=" " w:date="2019-05-27T04:43:00Z"/>
              </w:rPr>
            </w:pPr>
            <w:del w:id="541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16" w:author=" " w:date="2019-05-27T04:43:00Z"/>
              </w:rPr>
            </w:pPr>
            <w:del w:id="541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18" w:author=" " w:date="2019-05-27T04:43:00Z"/>
              </w:rPr>
            </w:pPr>
            <w:del w:id="541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42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421" w:author=" " w:date="2019-05-27T04:43:00Z"/>
              </w:rPr>
            </w:pPr>
            <w:del w:id="5422" w:author=" " w:date="2019-05-27T04:43:00Z">
              <w:r w:rsidRPr="00D339E0" w:rsidDel="00413606">
                <w:rPr>
                  <w:rFonts w:cs="Arial"/>
                  <w:color w:val="000000"/>
                  <w:szCs w:val="18"/>
                  <w:lang w:val="en-US"/>
                </w:rPr>
                <w:delText>DC_2A_n261(A-G-I)_UL_2A_n261I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23" w:author=" " w:date="2019-05-27T04:43:00Z"/>
              </w:rPr>
            </w:pPr>
            <w:del w:id="542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25" w:author=" " w:date="2019-05-27T04:43:00Z"/>
              </w:rPr>
            </w:pPr>
            <w:del w:id="542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27" w:author=" " w:date="2019-05-27T04:43:00Z"/>
              </w:rPr>
            </w:pPr>
            <w:del w:id="542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29" w:author=" " w:date="2019-05-27T04:43:00Z"/>
              </w:rPr>
            </w:pPr>
            <w:del w:id="543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31" w:author=" " w:date="2019-05-27T04:43:00Z"/>
              </w:rPr>
            </w:pPr>
            <w:del w:id="543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33" w:author=" " w:date="2019-05-27T04:43:00Z"/>
              </w:rPr>
            </w:pPr>
            <w:del w:id="543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43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436" w:author=" " w:date="2019-05-27T04:43:00Z"/>
              </w:rPr>
            </w:pPr>
            <w:del w:id="5437" w:author=" " w:date="2019-05-27T04:43:00Z">
              <w:r w:rsidRPr="00D339E0" w:rsidDel="00413606">
                <w:rPr>
                  <w:rFonts w:cs="Arial"/>
                  <w:color w:val="000000"/>
                  <w:szCs w:val="18"/>
                  <w:lang w:val="en-US"/>
                </w:rPr>
                <w:delText>DC_2A_n261(A-G-I)_UL_2A_n261H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38" w:author=" " w:date="2019-05-27T04:43:00Z"/>
              </w:rPr>
            </w:pPr>
            <w:del w:id="543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40" w:author=" " w:date="2019-05-27T04:43:00Z"/>
              </w:rPr>
            </w:pPr>
            <w:del w:id="544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42" w:author=" " w:date="2019-05-27T04:43:00Z"/>
              </w:rPr>
            </w:pPr>
            <w:del w:id="544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44" w:author=" " w:date="2019-05-27T04:43:00Z"/>
              </w:rPr>
            </w:pPr>
            <w:del w:id="544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46" w:author=" " w:date="2019-05-27T04:43:00Z"/>
              </w:rPr>
            </w:pPr>
            <w:del w:id="544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48" w:author=" " w:date="2019-05-27T04:43:00Z"/>
              </w:rPr>
            </w:pPr>
            <w:del w:id="544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45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451" w:author=" " w:date="2019-05-27T04:43:00Z"/>
              </w:rPr>
            </w:pPr>
            <w:del w:id="5452" w:author=" " w:date="2019-05-27T04:43:00Z">
              <w:r w:rsidRPr="00D339E0" w:rsidDel="00413606">
                <w:rPr>
                  <w:rFonts w:cs="Arial"/>
                  <w:color w:val="000000"/>
                  <w:szCs w:val="18"/>
                  <w:lang w:val="en-US"/>
                </w:rPr>
                <w:delText>DC_2A_n261(A-G-I)_UL_2A_n261G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53" w:author=" " w:date="2019-05-27T04:43:00Z"/>
              </w:rPr>
            </w:pPr>
            <w:del w:id="545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55" w:author=" " w:date="2019-05-27T04:43:00Z"/>
              </w:rPr>
            </w:pPr>
            <w:del w:id="545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57" w:author=" " w:date="2019-05-27T04:43:00Z"/>
              </w:rPr>
            </w:pPr>
            <w:del w:id="545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59" w:author=" " w:date="2019-05-27T04:43:00Z"/>
              </w:rPr>
            </w:pPr>
            <w:del w:id="546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61" w:author=" " w:date="2019-05-27T04:43:00Z"/>
              </w:rPr>
            </w:pPr>
            <w:del w:id="546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63" w:author=" " w:date="2019-05-27T04:43:00Z"/>
              </w:rPr>
            </w:pPr>
            <w:del w:id="546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46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466" w:author=" " w:date="2019-05-27T04:43:00Z"/>
              </w:rPr>
            </w:pPr>
            <w:del w:id="5467" w:author=" " w:date="2019-05-27T04:43:00Z">
              <w:r w:rsidRPr="00D339E0" w:rsidDel="00413606">
                <w:rPr>
                  <w:rFonts w:cs="Arial"/>
                  <w:color w:val="000000"/>
                  <w:szCs w:val="18"/>
                  <w:lang w:val="en-US"/>
                </w:rPr>
                <w:delText>DC_2A_n261(H-I)_UL_2A_n261A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68" w:author=" " w:date="2019-05-27T04:43:00Z"/>
              </w:rPr>
            </w:pPr>
            <w:del w:id="546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70" w:author=" " w:date="2019-05-27T04:43:00Z"/>
              </w:rPr>
            </w:pPr>
            <w:del w:id="547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72" w:author=" " w:date="2019-05-27T04:43:00Z"/>
              </w:rPr>
            </w:pPr>
            <w:del w:id="547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74" w:author=" " w:date="2019-05-27T04:43:00Z"/>
              </w:rPr>
            </w:pPr>
            <w:del w:id="547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76" w:author=" " w:date="2019-05-27T04:43:00Z"/>
              </w:rPr>
            </w:pPr>
            <w:del w:id="547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78" w:author=" " w:date="2019-05-27T04:43:00Z"/>
              </w:rPr>
            </w:pPr>
            <w:del w:id="547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48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481" w:author=" " w:date="2019-05-27T04:43:00Z"/>
              </w:rPr>
            </w:pPr>
            <w:del w:id="5482" w:author=" " w:date="2019-05-27T04:43:00Z">
              <w:r w:rsidRPr="00D339E0" w:rsidDel="00413606">
                <w:rPr>
                  <w:rFonts w:cs="Arial"/>
                  <w:color w:val="000000"/>
                  <w:szCs w:val="18"/>
                  <w:lang w:val="en-US"/>
                </w:rPr>
                <w:delText>DC_2A_n261(H-I)_UL_2A_n261I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83" w:author=" " w:date="2019-05-27T04:43:00Z"/>
              </w:rPr>
            </w:pPr>
            <w:del w:id="548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85" w:author=" " w:date="2019-05-27T04:43:00Z"/>
              </w:rPr>
            </w:pPr>
            <w:del w:id="548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87" w:author=" " w:date="2019-05-27T04:43:00Z"/>
              </w:rPr>
            </w:pPr>
            <w:del w:id="548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89" w:author=" " w:date="2019-05-27T04:43:00Z"/>
              </w:rPr>
            </w:pPr>
            <w:del w:id="549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91" w:author=" " w:date="2019-05-27T04:43:00Z"/>
              </w:rPr>
            </w:pPr>
            <w:del w:id="549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93" w:author=" " w:date="2019-05-27T04:43:00Z"/>
              </w:rPr>
            </w:pPr>
            <w:del w:id="549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49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496" w:author=" " w:date="2019-05-27T04:43:00Z"/>
              </w:rPr>
            </w:pPr>
            <w:del w:id="5497" w:author=" " w:date="2019-05-27T04:43:00Z">
              <w:r w:rsidRPr="00D339E0" w:rsidDel="00413606">
                <w:rPr>
                  <w:rFonts w:cs="Arial"/>
                  <w:color w:val="000000"/>
                  <w:szCs w:val="18"/>
                  <w:lang w:val="en-US"/>
                </w:rPr>
                <w:delText>DC_2A_n261(H-I)_UL_2A_n261H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98" w:author=" " w:date="2019-05-27T04:43:00Z"/>
              </w:rPr>
            </w:pPr>
            <w:del w:id="549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00" w:author=" " w:date="2019-05-27T04:43:00Z"/>
              </w:rPr>
            </w:pPr>
            <w:del w:id="550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02" w:author=" " w:date="2019-05-27T04:43:00Z"/>
              </w:rPr>
            </w:pPr>
            <w:del w:id="550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04" w:author=" " w:date="2019-05-27T04:43:00Z"/>
              </w:rPr>
            </w:pPr>
            <w:del w:id="550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06" w:author=" " w:date="2019-05-27T04:43:00Z"/>
              </w:rPr>
            </w:pPr>
            <w:del w:id="550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08" w:author=" " w:date="2019-05-27T04:43:00Z"/>
              </w:rPr>
            </w:pPr>
            <w:del w:id="550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51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511" w:author=" " w:date="2019-05-27T04:43:00Z"/>
              </w:rPr>
            </w:pPr>
            <w:del w:id="5512" w:author=" " w:date="2019-05-27T04:43:00Z">
              <w:r w:rsidRPr="00D339E0" w:rsidDel="00413606">
                <w:rPr>
                  <w:rFonts w:cs="Arial"/>
                  <w:color w:val="000000"/>
                  <w:szCs w:val="18"/>
                  <w:lang w:val="en-US"/>
                </w:rPr>
                <w:delText>DC_2A_n261(H-I)_UL_2A_n261G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13" w:author=" " w:date="2019-05-27T04:43:00Z"/>
              </w:rPr>
            </w:pPr>
            <w:del w:id="551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15" w:author=" " w:date="2019-05-27T04:43:00Z"/>
              </w:rPr>
            </w:pPr>
            <w:del w:id="551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17" w:author=" " w:date="2019-05-27T04:43:00Z"/>
              </w:rPr>
            </w:pPr>
            <w:del w:id="551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19" w:author=" " w:date="2019-05-27T04:43:00Z"/>
              </w:rPr>
            </w:pPr>
            <w:del w:id="552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21" w:author=" " w:date="2019-05-27T04:43:00Z"/>
              </w:rPr>
            </w:pPr>
            <w:del w:id="552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23" w:author=" " w:date="2019-05-27T04:43:00Z"/>
              </w:rPr>
            </w:pPr>
            <w:del w:id="552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52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526" w:author=" " w:date="2019-05-27T04:43:00Z"/>
              </w:rPr>
            </w:pPr>
            <w:del w:id="5527" w:author=" " w:date="2019-05-27T04:43:00Z">
              <w:r w:rsidRPr="00D339E0" w:rsidDel="00413606">
                <w:rPr>
                  <w:rFonts w:cs="Arial"/>
                  <w:color w:val="000000"/>
                  <w:szCs w:val="18"/>
                  <w:lang w:val="en-US"/>
                </w:rPr>
                <w:lastRenderedPageBreak/>
                <w:delText>DC_4A_n260(2A)_UL_4A_n260A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28" w:author=" " w:date="2019-05-27T04:43:00Z"/>
              </w:rPr>
            </w:pPr>
            <w:del w:id="552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30" w:author=" " w:date="2019-05-27T04:43:00Z"/>
              </w:rPr>
            </w:pPr>
            <w:del w:id="553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32" w:author=" " w:date="2019-05-27T04:43:00Z"/>
              </w:rPr>
            </w:pPr>
            <w:del w:id="553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34" w:author=" " w:date="2019-05-27T04:43:00Z"/>
              </w:rPr>
            </w:pPr>
            <w:del w:id="553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36" w:author=" " w:date="2019-05-27T04:43:00Z"/>
              </w:rPr>
            </w:pPr>
            <w:del w:id="553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38" w:author=" " w:date="2019-05-27T04:43:00Z"/>
              </w:rPr>
            </w:pPr>
            <w:del w:id="553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54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541" w:author=" " w:date="2019-05-27T04:43:00Z"/>
              </w:rPr>
            </w:pPr>
            <w:del w:id="5542" w:author=" " w:date="2019-05-27T04:43:00Z">
              <w:r w:rsidRPr="00D339E0" w:rsidDel="00413606">
                <w:rPr>
                  <w:rFonts w:cs="Arial"/>
                  <w:color w:val="000000"/>
                  <w:szCs w:val="18"/>
                  <w:lang w:val="en-US"/>
                </w:rPr>
                <w:delText>DC_4A_n260(3A)_UL_4A_n260A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43" w:author=" " w:date="2019-05-27T04:43:00Z"/>
              </w:rPr>
            </w:pPr>
            <w:del w:id="554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45" w:author=" " w:date="2019-05-27T04:43:00Z"/>
              </w:rPr>
            </w:pPr>
            <w:del w:id="554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47" w:author=" " w:date="2019-05-27T04:43:00Z"/>
              </w:rPr>
            </w:pPr>
            <w:del w:id="554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49" w:author=" " w:date="2019-05-27T04:43:00Z"/>
              </w:rPr>
            </w:pPr>
            <w:del w:id="555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51" w:author=" " w:date="2019-05-27T04:43:00Z"/>
              </w:rPr>
            </w:pPr>
            <w:del w:id="555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53" w:author=" " w:date="2019-05-27T04:43:00Z"/>
              </w:rPr>
            </w:pPr>
            <w:del w:id="555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55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556" w:author=" " w:date="2019-05-27T04:43:00Z"/>
              </w:rPr>
            </w:pPr>
            <w:del w:id="5557" w:author=" " w:date="2019-05-27T04:43:00Z">
              <w:r w:rsidRPr="00D339E0" w:rsidDel="00413606">
                <w:rPr>
                  <w:rFonts w:cs="Arial"/>
                  <w:color w:val="000000"/>
                  <w:szCs w:val="18"/>
                  <w:lang w:val="en-US"/>
                </w:rPr>
                <w:delText>DC_4A_n260(</w:delText>
              </w:r>
              <w:r w:rsidRPr="00D339E0" w:rsidDel="00413606">
                <w:rPr>
                  <w:rFonts w:cs="Arial"/>
                  <w:bCs/>
                  <w:color w:val="000000"/>
                  <w:szCs w:val="18"/>
                  <w:lang w:val="en-US"/>
                </w:rPr>
                <w:delText>4A)_UL_4A_n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58" w:author=" " w:date="2019-05-27T04:43:00Z"/>
              </w:rPr>
            </w:pPr>
            <w:del w:id="555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60" w:author=" " w:date="2019-05-27T04:43:00Z"/>
              </w:rPr>
            </w:pPr>
            <w:del w:id="556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62" w:author=" " w:date="2019-05-27T04:43:00Z"/>
              </w:rPr>
            </w:pPr>
            <w:del w:id="556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64" w:author=" " w:date="2019-05-27T04:43:00Z"/>
              </w:rPr>
            </w:pPr>
            <w:del w:id="556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66" w:author=" " w:date="2019-05-27T04:43:00Z"/>
              </w:rPr>
            </w:pPr>
            <w:del w:id="556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68" w:author=" " w:date="2019-05-27T04:43:00Z"/>
              </w:rPr>
            </w:pPr>
            <w:del w:id="556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57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571" w:author=" " w:date="2019-05-27T04:43:00Z"/>
              </w:rPr>
            </w:pPr>
            <w:del w:id="5572" w:author=" " w:date="2019-05-27T04:43:00Z">
              <w:r w:rsidRPr="00D339E0" w:rsidDel="00413606">
                <w:rPr>
                  <w:rFonts w:cs="Arial"/>
                  <w:color w:val="000000"/>
                  <w:szCs w:val="18"/>
                  <w:lang w:val="en-US"/>
                </w:rPr>
                <w:delText>DC_4A_n260G</w:delText>
              </w:r>
              <w:r w:rsidRPr="00D339E0" w:rsidDel="00413606">
                <w:rPr>
                  <w:rFonts w:cs="Arial"/>
                  <w:bCs/>
                  <w:color w:val="000000"/>
                  <w:szCs w:val="18"/>
                  <w:lang w:val="en-US"/>
                </w:rPr>
                <w:delText>_UL_4A_n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73" w:author=" " w:date="2019-05-27T04:43:00Z"/>
              </w:rPr>
            </w:pPr>
            <w:del w:id="557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75" w:author=" " w:date="2019-05-27T04:43:00Z"/>
              </w:rPr>
            </w:pPr>
            <w:del w:id="557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77" w:author=" " w:date="2019-05-27T04:43:00Z"/>
              </w:rPr>
            </w:pPr>
            <w:del w:id="557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79" w:author=" " w:date="2019-05-27T04:43:00Z"/>
              </w:rPr>
            </w:pPr>
            <w:del w:id="558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81" w:author=" " w:date="2019-05-27T04:43:00Z"/>
              </w:rPr>
            </w:pPr>
            <w:del w:id="558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83" w:author=" " w:date="2019-05-27T04:43:00Z"/>
              </w:rPr>
            </w:pPr>
            <w:del w:id="558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58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586" w:author=" " w:date="2019-05-27T04:43:00Z"/>
              </w:rPr>
            </w:pPr>
            <w:del w:id="5587" w:author=" " w:date="2019-05-27T04:43:00Z">
              <w:r w:rsidRPr="00D339E0" w:rsidDel="00413606">
                <w:rPr>
                  <w:rFonts w:cs="Arial"/>
                  <w:color w:val="000000"/>
                  <w:szCs w:val="18"/>
                  <w:lang w:val="en-US"/>
                </w:rPr>
                <w:delText>DC_4A_n260G</w:delText>
              </w:r>
              <w:r w:rsidRPr="00D339E0" w:rsidDel="00413606">
                <w:rPr>
                  <w:rFonts w:cs="Arial"/>
                  <w:bCs/>
                  <w:color w:val="000000"/>
                  <w:szCs w:val="18"/>
                  <w:lang w:val="en-US"/>
                </w:rPr>
                <w:delText>_UL_4A_n</w:delText>
              </w:r>
              <w:r w:rsidRPr="00D339E0" w:rsidDel="00413606">
                <w:rPr>
                  <w:rFonts w:cs="Arial"/>
                  <w:color w:val="000000"/>
                  <w:szCs w:val="18"/>
                  <w:lang w:val="en-US"/>
                </w:rPr>
                <w:delText>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88" w:author=" " w:date="2019-05-27T04:43:00Z"/>
              </w:rPr>
            </w:pPr>
            <w:del w:id="558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90" w:author=" " w:date="2019-05-27T04:43:00Z"/>
              </w:rPr>
            </w:pPr>
            <w:del w:id="559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92" w:author=" " w:date="2019-05-27T04:43:00Z"/>
              </w:rPr>
            </w:pPr>
            <w:del w:id="559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94" w:author=" " w:date="2019-05-27T04:43:00Z"/>
              </w:rPr>
            </w:pPr>
            <w:del w:id="559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96" w:author=" " w:date="2019-05-27T04:43:00Z"/>
              </w:rPr>
            </w:pPr>
            <w:del w:id="559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98" w:author=" " w:date="2019-05-27T04:43:00Z"/>
              </w:rPr>
            </w:pPr>
            <w:del w:id="559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60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601" w:author=" " w:date="2019-05-27T04:43:00Z"/>
              </w:rPr>
            </w:pPr>
            <w:del w:id="5602" w:author=" " w:date="2019-05-27T04:43:00Z">
              <w:r w:rsidRPr="00D339E0" w:rsidDel="00413606">
                <w:rPr>
                  <w:rFonts w:cs="Arial"/>
                  <w:color w:val="000000"/>
                  <w:szCs w:val="18"/>
                  <w:lang w:val="en-US"/>
                </w:rPr>
                <w:delText>DC_4A_n260(2A-2G)_UL_4A_n260A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03" w:author=" " w:date="2019-05-27T04:43:00Z"/>
              </w:rPr>
            </w:pPr>
            <w:del w:id="560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05" w:author=" " w:date="2019-05-27T04:43:00Z"/>
              </w:rPr>
            </w:pPr>
            <w:del w:id="560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07" w:author=" " w:date="2019-05-27T04:43:00Z"/>
              </w:rPr>
            </w:pPr>
            <w:del w:id="560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09" w:author=" " w:date="2019-05-27T04:43:00Z"/>
              </w:rPr>
            </w:pPr>
            <w:del w:id="561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11" w:author=" " w:date="2019-05-27T04:43:00Z"/>
              </w:rPr>
            </w:pPr>
            <w:del w:id="561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13" w:author=" " w:date="2019-05-27T04:43:00Z"/>
              </w:rPr>
            </w:pPr>
            <w:del w:id="561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61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616" w:author=" " w:date="2019-05-27T04:43:00Z"/>
              </w:rPr>
            </w:pPr>
            <w:del w:id="5617" w:author=" " w:date="2019-05-27T04:43:00Z">
              <w:r w:rsidRPr="00D339E0" w:rsidDel="00413606">
                <w:rPr>
                  <w:rFonts w:cs="Arial"/>
                  <w:color w:val="000000"/>
                  <w:szCs w:val="18"/>
                  <w:lang w:val="en-US"/>
                </w:rPr>
                <w:delText>DC_4A_n260(2A-2G)_UL_4A_n260G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18" w:author=" " w:date="2019-05-27T04:43:00Z"/>
              </w:rPr>
            </w:pPr>
            <w:del w:id="561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20" w:author=" " w:date="2019-05-27T04:43:00Z"/>
              </w:rPr>
            </w:pPr>
            <w:del w:id="562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22" w:author=" " w:date="2019-05-27T04:43:00Z"/>
              </w:rPr>
            </w:pPr>
            <w:del w:id="562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24" w:author=" " w:date="2019-05-27T04:43:00Z"/>
              </w:rPr>
            </w:pPr>
            <w:del w:id="562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26" w:author=" " w:date="2019-05-27T04:43:00Z"/>
              </w:rPr>
            </w:pPr>
            <w:del w:id="562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28" w:author=" " w:date="2019-05-27T04:43:00Z"/>
              </w:rPr>
            </w:pPr>
            <w:del w:id="562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63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631" w:author=" " w:date="2019-05-27T04:43:00Z"/>
              </w:rPr>
            </w:pPr>
            <w:del w:id="5632" w:author=" " w:date="2019-05-27T04:43:00Z">
              <w:r w:rsidRPr="00D339E0" w:rsidDel="00413606">
                <w:rPr>
                  <w:rFonts w:cs="Arial"/>
                  <w:color w:val="000000"/>
                  <w:szCs w:val="18"/>
                  <w:lang w:val="en-US"/>
                </w:rPr>
                <w:delText>DC_4A_n260H</w:delText>
              </w:r>
              <w:r w:rsidRPr="00D339E0" w:rsidDel="00413606">
                <w:rPr>
                  <w:rFonts w:cs="Arial"/>
                  <w:bCs/>
                  <w:color w:val="000000"/>
                  <w:szCs w:val="18"/>
                  <w:lang w:val="en-US"/>
                </w:rPr>
                <w:delText>_UL_4A_n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33" w:author=" " w:date="2019-05-27T04:43:00Z"/>
              </w:rPr>
            </w:pPr>
            <w:del w:id="563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35" w:author=" " w:date="2019-05-27T04:43:00Z"/>
              </w:rPr>
            </w:pPr>
            <w:del w:id="563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37" w:author=" " w:date="2019-05-27T04:43:00Z"/>
              </w:rPr>
            </w:pPr>
            <w:del w:id="563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39" w:author=" " w:date="2019-05-27T04:43:00Z"/>
              </w:rPr>
            </w:pPr>
            <w:del w:id="564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41" w:author=" " w:date="2019-05-27T04:43:00Z"/>
              </w:rPr>
            </w:pPr>
            <w:del w:id="564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43" w:author=" " w:date="2019-05-27T04:43:00Z"/>
              </w:rPr>
            </w:pPr>
            <w:del w:id="564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64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646" w:author=" " w:date="2019-05-27T04:43:00Z"/>
              </w:rPr>
            </w:pPr>
            <w:del w:id="5647" w:author=" " w:date="2019-05-27T04:43:00Z">
              <w:r w:rsidRPr="00D339E0" w:rsidDel="00413606">
                <w:rPr>
                  <w:rFonts w:cs="Arial"/>
                  <w:color w:val="000000"/>
                  <w:szCs w:val="18"/>
                  <w:lang w:val="en-US"/>
                </w:rPr>
                <w:delText>DC_4A_n260H</w:delText>
              </w:r>
              <w:r w:rsidRPr="00D339E0" w:rsidDel="00413606">
                <w:rPr>
                  <w:rFonts w:cs="Arial"/>
                  <w:bCs/>
                  <w:color w:val="000000"/>
                  <w:szCs w:val="18"/>
                  <w:lang w:val="en-US"/>
                </w:rPr>
                <w:delText>_UL_4A_n</w:delText>
              </w:r>
              <w:r w:rsidRPr="00D339E0" w:rsidDel="00413606">
                <w:rPr>
                  <w:rFonts w:cs="Arial"/>
                  <w:color w:val="000000"/>
                  <w:szCs w:val="18"/>
                  <w:lang w:val="en-US"/>
                </w:rPr>
                <w:delText>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48" w:author=" " w:date="2019-05-27T04:43:00Z"/>
              </w:rPr>
            </w:pPr>
            <w:del w:id="564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50" w:author=" " w:date="2019-05-27T04:43:00Z"/>
              </w:rPr>
            </w:pPr>
            <w:del w:id="565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52" w:author=" " w:date="2019-05-27T04:43:00Z"/>
              </w:rPr>
            </w:pPr>
            <w:del w:id="565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54" w:author=" " w:date="2019-05-27T04:43:00Z"/>
              </w:rPr>
            </w:pPr>
            <w:del w:id="565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56" w:author=" " w:date="2019-05-27T04:43:00Z"/>
              </w:rPr>
            </w:pPr>
            <w:del w:id="565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58" w:author=" " w:date="2019-05-27T04:43:00Z"/>
              </w:rPr>
            </w:pPr>
            <w:del w:id="565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66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661" w:author=" " w:date="2019-05-27T04:43:00Z"/>
              </w:rPr>
            </w:pPr>
            <w:del w:id="5662" w:author=" " w:date="2019-05-27T04:43:00Z">
              <w:r w:rsidRPr="00D339E0" w:rsidDel="00413606">
                <w:rPr>
                  <w:rFonts w:cs="Arial"/>
                  <w:color w:val="000000"/>
                  <w:szCs w:val="18"/>
                  <w:lang w:val="en-US"/>
                </w:rPr>
                <w:delText>DC_4A_n260H</w:delText>
              </w:r>
              <w:r w:rsidRPr="00D339E0" w:rsidDel="00413606">
                <w:rPr>
                  <w:rFonts w:cs="Arial"/>
                  <w:bCs/>
                  <w:color w:val="000000"/>
                  <w:szCs w:val="18"/>
                  <w:lang w:val="en-US"/>
                </w:rPr>
                <w:delText>_UL_4A_n</w:delText>
              </w:r>
              <w:r w:rsidRPr="00D339E0" w:rsidDel="00413606">
                <w:rPr>
                  <w:rFonts w:cs="Arial"/>
                  <w:color w:val="000000"/>
                  <w:szCs w:val="18"/>
                  <w:lang w:val="en-US"/>
                </w:rPr>
                <w:delText>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63" w:author=" " w:date="2019-05-27T04:43:00Z"/>
              </w:rPr>
            </w:pPr>
            <w:del w:id="566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65" w:author=" " w:date="2019-05-27T04:43:00Z"/>
              </w:rPr>
            </w:pPr>
            <w:del w:id="566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67" w:author=" " w:date="2019-05-27T04:43:00Z"/>
              </w:rPr>
            </w:pPr>
            <w:del w:id="566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69" w:author=" " w:date="2019-05-27T04:43:00Z"/>
              </w:rPr>
            </w:pPr>
            <w:del w:id="567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71" w:author=" " w:date="2019-05-27T04:43:00Z"/>
              </w:rPr>
            </w:pPr>
            <w:del w:id="567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73" w:author=" " w:date="2019-05-27T04:43:00Z"/>
              </w:rPr>
            </w:pPr>
            <w:del w:id="567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67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676" w:author=" " w:date="2019-05-27T04:43:00Z"/>
              </w:rPr>
            </w:pPr>
            <w:del w:id="5677" w:author=" " w:date="2019-05-27T04:43:00Z">
              <w:r w:rsidRPr="00D339E0" w:rsidDel="00413606">
                <w:rPr>
                  <w:rFonts w:cs="Arial"/>
                  <w:color w:val="000000"/>
                  <w:szCs w:val="18"/>
                  <w:lang w:val="en-US"/>
                </w:rPr>
                <w:delText>DC_4A_n260(2H)_UL_4A_n260A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78" w:author=" " w:date="2019-05-27T04:43:00Z"/>
              </w:rPr>
            </w:pPr>
            <w:del w:id="567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80" w:author=" " w:date="2019-05-27T04:43:00Z"/>
              </w:rPr>
            </w:pPr>
            <w:del w:id="568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82" w:author=" " w:date="2019-05-27T04:43:00Z"/>
              </w:rPr>
            </w:pPr>
            <w:del w:id="568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84" w:author=" " w:date="2019-05-27T04:43:00Z"/>
              </w:rPr>
            </w:pPr>
            <w:del w:id="568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86" w:author=" " w:date="2019-05-27T04:43:00Z"/>
              </w:rPr>
            </w:pPr>
            <w:del w:id="568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88" w:author=" " w:date="2019-05-27T04:43:00Z"/>
              </w:rPr>
            </w:pPr>
            <w:del w:id="568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69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691" w:author=" " w:date="2019-05-27T04:43:00Z"/>
              </w:rPr>
            </w:pPr>
            <w:del w:id="5692" w:author=" " w:date="2019-05-27T04:43:00Z">
              <w:r w:rsidRPr="00D339E0" w:rsidDel="00413606">
                <w:rPr>
                  <w:rFonts w:cs="Arial"/>
                  <w:color w:val="000000"/>
                  <w:szCs w:val="18"/>
                  <w:lang w:val="en-US"/>
                </w:rPr>
                <w:delText>DC_4A_n260(2H)_UL_4A_n260G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93" w:author=" " w:date="2019-05-27T04:43:00Z"/>
              </w:rPr>
            </w:pPr>
            <w:del w:id="569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95" w:author=" " w:date="2019-05-27T04:43:00Z"/>
              </w:rPr>
            </w:pPr>
            <w:del w:id="569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97" w:author=" " w:date="2019-05-27T04:43:00Z"/>
              </w:rPr>
            </w:pPr>
            <w:del w:id="569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99" w:author=" " w:date="2019-05-27T04:43:00Z"/>
              </w:rPr>
            </w:pPr>
            <w:del w:id="570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01" w:author=" " w:date="2019-05-27T04:43:00Z"/>
              </w:rPr>
            </w:pPr>
            <w:del w:id="570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03" w:author=" " w:date="2019-05-27T04:43:00Z"/>
              </w:rPr>
            </w:pPr>
            <w:del w:id="570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70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706" w:author=" " w:date="2019-05-27T04:43:00Z"/>
              </w:rPr>
            </w:pPr>
            <w:del w:id="5707" w:author=" " w:date="2019-05-27T04:43:00Z">
              <w:r w:rsidRPr="00D339E0" w:rsidDel="00413606">
                <w:rPr>
                  <w:rFonts w:cs="Arial"/>
                  <w:color w:val="000000"/>
                  <w:szCs w:val="18"/>
                  <w:lang w:val="en-US"/>
                </w:rPr>
                <w:delText>DC_4A_n260(2H)_UL_4A_n260H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08" w:author=" " w:date="2019-05-27T04:43:00Z"/>
              </w:rPr>
            </w:pPr>
            <w:del w:id="570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10" w:author=" " w:date="2019-05-27T04:43:00Z"/>
              </w:rPr>
            </w:pPr>
            <w:del w:id="571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12" w:author=" " w:date="2019-05-27T04:43:00Z"/>
              </w:rPr>
            </w:pPr>
            <w:del w:id="571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14" w:author=" " w:date="2019-05-27T04:43:00Z"/>
              </w:rPr>
            </w:pPr>
            <w:del w:id="571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16" w:author=" " w:date="2019-05-27T04:43:00Z"/>
              </w:rPr>
            </w:pPr>
            <w:del w:id="571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18" w:author=" " w:date="2019-05-27T04:43:00Z"/>
              </w:rPr>
            </w:pPr>
            <w:del w:id="571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72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721" w:author=" " w:date="2019-05-27T04:43:00Z"/>
              </w:rPr>
            </w:pPr>
            <w:del w:id="5722" w:author=" " w:date="2019-05-27T04:43:00Z">
              <w:r w:rsidRPr="00D339E0" w:rsidDel="00413606">
                <w:rPr>
                  <w:rFonts w:cs="Arial"/>
                  <w:color w:val="000000"/>
                  <w:szCs w:val="18"/>
                  <w:lang w:val="en-US"/>
                </w:rPr>
                <w:delText>DC_4A_</w:delText>
              </w:r>
              <w:r w:rsidRPr="00D339E0" w:rsidDel="00413606">
                <w:rPr>
                  <w:rFonts w:cs="Arial"/>
                  <w:bCs/>
                  <w:color w:val="000000"/>
                  <w:szCs w:val="18"/>
                  <w:lang w:val="en-US"/>
                </w:rPr>
                <w:delText>n260(2A-2H)_UL_4A_n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23" w:author=" " w:date="2019-05-27T04:43:00Z"/>
              </w:rPr>
            </w:pPr>
            <w:del w:id="572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25" w:author=" " w:date="2019-05-27T04:43:00Z"/>
              </w:rPr>
            </w:pPr>
            <w:del w:id="572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27" w:author=" " w:date="2019-05-27T04:43:00Z"/>
              </w:rPr>
            </w:pPr>
            <w:del w:id="572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29" w:author=" " w:date="2019-05-27T04:43:00Z"/>
              </w:rPr>
            </w:pPr>
            <w:del w:id="573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31" w:author=" " w:date="2019-05-27T04:43:00Z"/>
              </w:rPr>
            </w:pPr>
            <w:del w:id="573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33" w:author=" " w:date="2019-05-27T04:43:00Z"/>
              </w:rPr>
            </w:pPr>
            <w:del w:id="573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73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736" w:author=" " w:date="2019-05-27T04:43:00Z"/>
              </w:rPr>
            </w:pPr>
            <w:del w:id="5737" w:author=" " w:date="2019-05-27T04:43:00Z">
              <w:r w:rsidRPr="00D339E0" w:rsidDel="00413606">
                <w:rPr>
                  <w:rFonts w:cs="Arial"/>
                  <w:color w:val="000000"/>
                  <w:szCs w:val="18"/>
                  <w:lang w:val="en-US"/>
                </w:rPr>
                <w:delText>DC_4A_</w:delText>
              </w:r>
              <w:r w:rsidRPr="00D339E0" w:rsidDel="00413606">
                <w:rPr>
                  <w:rFonts w:cs="Arial"/>
                  <w:bCs/>
                  <w:color w:val="000000"/>
                  <w:szCs w:val="18"/>
                  <w:lang w:val="en-US"/>
                </w:rPr>
                <w:delText>n260(2A-2H)_UL_4A_n</w:delText>
              </w:r>
              <w:r w:rsidRPr="00D339E0" w:rsidDel="00413606">
                <w:rPr>
                  <w:rFonts w:cs="Arial"/>
                  <w:color w:val="000000"/>
                  <w:szCs w:val="18"/>
                  <w:lang w:val="en-US"/>
                </w:rPr>
                <w:delText>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38" w:author=" " w:date="2019-05-27T04:43:00Z"/>
              </w:rPr>
            </w:pPr>
            <w:del w:id="573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40" w:author=" " w:date="2019-05-27T04:43:00Z"/>
              </w:rPr>
            </w:pPr>
            <w:del w:id="574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42" w:author=" " w:date="2019-05-27T04:43:00Z"/>
              </w:rPr>
            </w:pPr>
            <w:del w:id="574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44" w:author=" " w:date="2019-05-27T04:43:00Z"/>
              </w:rPr>
            </w:pPr>
            <w:del w:id="574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46" w:author=" " w:date="2019-05-27T04:43:00Z"/>
              </w:rPr>
            </w:pPr>
            <w:del w:id="574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48" w:author=" " w:date="2019-05-27T04:43:00Z"/>
              </w:rPr>
            </w:pPr>
            <w:del w:id="574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75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751" w:author=" " w:date="2019-05-27T04:43:00Z"/>
              </w:rPr>
            </w:pPr>
            <w:del w:id="5752" w:author=" " w:date="2019-05-27T04:43:00Z">
              <w:r w:rsidRPr="00D339E0" w:rsidDel="00413606">
                <w:rPr>
                  <w:rFonts w:cs="Arial"/>
                  <w:color w:val="000000"/>
                  <w:szCs w:val="18"/>
                  <w:lang w:val="en-US"/>
                </w:rPr>
                <w:delText>DC_4A_</w:delText>
              </w:r>
              <w:r w:rsidRPr="00D339E0" w:rsidDel="00413606">
                <w:rPr>
                  <w:rFonts w:cs="Arial"/>
                  <w:bCs/>
                  <w:color w:val="000000"/>
                  <w:szCs w:val="18"/>
                  <w:lang w:val="en-US"/>
                </w:rPr>
                <w:delText>n260(2A-2H)_UL_4A_n</w:delText>
              </w:r>
              <w:r w:rsidRPr="00D339E0" w:rsidDel="00413606">
                <w:rPr>
                  <w:rFonts w:cs="Arial"/>
                  <w:color w:val="000000"/>
                  <w:szCs w:val="18"/>
                  <w:lang w:val="en-US"/>
                </w:rPr>
                <w:delText>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53" w:author=" " w:date="2019-05-27T04:43:00Z"/>
              </w:rPr>
            </w:pPr>
            <w:del w:id="575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55" w:author=" " w:date="2019-05-27T04:43:00Z"/>
              </w:rPr>
            </w:pPr>
            <w:del w:id="575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57" w:author=" " w:date="2019-05-27T04:43:00Z"/>
              </w:rPr>
            </w:pPr>
            <w:del w:id="575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59" w:author=" " w:date="2019-05-27T04:43:00Z"/>
              </w:rPr>
            </w:pPr>
            <w:del w:id="576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61" w:author=" " w:date="2019-05-27T04:43:00Z"/>
              </w:rPr>
            </w:pPr>
            <w:del w:id="576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63" w:author=" " w:date="2019-05-27T04:43:00Z"/>
              </w:rPr>
            </w:pPr>
            <w:del w:id="576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76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766" w:author=" " w:date="2019-05-27T04:43:00Z"/>
              </w:rPr>
            </w:pPr>
            <w:del w:id="5767" w:author=" " w:date="2019-05-27T04:43:00Z">
              <w:r w:rsidRPr="00D339E0" w:rsidDel="00413606">
                <w:rPr>
                  <w:rFonts w:cs="Arial"/>
                  <w:color w:val="000000"/>
                  <w:szCs w:val="18"/>
                  <w:lang w:val="en-US"/>
                </w:rPr>
                <w:delText>DC_4A_n260O</w:delText>
              </w:r>
              <w:r w:rsidRPr="00D339E0" w:rsidDel="00413606">
                <w:rPr>
                  <w:rFonts w:cs="Arial"/>
                  <w:bCs/>
                  <w:color w:val="000000"/>
                  <w:szCs w:val="18"/>
                  <w:lang w:val="en-US"/>
                </w:rPr>
                <w:delText>_UL_4A_n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68" w:author=" " w:date="2019-05-27T04:43:00Z"/>
              </w:rPr>
            </w:pPr>
            <w:del w:id="576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70" w:author=" " w:date="2019-05-27T04:43:00Z"/>
              </w:rPr>
            </w:pPr>
            <w:del w:id="577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72" w:author=" " w:date="2019-05-27T04:43:00Z"/>
              </w:rPr>
            </w:pPr>
            <w:del w:id="577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74" w:author=" " w:date="2019-05-27T04:43:00Z"/>
              </w:rPr>
            </w:pPr>
            <w:del w:id="577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76" w:author=" " w:date="2019-05-27T04:43:00Z"/>
              </w:rPr>
            </w:pPr>
            <w:del w:id="577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78" w:author=" " w:date="2019-05-27T04:43:00Z"/>
              </w:rPr>
            </w:pPr>
            <w:del w:id="577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78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781" w:author=" " w:date="2019-05-27T04:43:00Z"/>
              </w:rPr>
            </w:pPr>
            <w:del w:id="5782" w:author=" " w:date="2019-05-27T04:43:00Z">
              <w:r w:rsidRPr="00D339E0" w:rsidDel="00413606">
                <w:rPr>
                  <w:rFonts w:cs="Arial"/>
                  <w:color w:val="000000"/>
                  <w:szCs w:val="18"/>
                  <w:lang w:val="en-US"/>
                </w:rPr>
                <w:delText>DC_4A_n260O</w:delText>
              </w:r>
              <w:r w:rsidRPr="00D339E0" w:rsidDel="00413606">
                <w:rPr>
                  <w:rFonts w:cs="Arial"/>
                  <w:bCs/>
                  <w:color w:val="000000"/>
                  <w:szCs w:val="18"/>
                  <w:lang w:val="en-US"/>
                </w:rPr>
                <w:delText>_UL_4A_n</w:delText>
              </w:r>
              <w:r w:rsidRPr="00D339E0" w:rsidDel="00413606">
                <w:rPr>
                  <w:rFonts w:cs="Arial"/>
                  <w:color w:val="000000"/>
                  <w:szCs w:val="18"/>
                  <w:lang w:val="en-US"/>
                </w:rPr>
                <w:delText>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83" w:author=" " w:date="2019-05-27T04:43:00Z"/>
              </w:rPr>
            </w:pPr>
            <w:del w:id="578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85" w:author=" " w:date="2019-05-27T04:43:00Z"/>
              </w:rPr>
            </w:pPr>
            <w:del w:id="578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87" w:author=" " w:date="2019-05-27T04:43:00Z"/>
              </w:rPr>
            </w:pPr>
            <w:del w:id="578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89" w:author=" " w:date="2019-05-27T04:43:00Z"/>
              </w:rPr>
            </w:pPr>
            <w:del w:id="579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91" w:author=" " w:date="2019-05-27T04:43:00Z"/>
              </w:rPr>
            </w:pPr>
            <w:del w:id="579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93" w:author=" " w:date="2019-05-27T04:43:00Z"/>
              </w:rPr>
            </w:pPr>
            <w:del w:id="579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79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796" w:author=" " w:date="2019-05-27T04:43:00Z"/>
              </w:rPr>
            </w:pPr>
            <w:del w:id="5797" w:author=" " w:date="2019-05-27T04:43:00Z">
              <w:r w:rsidRPr="00D339E0" w:rsidDel="00413606">
                <w:rPr>
                  <w:rFonts w:cs="Arial"/>
                  <w:color w:val="000000"/>
                  <w:szCs w:val="18"/>
                  <w:lang w:val="en-US"/>
                </w:rPr>
                <w:delText>DC_4A_n260P</w:delText>
              </w:r>
              <w:r w:rsidRPr="00D339E0" w:rsidDel="00413606">
                <w:rPr>
                  <w:rFonts w:cs="Arial"/>
                  <w:bCs/>
                  <w:color w:val="000000"/>
                  <w:szCs w:val="18"/>
                  <w:lang w:val="en-US"/>
                </w:rPr>
                <w:delText>_UL_4A_n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98" w:author=" " w:date="2019-05-27T04:43:00Z"/>
              </w:rPr>
            </w:pPr>
            <w:del w:id="579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00" w:author=" " w:date="2019-05-27T04:43:00Z"/>
              </w:rPr>
            </w:pPr>
            <w:del w:id="580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02" w:author=" " w:date="2019-05-27T04:43:00Z"/>
              </w:rPr>
            </w:pPr>
            <w:del w:id="580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04" w:author=" " w:date="2019-05-27T04:43:00Z"/>
              </w:rPr>
            </w:pPr>
            <w:del w:id="580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06" w:author=" " w:date="2019-05-27T04:43:00Z"/>
              </w:rPr>
            </w:pPr>
            <w:del w:id="580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08" w:author=" " w:date="2019-05-27T04:43:00Z"/>
              </w:rPr>
            </w:pPr>
            <w:del w:id="580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81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811" w:author=" " w:date="2019-05-27T04:43:00Z"/>
              </w:rPr>
            </w:pPr>
            <w:del w:id="5812" w:author=" " w:date="2019-05-27T04:43:00Z">
              <w:r w:rsidRPr="00D339E0" w:rsidDel="00413606">
                <w:rPr>
                  <w:rFonts w:cs="Arial"/>
                  <w:color w:val="000000"/>
                  <w:szCs w:val="18"/>
                  <w:lang w:val="en-US"/>
                </w:rPr>
                <w:delText>DC_4A_n260P</w:delText>
              </w:r>
              <w:r w:rsidRPr="00D339E0" w:rsidDel="00413606">
                <w:rPr>
                  <w:rFonts w:cs="Arial"/>
                  <w:bCs/>
                  <w:color w:val="000000"/>
                  <w:szCs w:val="18"/>
                  <w:lang w:val="en-US"/>
                </w:rPr>
                <w:delText>_UL_4A_n</w:delText>
              </w:r>
              <w:r w:rsidRPr="00D339E0" w:rsidDel="00413606">
                <w:rPr>
                  <w:rFonts w:cs="Arial"/>
                  <w:color w:val="000000"/>
                  <w:szCs w:val="18"/>
                  <w:lang w:val="en-US"/>
                </w:rPr>
                <w:delText>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13" w:author=" " w:date="2019-05-27T04:43:00Z"/>
              </w:rPr>
            </w:pPr>
            <w:del w:id="581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15" w:author=" " w:date="2019-05-27T04:43:00Z"/>
              </w:rPr>
            </w:pPr>
            <w:del w:id="581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17" w:author=" " w:date="2019-05-27T04:43:00Z"/>
              </w:rPr>
            </w:pPr>
            <w:del w:id="581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19" w:author=" " w:date="2019-05-27T04:43:00Z"/>
              </w:rPr>
            </w:pPr>
            <w:del w:id="582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21" w:author=" " w:date="2019-05-27T04:43:00Z"/>
              </w:rPr>
            </w:pPr>
            <w:del w:id="582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23" w:author=" " w:date="2019-05-27T04:43:00Z"/>
              </w:rPr>
            </w:pPr>
            <w:del w:id="582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82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826" w:author=" " w:date="2019-05-27T04:43:00Z"/>
              </w:rPr>
            </w:pPr>
            <w:del w:id="5827" w:author=" " w:date="2019-05-27T04:43:00Z">
              <w:r w:rsidRPr="00D339E0" w:rsidDel="00413606">
                <w:rPr>
                  <w:rFonts w:cs="Arial"/>
                  <w:color w:val="000000"/>
                  <w:szCs w:val="18"/>
                  <w:lang w:val="en-US"/>
                </w:rPr>
                <w:delText>DC_4A_n260P</w:delText>
              </w:r>
              <w:r w:rsidRPr="00D339E0" w:rsidDel="00413606">
                <w:rPr>
                  <w:rFonts w:cs="Arial"/>
                  <w:bCs/>
                  <w:color w:val="000000"/>
                  <w:szCs w:val="18"/>
                  <w:lang w:val="en-US"/>
                </w:rPr>
                <w:delText>_UL_4A_n</w:delText>
              </w:r>
              <w:r w:rsidRPr="00D339E0" w:rsidDel="00413606">
                <w:rPr>
                  <w:rFonts w:cs="Arial"/>
                  <w:color w:val="000000"/>
                  <w:szCs w:val="18"/>
                  <w:lang w:val="en-US"/>
                </w:rPr>
                <w:delText>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28" w:author=" " w:date="2019-05-27T04:43:00Z"/>
              </w:rPr>
            </w:pPr>
            <w:del w:id="582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30" w:author=" " w:date="2019-05-27T04:43:00Z"/>
              </w:rPr>
            </w:pPr>
            <w:del w:id="583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32" w:author=" " w:date="2019-05-27T04:43:00Z"/>
              </w:rPr>
            </w:pPr>
            <w:del w:id="583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34" w:author=" " w:date="2019-05-27T04:43:00Z"/>
              </w:rPr>
            </w:pPr>
            <w:del w:id="583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36" w:author=" " w:date="2019-05-27T04:43:00Z"/>
              </w:rPr>
            </w:pPr>
            <w:del w:id="583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38" w:author=" " w:date="2019-05-27T04:43:00Z"/>
              </w:rPr>
            </w:pPr>
            <w:del w:id="583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84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841" w:author=" " w:date="2019-05-27T04:43:00Z"/>
              </w:rPr>
            </w:pPr>
            <w:del w:id="5842" w:author=" " w:date="2019-05-27T04:43:00Z">
              <w:r w:rsidRPr="00D339E0" w:rsidDel="00413606">
                <w:rPr>
                  <w:rFonts w:cs="Arial"/>
                  <w:color w:val="000000"/>
                  <w:szCs w:val="18"/>
                  <w:lang w:val="en-US"/>
                </w:rPr>
                <w:delText>DC_4A_n260Q</w:delText>
              </w:r>
              <w:r w:rsidRPr="00D339E0" w:rsidDel="00413606">
                <w:rPr>
                  <w:rFonts w:cs="Arial"/>
                  <w:bCs/>
                  <w:color w:val="000000"/>
                  <w:szCs w:val="18"/>
                  <w:lang w:val="en-US"/>
                </w:rPr>
                <w:delText>_UL_4A_n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43" w:author=" " w:date="2019-05-27T04:43:00Z"/>
              </w:rPr>
            </w:pPr>
            <w:del w:id="584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45" w:author=" " w:date="2019-05-27T04:43:00Z"/>
              </w:rPr>
            </w:pPr>
            <w:del w:id="584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47" w:author=" " w:date="2019-05-27T04:43:00Z"/>
              </w:rPr>
            </w:pPr>
            <w:del w:id="584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49" w:author=" " w:date="2019-05-27T04:43:00Z"/>
              </w:rPr>
            </w:pPr>
            <w:del w:id="585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51" w:author=" " w:date="2019-05-27T04:43:00Z"/>
              </w:rPr>
            </w:pPr>
            <w:del w:id="585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53" w:author=" " w:date="2019-05-27T04:43:00Z"/>
              </w:rPr>
            </w:pPr>
            <w:del w:id="585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85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856" w:author=" " w:date="2019-05-27T04:43:00Z"/>
              </w:rPr>
            </w:pPr>
            <w:del w:id="5857" w:author=" " w:date="2019-05-27T04:43:00Z">
              <w:r w:rsidRPr="00D339E0" w:rsidDel="00413606">
                <w:rPr>
                  <w:rFonts w:cs="Arial"/>
                  <w:color w:val="000000"/>
                  <w:szCs w:val="18"/>
                  <w:lang w:val="en-US"/>
                </w:rPr>
                <w:delText>DC_4A_n260Q</w:delText>
              </w:r>
              <w:r w:rsidRPr="00D339E0" w:rsidDel="00413606">
                <w:rPr>
                  <w:rFonts w:cs="Arial"/>
                  <w:bCs/>
                  <w:color w:val="000000"/>
                  <w:szCs w:val="18"/>
                  <w:lang w:val="en-US"/>
                </w:rPr>
                <w:delText>_UL_4A_n</w:delText>
              </w:r>
              <w:r w:rsidRPr="00D339E0" w:rsidDel="00413606">
                <w:rPr>
                  <w:rFonts w:cs="Arial"/>
                  <w:color w:val="000000"/>
                  <w:szCs w:val="18"/>
                  <w:lang w:val="en-US"/>
                </w:rPr>
                <w:delText>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58" w:author=" " w:date="2019-05-27T04:43:00Z"/>
              </w:rPr>
            </w:pPr>
            <w:del w:id="585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60" w:author=" " w:date="2019-05-27T04:43:00Z"/>
              </w:rPr>
            </w:pPr>
            <w:del w:id="586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62" w:author=" " w:date="2019-05-27T04:43:00Z"/>
              </w:rPr>
            </w:pPr>
            <w:del w:id="586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64" w:author=" " w:date="2019-05-27T04:43:00Z"/>
              </w:rPr>
            </w:pPr>
            <w:del w:id="586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66" w:author=" " w:date="2019-05-27T04:43:00Z"/>
              </w:rPr>
            </w:pPr>
            <w:del w:id="586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68" w:author=" " w:date="2019-05-27T04:43:00Z"/>
              </w:rPr>
            </w:pPr>
            <w:del w:id="586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87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871" w:author=" " w:date="2019-05-27T04:43:00Z"/>
              </w:rPr>
            </w:pPr>
            <w:del w:id="5872" w:author=" " w:date="2019-05-27T04:43:00Z">
              <w:r w:rsidRPr="00D339E0" w:rsidDel="00413606">
                <w:rPr>
                  <w:rFonts w:cs="Arial"/>
                  <w:color w:val="000000"/>
                  <w:szCs w:val="18"/>
                  <w:lang w:val="en-US"/>
                </w:rPr>
                <w:delText>DC_4A_n260Q</w:delText>
              </w:r>
              <w:r w:rsidRPr="00D339E0" w:rsidDel="00413606">
                <w:rPr>
                  <w:rFonts w:cs="Arial"/>
                  <w:bCs/>
                  <w:color w:val="000000"/>
                  <w:szCs w:val="18"/>
                  <w:lang w:val="en-US"/>
                </w:rPr>
                <w:delText>_UL_4A_n</w:delText>
              </w:r>
              <w:r w:rsidRPr="00D339E0" w:rsidDel="00413606">
                <w:rPr>
                  <w:rFonts w:cs="Arial"/>
                  <w:color w:val="000000"/>
                  <w:szCs w:val="18"/>
                  <w:lang w:val="en-US"/>
                </w:rPr>
                <w:delText>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73" w:author=" " w:date="2019-05-27T04:43:00Z"/>
              </w:rPr>
            </w:pPr>
            <w:del w:id="587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75" w:author=" " w:date="2019-05-27T04:43:00Z"/>
              </w:rPr>
            </w:pPr>
            <w:del w:id="587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77" w:author=" " w:date="2019-05-27T04:43:00Z"/>
              </w:rPr>
            </w:pPr>
            <w:del w:id="587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79" w:author=" " w:date="2019-05-27T04:43:00Z"/>
              </w:rPr>
            </w:pPr>
            <w:del w:id="588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81" w:author=" " w:date="2019-05-27T04:43:00Z"/>
              </w:rPr>
            </w:pPr>
            <w:del w:id="588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83" w:author=" " w:date="2019-05-27T04:43:00Z"/>
              </w:rPr>
            </w:pPr>
            <w:del w:id="588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88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886" w:author=" " w:date="2019-05-27T04:43:00Z"/>
              </w:rPr>
            </w:pPr>
            <w:del w:id="5887" w:author=" " w:date="2019-05-27T04:43:00Z">
              <w:r w:rsidRPr="00D339E0" w:rsidDel="00413606">
                <w:rPr>
                  <w:rFonts w:cs="Arial"/>
                  <w:color w:val="000000"/>
                  <w:szCs w:val="18"/>
                  <w:lang w:val="en-US"/>
                </w:rPr>
                <w:delText>DC_4A_n260Q</w:delText>
              </w:r>
              <w:r w:rsidRPr="00D339E0" w:rsidDel="00413606">
                <w:rPr>
                  <w:rFonts w:cs="Arial"/>
                  <w:bCs/>
                  <w:color w:val="000000"/>
                  <w:szCs w:val="18"/>
                  <w:lang w:val="en-US"/>
                </w:rPr>
                <w:delText>_UL_4A_n</w:delText>
              </w:r>
              <w:r w:rsidRPr="00D339E0" w:rsidDel="00413606">
                <w:rPr>
                  <w:rFonts w:cs="Arial"/>
                  <w:color w:val="000000"/>
                  <w:szCs w:val="18"/>
                  <w:lang w:val="en-US"/>
                </w:rPr>
                <w:delText>260Q</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88" w:author=" " w:date="2019-05-27T04:43:00Z"/>
              </w:rPr>
            </w:pPr>
            <w:del w:id="588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90" w:author=" " w:date="2019-05-27T04:43:00Z"/>
              </w:rPr>
            </w:pPr>
            <w:del w:id="589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92" w:author=" " w:date="2019-05-27T04:43:00Z"/>
              </w:rPr>
            </w:pPr>
            <w:del w:id="589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94" w:author=" " w:date="2019-05-27T04:43:00Z"/>
              </w:rPr>
            </w:pPr>
            <w:del w:id="589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96" w:author=" " w:date="2019-05-27T04:43:00Z"/>
              </w:rPr>
            </w:pPr>
            <w:del w:id="589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98" w:author=" " w:date="2019-05-27T04:43:00Z"/>
              </w:rPr>
            </w:pPr>
            <w:del w:id="589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90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901" w:author=" " w:date="2019-05-27T04:43:00Z"/>
              </w:rPr>
            </w:pPr>
            <w:del w:id="5902" w:author=" " w:date="2019-05-27T04:43:00Z">
              <w:r w:rsidRPr="00D339E0" w:rsidDel="00413606">
                <w:rPr>
                  <w:rFonts w:cs="Arial"/>
                  <w:color w:val="000000"/>
                  <w:szCs w:val="18"/>
                  <w:lang w:val="en-US"/>
                </w:rPr>
                <w:delText>DC_4A_n260(A-P-Q)_UL_4A_n260A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03" w:author=" " w:date="2019-05-27T04:43:00Z"/>
              </w:rPr>
            </w:pPr>
            <w:del w:id="590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05" w:author=" " w:date="2019-05-27T04:43:00Z"/>
              </w:rPr>
            </w:pPr>
            <w:del w:id="590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07" w:author=" " w:date="2019-05-27T04:43:00Z"/>
              </w:rPr>
            </w:pPr>
            <w:del w:id="590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09" w:author=" " w:date="2019-05-27T04:43:00Z"/>
              </w:rPr>
            </w:pPr>
            <w:del w:id="591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11" w:author=" " w:date="2019-05-27T04:43:00Z"/>
              </w:rPr>
            </w:pPr>
            <w:del w:id="591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13" w:author=" " w:date="2019-05-27T04:43:00Z"/>
              </w:rPr>
            </w:pPr>
            <w:del w:id="591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91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916" w:author=" " w:date="2019-05-27T04:43:00Z"/>
              </w:rPr>
            </w:pPr>
            <w:del w:id="5917" w:author=" " w:date="2019-05-27T04:43:00Z">
              <w:r w:rsidRPr="00D339E0" w:rsidDel="00413606">
                <w:rPr>
                  <w:rFonts w:cs="Arial"/>
                  <w:color w:val="000000"/>
                  <w:szCs w:val="18"/>
                  <w:lang w:val="en-US"/>
                </w:rPr>
                <w:delText>DC_4A_n260(A-P-Q)_UL_4A_n260O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18" w:author=" " w:date="2019-05-27T04:43:00Z"/>
              </w:rPr>
            </w:pPr>
            <w:del w:id="591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20" w:author=" " w:date="2019-05-27T04:43:00Z"/>
              </w:rPr>
            </w:pPr>
            <w:del w:id="592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22" w:author=" " w:date="2019-05-27T04:43:00Z"/>
              </w:rPr>
            </w:pPr>
            <w:del w:id="592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24" w:author=" " w:date="2019-05-27T04:43:00Z"/>
              </w:rPr>
            </w:pPr>
            <w:del w:id="592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26" w:author=" " w:date="2019-05-27T04:43:00Z"/>
              </w:rPr>
            </w:pPr>
            <w:del w:id="592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28" w:author=" " w:date="2019-05-27T04:43:00Z"/>
              </w:rPr>
            </w:pPr>
            <w:del w:id="592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93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931" w:author=" " w:date="2019-05-27T04:43:00Z"/>
              </w:rPr>
            </w:pPr>
            <w:del w:id="5932" w:author=" " w:date="2019-05-27T04:43:00Z">
              <w:r w:rsidRPr="00D339E0" w:rsidDel="00413606">
                <w:rPr>
                  <w:rFonts w:cs="Arial"/>
                  <w:color w:val="000000"/>
                  <w:szCs w:val="18"/>
                  <w:lang w:val="en-US"/>
                </w:rPr>
                <w:delText>DC_4A_n260(A-P-Q)_UL_4A_n260P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33" w:author=" " w:date="2019-05-27T04:43:00Z"/>
              </w:rPr>
            </w:pPr>
            <w:del w:id="593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35" w:author=" " w:date="2019-05-27T04:43:00Z"/>
              </w:rPr>
            </w:pPr>
            <w:del w:id="593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37" w:author=" " w:date="2019-05-27T04:43:00Z"/>
              </w:rPr>
            </w:pPr>
            <w:del w:id="593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39" w:author=" " w:date="2019-05-27T04:43:00Z"/>
              </w:rPr>
            </w:pPr>
            <w:del w:id="594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41" w:author=" " w:date="2019-05-27T04:43:00Z"/>
              </w:rPr>
            </w:pPr>
            <w:del w:id="594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43" w:author=" " w:date="2019-05-27T04:43:00Z"/>
              </w:rPr>
            </w:pPr>
            <w:del w:id="594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94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946" w:author=" " w:date="2019-05-27T04:43:00Z"/>
              </w:rPr>
            </w:pPr>
            <w:del w:id="5947" w:author=" " w:date="2019-05-27T04:43:00Z">
              <w:r w:rsidRPr="00D339E0" w:rsidDel="00413606">
                <w:rPr>
                  <w:rFonts w:cs="Arial"/>
                  <w:color w:val="000000"/>
                  <w:szCs w:val="18"/>
                  <w:lang w:val="en-US"/>
                </w:rPr>
                <w:delText>DC_4A_n260(A-P-Q)_UL_4A_n260Q</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48" w:author=" " w:date="2019-05-27T04:43:00Z"/>
              </w:rPr>
            </w:pPr>
            <w:del w:id="594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50" w:author=" " w:date="2019-05-27T04:43:00Z"/>
              </w:rPr>
            </w:pPr>
            <w:del w:id="595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52" w:author=" " w:date="2019-05-27T04:43:00Z"/>
              </w:rPr>
            </w:pPr>
            <w:del w:id="595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54" w:author=" " w:date="2019-05-27T04:43:00Z"/>
              </w:rPr>
            </w:pPr>
            <w:del w:id="595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56" w:author=" " w:date="2019-05-27T04:43:00Z"/>
              </w:rPr>
            </w:pPr>
            <w:del w:id="595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58" w:author=" " w:date="2019-05-27T04:43:00Z"/>
              </w:rPr>
            </w:pPr>
            <w:del w:id="595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96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961" w:author=" " w:date="2019-05-27T04:43:00Z"/>
              </w:rPr>
            </w:pPr>
            <w:del w:id="5962" w:author=" " w:date="2019-05-27T04:43:00Z">
              <w:r w:rsidRPr="00D339E0" w:rsidDel="00413606">
                <w:rPr>
                  <w:rFonts w:cs="Arial"/>
                  <w:color w:val="000000"/>
                  <w:szCs w:val="18"/>
                  <w:lang w:val="en-US"/>
                </w:rPr>
                <w:delText>DC_4A_n260(3A-O-P)_UL_4A_n260A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63" w:author=" " w:date="2019-05-27T04:43:00Z"/>
              </w:rPr>
            </w:pPr>
            <w:del w:id="596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65" w:author=" " w:date="2019-05-27T04:43:00Z"/>
              </w:rPr>
            </w:pPr>
            <w:del w:id="596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67" w:author=" " w:date="2019-05-27T04:43:00Z"/>
              </w:rPr>
            </w:pPr>
            <w:del w:id="596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69" w:author=" " w:date="2019-05-27T04:43:00Z"/>
              </w:rPr>
            </w:pPr>
            <w:del w:id="597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71" w:author=" " w:date="2019-05-27T04:43:00Z"/>
              </w:rPr>
            </w:pPr>
            <w:del w:id="597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73" w:author=" " w:date="2019-05-27T04:43:00Z"/>
              </w:rPr>
            </w:pPr>
            <w:del w:id="597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97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976" w:author=" " w:date="2019-05-27T04:43:00Z"/>
              </w:rPr>
            </w:pPr>
            <w:del w:id="5977" w:author=" " w:date="2019-05-27T04:43:00Z">
              <w:r w:rsidRPr="00D339E0" w:rsidDel="00413606">
                <w:rPr>
                  <w:rFonts w:cs="Arial"/>
                  <w:color w:val="000000"/>
                  <w:szCs w:val="18"/>
                  <w:lang w:val="en-US"/>
                </w:rPr>
                <w:delText>DC_4A_n260(3A-O-P)_UL_4A_n260O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78" w:author=" " w:date="2019-05-27T04:43:00Z"/>
              </w:rPr>
            </w:pPr>
            <w:del w:id="597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80" w:author=" " w:date="2019-05-27T04:43:00Z"/>
              </w:rPr>
            </w:pPr>
            <w:del w:id="598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82" w:author=" " w:date="2019-05-27T04:43:00Z"/>
              </w:rPr>
            </w:pPr>
            <w:del w:id="598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84" w:author=" " w:date="2019-05-27T04:43:00Z"/>
              </w:rPr>
            </w:pPr>
            <w:del w:id="598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86" w:author=" " w:date="2019-05-27T04:43:00Z"/>
              </w:rPr>
            </w:pPr>
            <w:del w:id="598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88" w:author=" " w:date="2019-05-27T04:43:00Z"/>
              </w:rPr>
            </w:pPr>
            <w:del w:id="598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599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991" w:author=" " w:date="2019-05-27T04:43:00Z"/>
              </w:rPr>
            </w:pPr>
            <w:del w:id="5992" w:author=" " w:date="2019-05-27T04:43:00Z">
              <w:r w:rsidRPr="00D339E0" w:rsidDel="00413606">
                <w:rPr>
                  <w:rFonts w:cs="Arial"/>
                  <w:color w:val="000000"/>
                  <w:szCs w:val="18"/>
                  <w:lang w:val="en-US"/>
                </w:rPr>
                <w:delText>DC_4A_n260(3A-O-P)_UL_4A_n260P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93" w:author=" " w:date="2019-05-27T04:43:00Z"/>
              </w:rPr>
            </w:pPr>
            <w:del w:id="599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95" w:author=" " w:date="2019-05-27T04:43:00Z"/>
              </w:rPr>
            </w:pPr>
            <w:del w:id="599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97" w:author=" " w:date="2019-05-27T04:43:00Z"/>
              </w:rPr>
            </w:pPr>
            <w:del w:id="599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99" w:author=" " w:date="2019-05-27T04:43:00Z"/>
              </w:rPr>
            </w:pPr>
            <w:del w:id="600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01" w:author=" " w:date="2019-05-27T04:43:00Z"/>
              </w:rPr>
            </w:pPr>
            <w:del w:id="600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03" w:author=" " w:date="2019-05-27T04:43:00Z"/>
              </w:rPr>
            </w:pPr>
            <w:del w:id="600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00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006" w:author=" " w:date="2019-05-27T04:43:00Z"/>
              </w:rPr>
            </w:pPr>
            <w:del w:id="6007" w:author=" " w:date="2019-05-27T04:43:00Z">
              <w:r w:rsidRPr="00D339E0" w:rsidDel="00413606">
                <w:rPr>
                  <w:rFonts w:cs="Arial"/>
                  <w:color w:val="000000"/>
                  <w:szCs w:val="18"/>
                  <w:lang w:val="en-US"/>
                </w:rPr>
                <w:delText>DC_4A_n260(4A-2O)_UL_4A_n260A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08" w:author=" " w:date="2019-05-27T04:43:00Z"/>
              </w:rPr>
            </w:pPr>
            <w:del w:id="600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10" w:author=" " w:date="2019-05-27T04:43:00Z"/>
              </w:rPr>
            </w:pPr>
            <w:del w:id="601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12" w:author=" " w:date="2019-05-27T04:43:00Z"/>
              </w:rPr>
            </w:pPr>
            <w:del w:id="6013"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14" w:author=" " w:date="2019-05-27T04:43:00Z"/>
              </w:rPr>
            </w:pPr>
            <w:del w:id="601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16" w:author=" " w:date="2019-05-27T04:43:00Z"/>
              </w:rPr>
            </w:pPr>
            <w:del w:id="6017"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18" w:author=" " w:date="2019-05-27T04:43:00Z"/>
              </w:rPr>
            </w:pPr>
            <w:del w:id="601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02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021" w:author=" " w:date="2019-05-27T04:43:00Z"/>
              </w:rPr>
            </w:pPr>
            <w:del w:id="6022" w:author=" " w:date="2019-05-27T04:43:00Z">
              <w:r w:rsidRPr="00D339E0" w:rsidDel="00413606">
                <w:rPr>
                  <w:rFonts w:cs="Arial"/>
                  <w:color w:val="000000"/>
                  <w:szCs w:val="18"/>
                  <w:lang w:val="en-US"/>
                </w:rPr>
                <w:delText>DC_4A_n260(4A-2O)_UL_4A_n260O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23" w:author=" " w:date="2019-05-27T04:43:00Z"/>
              </w:rPr>
            </w:pPr>
            <w:del w:id="602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25" w:author=" " w:date="2019-05-27T04:43:00Z"/>
              </w:rPr>
            </w:pPr>
            <w:del w:id="602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27" w:author=" " w:date="2019-05-27T04:43:00Z"/>
              </w:rPr>
            </w:pPr>
            <w:del w:id="6028"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29" w:author=" " w:date="2019-05-27T04:43:00Z"/>
              </w:rPr>
            </w:pPr>
            <w:del w:id="603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31" w:author=" " w:date="2019-05-27T04:43:00Z"/>
              </w:rPr>
            </w:pPr>
            <w:del w:id="6032"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33" w:author=" " w:date="2019-05-27T04:43:00Z"/>
              </w:rPr>
            </w:pPr>
            <w:del w:id="603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03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D339E0" w:rsidDel="00413606" w:rsidRDefault="00582E84" w:rsidP="003F007F">
            <w:pPr>
              <w:spacing w:after="0"/>
              <w:jc w:val="center"/>
              <w:rPr>
                <w:del w:id="6036" w:author=" " w:date="2019-05-27T04:43:00Z"/>
                <w:rFonts w:ascii="Arial" w:hAnsi="Arial" w:cs="Arial"/>
                <w:sz w:val="18"/>
                <w:szCs w:val="18"/>
                <w:lang w:val="x-none" w:eastAsia="ja-JP"/>
              </w:rPr>
            </w:pPr>
            <w:del w:id="6037" w:author=" " w:date="2019-05-27T04:43:00Z">
              <w:r w:rsidRPr="00D339E0" w:rsidDel="00413606">
                <w:rPr>
                  <w:rFonts w:ascii="Arial" w:hAnsi="Arial" w:cs="Arial"/>
                  <w:sz w:val="18"/>
                  <w:szCs w:val="18"/>
                  <w:lang w:val="x-none" w:eastAsia="ja-JP"/>
                </w:rPr>
                <w:delText>DC_</w:delText>
              </w:r>
              <w:r w:rsidRPr="00D339E0" w:rsidDel="00413606">
                <w:rPr>
                  <w:rFonts w:ascii="Arial" w:hAnsi="Arial" w:cs="Arial"/>
                  <w:sz w:val="18"/>
                  <w:szCs w:val="18"/>
                  <w:lang w:val="en-US" w:eastAsia="ja-JP"/>
                </w:rPr>
                <w:delText>4A</w:delText>
              </w:r>
              <w:r w:rsidRPr="00D339E0" w:rsidDel="00413606">
                <w:rPr>
                  <w:rFonts w:ascii="Arial" w:hAnsi="Arial" w:cs="Arial"/>
                  <w:sz w:val="18"/>
                  <w:szCs w:val="18"/>
                  <w:lang w:val="x-none" w:eastAsia="ja-JP"/>
                </w:rPr>
                <w:delText>_n261(A-2H)</w:delText>
              </w:r>
            </w:del>
          </w:p>
          <w:p w:rsidR="00582E84" w:rsidRPr="008F103D" w:rsidDel="00413606" w:rsidRDefault="00582E84" w:rsidP="003F007F">
            <w:pPr>
              <w:pStyle w:val="TAL"/>
              <w:rPr>
                <w:del w:id="6038"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39" w:author=" " w:date="2019-05-27T04:43:00Z"/>
              </w:rPr>
            </w:pPr>
            <w:del w:id="604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41" w:author=" " w:date="2019-05-27T04:43:00Z"/>
              </w:rPr>
            </w:pPr>
            <w:del w:id="604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43" w:author=" " w:date="2019-05-27T04:43:00Z"/>
              </w:rPr>
            </w:pPr>
            <w:del w:id="6044" w:author=" " w:date="2019-05-27T04:43:00Z">
              <w:r w:rsidRPr="00D339E0" w:rsidDel="00413606">
                <w:rPr>
                  <w:rFonts w:cs="Arial"/>
                  <w:szCs w:val="18"/>
                  <w:lang w:eastAsia="ja-JP"/>
                </w:rPr>
                <w:delText xml:space="preserve">TR </w:delText>
              </w:r>
              <w:r w:rsidRPr="00D339E0" w:rsidDel="00413606">
                <w:rPr>
                  <w:rFonts w:cs="Arial"/>
                  <w:szCs w:val="18"/>
                </w:rPr>
                <w:delText>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45" w:author=" " w:date="2019-05-27T04:43:00Z"/>
              </w:rPr>
            </w:pPr>
            <w:del w:id="604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47" w:author=" " w:date="2019-05-27T04:43:00Z"/>
              </w:rPr>
            </w:pPr>
            <w:del w:id="6048"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49" w:author=" " w:date="2019-05-27T04:43:00Z"/>
              </w:rPr>
            </w:pPr>
            <w:del w:id="605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05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052" w:author=" " w:date="2019-05-27T04:43:00Z"/>
              </w:rPr>
            </w:pPr>
            <w:del w:id="6053" w:author=" " w:date="2019-05-27T04:43:00Z">
              <w:r w:rsidRPr="00D339E0" w:rsidDel="00413606">
                <w:rPr>
                  <w:rFonts w:cs="Arial"/>
                  <w:szCs w:val="18"/>
                  <w:lang w:val="x-none" w:eastAsia="ja-JP"/>
                </w:rPr>
                <w:lastRenderedPageBreak/>
                <w:delText>DC_</w:delText>
              </w:r>
              <w:r w:rsidRPr="00D339E0" w:rsidDel="00413606">
                <w:rPr>
                  <w:rFonts w:cs="Arial"/>
                  <w:szCs w:val="18"/>
                  <w:lang w:val="en-US" w:eastAsia="ja-JP"/>
                </w:rPr>
                <w:delText>4A</w:delText>
              </w:r>
              <w:r w:rsidRPr="00D339E0" w:rsidDel="00413606">
                <w:rPr>
                  <w:rFonts w:cs="Arial"/>
                  <w:szCs w:val="18"/>
                  <w:lang w:val="x-none" w:eastAsia="ja-JP"/>
                </w:rPr>
                <w:delText>_n261(A-2I)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54" w:author=" " w:date="2019-05-27T04:43:00Z"/>
              </w:rPr>
            </w:pPr>
            <w:del w:id="605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56" w:author=" " w:date="2019-05-27T04:43:00Z"/>
              </w:rPr>
            </w:pPr>
            <w:del w:id="605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58" w:author=" " w:date="2019-05-27T04:43:00Z"/>
              </w:rPr>
            </w:pPr>
            <w:del w:id="6059" w:author=" " w:date="2019-05-27T04:43:00Z">
              <w:r w:rsidRPr="00D339E0" w:rsidDel="00413606">
                <w:rPr>
                  <w:rFonts w:cs="Arial"/>
                  <w:szCs w:val="18"/>
                  <w:lang w:eastAsia="ja-JP"/>
                </w:rPr>
                <w:delText xml:space="preserve">TR </w:delText>
              </w:r>
              <w:r w:rsidRPr="00D339E0" w:rsidDel="00413606">
                <w:rPr>
                  <w:rFonts w:cs="Arial"/>
                  <w:szCs w:val="18"/>
                </w:rPr>
                <w:delText>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60" w:author=" " w:date="2019-05-27T04:43:00Z"/>
              </w:rPr>
            </w:pPr>
            <w:del w:id="606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62" w:author=" " w:date="2019-05-27T04:43:00Z"/>
              </w:rPr>
            </w:pPr>
            <w:del w:id="6063"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64" w:author=" " w:date="2019-05-27T04:43:00Z"/>
              </w:rPr>
            </w:pPr>
            <w:del w:id="606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06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067" w:author=" " w:date="2019-05-27T04:43:00Z"/>
              </w:rPr>
            </w:pPr>
            <w:del w:id="6068" w:author=" " w:date="2019-05-27T04:43:00Z">
              <w:r w:rsidRPr="00D339E0" w:rsidDel="00413606">
                <w:rPr>
                  <w:rFonts w:cs="Arial"/>
                  <w:color w:val="000000"/>
                  <w:szCs w:val="18"/>
                  <w:lang w:val="en-US"/>
                </w:rPr>
                <w:delText>DC_4A_n261(4A)_UL_4A_n261A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69" w:author=" " w:date="2019-05-27T04:43:00Z"/>
              </w:rPr>
            </w:pPr>
            <w:del w:id="607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71" w:author=" " w:date="2019-05-27T04:43:00Z"/>
              </w:rPr>
            </w:pPr>
            <w:del w:id="607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73" w:author=" " w:date="2019-05-27T04:43:00Z"/>
              </w:rPr>
            </w:pPr>
            <w:del w:id="6074"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75" w:author=" " w:date="2019-05-27T04:43:00Z"/>
              </w:rPr>
            </w:pPr>
            <w:del w:id="607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77" w:author=" " w:date="2019-05-27T04:43:00Z"/>
              </w:rPr>
            </w:pPr>
            <w:del w:id="6078"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79" w:author=" " w:date="2019-05-27T04:43:00Z"/>
              </w:rPr>
            </w:pPr>
            <w:del w:id="608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08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082" w:author=" " w:date="2019-05-27T04:43:00Z"/>
              </w:rPr>
            </w:pPr>
            <w:del w:id="6083" w:author=" " w:date="2019-05-27T04:43:00Z">
              <w:r w:rsidRPr="00D339E0" w:rsidDel="00413606">
                <w:rPr>
                  <w:rFonts w:cs="Arial"/>
                  <w:color w:val="000000"/>
                  <w:szCs w:val="18"/>
                  <w:lang w:val="en-US"/>
                </w:rPr>
                <w:delText>DC_4A_n261G_UL_4A_n261G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84" w:author=" " w:date="2019-05-27T04:43:00Z"/>
              </w:rPr>
            </w:pPr>
            <w:del w:id="608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86" w:author=" " w:date="2019-05-27T04:43:00Z"/>
              </w:rPr>
            </w:pPr>
            <w:del w:id="608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88" w:author=" " w:date="2019-05-27T04:43:00Z"/>
              </w:rPr>
            </w:pPr>
            <w:del w:id="6089"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90" w:author=" " w:date="2019-05-27T04:43:00Z"/>
              </w:rPr>
            </w:pPr>
            <w:del w:id="609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92" w:author=" " w:date="2019-05-27T04:43:00Z"/>
              </w:rPr>
            </w:pPr>
            <w:del w:id="6093"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94" w:author=" " w:date="2019-05-27T04:43:00Z"/>
              </w:rPr>
            </w:pPr>
            <w:del w:id="609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09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097" w:author=" " w:date="2019-05-27T04:43:00Z"/>
              </w:rPr>
            </w:pPr>
            <w:del w:id="6098" w:author=" " w:date="2019-05-27T04:43:00Z">
              <w:r w:rsidRPr="00D339E0" w:rsidDel="00413606">
                <w:rPr>
                  <w:rFonts w:cs="Arial"/>
                  <w:color w:val="000000"/>
                  <w:szCs w:val="18"/>
                  <w:lang w:val="en-US"/>
                </w:rPr>
                <w:delText>DC_4A_n261H_UL_4A_n261H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99" w:author=" " w:date="2019-05-27T04:43:00Z"/>
              </w:rPr>
            </w:pPr>
            <w:del w:id="610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01" w:author=" " w:date="2019-05-27T04:43:00Z"/>
              </w:rPr>
            </w:pPr>
            <w:del w:id="610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03" w:author=" " w:date="2019-05-27T04:43:00Z"/>
              </w:rPr>
            </w:pPr>
            <w:del w:id="6104"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05" w:author=" " w:date="2019-05-27T04:43:00Z"/>
              </w:rPr>
            </w:pPr>
            <w:del w:id="610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07" w:author=" " w:date="2019-05-27T04:43:00Z"/>
              </w:rPr>
            </w:pPr>
            <w:del w:id="6108"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09" w:author=" " w:date="2019-05-27T04:43:00Z"/>
              </w:rPr>
            </w:pPr>
            <w:del w:id="611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11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112" w:author=" " w:date="2019-05-27T04:43:00Z"/>
              </w:rPr>
            </w:pPr>
            <w:del w:id="6113" w:author=" " w:date="2019-05-27T04:43:00Z">
              <w:r w:rsidRPr="00D339E0" w:rsidDel="00413606">
                <w:rPr>
                  <w:rFonts w:cs="Arial"/>
                  <w:color w:val="000000"/>
                  <w:szCs w:val="18"/>
                  <w:lang w:val="en-US"/>
                </w:rPr>
                <w:delText>DC_4A_n261H_UL_4A_n261G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14" w:author=" " w:date="2019-05-27T04:43:00Z"/>
              </w:rPr>
            </w:pPr>
            <w:del w:id="611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16" w:author=" " w:date="2019-05-27T04:43:00Z"/>
              </w:rPr>
            </w:pPr>
            <w:del w:id="611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18" w:author=" " w:date="2019-05-27T04:43:00Z"/>
              </w:rPr>
            </w:pPr>
            <w:del w:id="6119"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20" w:author=" " w:date="2019-05-27T04:43:00Z"/>
              </w:rPr>
            </w:pPr>
            <w:del w:id="612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22" w:author=" " w:date="2019-05-27T04:43:00Z"/>
              </w:rPr>
            </w:pPr>
            <w:del w:id="6123"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24" w:author=" " w:date="2019-05-27T04:43:00Z"/>
              </w:rPr>
            </w:pPr>
            <w:del w:id="612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12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127" w:author=" " w:date="2019-05-27T04:43:00Z"/>
              </w:rPr>
            </w:pPr>
            <w:del w:id="6128" w:author=" " w:date="2019-05-27T04:43:00Z">
              <w:r w:rsidRPr="00D339E0" w:rsidDel="00413606">
                <w:rPr>
                  <w:rFonts w:cs="Arial"/>
                  <w:color w:val="000000"/>
                  <w:szCs w:val="18"/>
                  <w:lang w:val="en-US"/>
                </w:rPr>
                <w:delText>DC_4A_n261I_UL_4A_n261I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29" w:author=" " w:date="2019-05-27T04:43:00Z"/>
              </w:rPr>
            </w:pPr>
            <w:del w:id="613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31" w:author=" " w:date="2019-05-27T04:43:00Z"/>
              </w:rPr>
            </w:pPr>
            <w:del w:id="613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33" w:author=" " w:date="2019-05-27T04:43:00Z"/>
              </w:rPr>
            </w:pPr>
            <w:del w:id="6134"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35" w:author=" " w:date="2019-05-27T04:43:00Z"/>
              </w:rPr>
            </w:pPr>
            <w:del w:id="613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37" w:author=" " w:date="2019-05-27T04:43:00Z"/>
              </w:rPr>
            </w:pPr>
            <w:del w:id="6138"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39" w:author=" " w:date="2019-05-27T04:43:00Z"/>
              </w:rPr>
            </w:pPr>
            <w:del w:id="614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14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142" w:author=" " w:date="2019-05-27T04:43:00Z"/>
              </w:rPr>
            </w:pPr>
            <w:del w:id="6143" w:author=" " w:date="2019-05-27T04:43:00Z">
              <w:r w:rsidRPr="00D339E0" w:rsidDel="00413606">
                <w:rPr>
                  <w:rFonts w:cs="Arial"/>
                  <w:color w:val="000000"/>
                  <w:szCs w:val="18"/>
                  <w:lang w:val="en-US"/>
                </w:rPr>
                <w:delText>DC_4A_n261I_UL_4A_n261H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44" w:author=" " w:date="2019-05-27T04:43:00Z"/>
              </w:rPr>
            </w:pPr>
            <w:del w:id="614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46" w:author=" " w:date="2019-05-27T04:43:00Z"/>
              </w:rPr>
            </w:pPr>
            <w:del w:id="614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48" w:author=" " w:date="2019-05-27T04:43:00Z"/>
              </w:rPr>
            </w:pPr>
            <w:del w:id="6149"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50" w:author=" " w:date="2019-05-27T04:43:00Z"/>
              </w:rPr>
            </w:pPr>
            <w:del w:id="615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52" w:author=" " w:date="2019-05-27T04:43:00Z"/>
              </w:rPr>
            </w:pPr>
            <w:del w:id="6153"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54" w:author=" " w:date="2019-05-27T04:43:00Z"/>
              </w:rPr>
            </w:pPr>
            <w:del w:id="615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15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157" w:author=" " w:date="2019-05-27T04:43:00Z"/>
              </w:rPr>
            </w:pPr>
            <w:del w:id="6158" w:author=" " w:date="2019-05-27T04:43:00Z">
              <w:r w:rsidRPr="00D339E0" w:rsidDel="00413606">
                <w:rPr>
                  <w:rFonts w:cs="Arial"/>
                  <w:color w:val="000000"/>
                  <w:szCs w:val="18"/>
                  <w:lang w:val="en-US"/>
                </w:rPr>
                <w:delText>DC_4A_n261I_UL_4A_n261G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59" w:author=" " w:date="2019-05-27T04:43:00Z"/>
              </w:rPr>
            </w:pPr>
            <w:del w:id="616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61" w:author=" " w:date="2019-05-27T04:43:00Z"/>
              </w:rPr>
            </w:pPr>
            <w:del w:id="616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63" w:author=" " w:date="2019-05-27T04:43:00Z"/>
              </w:rPr>
            </w:pPr>
            <w:del w:id="6164"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65" w:author=" " w:date="2019-05-27T04:43:00Z"/>
              </w:rPr>
            </w:pPr>
            <w:del w:id="616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67" w:author=" " w:date="2019-05-27T04:43:00Z"/>
              </w:rPr>
            </w:pPr>
            <w:del w:id="6168"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69" w:author=" " w:date="2019-05-27T04:43:00Z"/>
              </w:rPr>
            </w:pPr>
            <w:del w:id="617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17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172" w:author=" " w:date="2019-05-27T04:43:00Z"/>
              </w:rPr>
            </w:pPr>
            <w:del w:id="6173" w:author=" " w:date="2019-05-27T04:43:00Z">
              <w:r w:rsidRPr="00D339E0" w:rsidDel="00413606">
                <w:rPr>
                  <w:rFonts w:cs="Arial"/>
                  <w:color w:val="000000"/>
                  <w:szCs w:val="18"/>
                  <w:lang w:val="en-US"/>
                </w:rPr>
                <w:delText>DC_4A_n261M_UL_4A_n261A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74" w:author=" " w:date="2019-05-27T04:43:00Z"/>
              </w:rPr>
            </w:pPr>
            <w:del w:id="617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76" w:author=" " w:date="2019-05-27T04:43:00Z"/>
              </w:rPr>
            </w:pPr>
            <w:del w:id="617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78" w:author=" " w:date="2019-05-27T04:43:00Z"/>
              </w:rPr>
            </w:pPr>
            <w:del w:id="6179"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80" w:author=" " w:date="2019-05-27T04:43:00Z"/>
              </w:rPr>
            </w:pPr>
            <w:del w:id="618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82" w:author=" " w:date="2019-05-27T04:43:00Z"/>
              </w:rPr>
            </w:pPr>
            <w:del w:id="6183"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84" w:author=" " w:date="2019-05-27T04:43:00Z"/>
              </w:rPr>
            </w:pPr>
            <w:del w:id="618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18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187" w:author=" " w:date="2019-05-27T04:43:00Z"/>
              </w:rPr>
            </w:pPr>
            <w:del w:id="6188" w:author=" " w:date="2019-05-27T04:43:00Z">
              <w:r w:rsidRPr="00D339E0" w:rsidDel="00413606">
                <w:rPr>
                  <w:rFonts w:cs="Arial"/>
                  <w:color w:val="000000"/>
                  <w:szCs w:val="18"/>
                  <w:lang w:val="en-US"/>
                </w:rPr>
                <w:delText>DC_4A_n261M_UL_4A_n261I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89" w:author=" " w:date="2019-05-27T04:43:00Z"/>
              </w:rPr>
            </w:pPr>
            <w:del w:id="619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91" w:author=" " w:date="2019-05-27T04:43:00Z"/>
              </w:rPr>
            </w:pPr>
            <w:del w:id="619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93" w:author=" " w:date="2019-05-27T04:43:00Z"/>
              </w:rPr>
            </w:pPr>
            <w:del w:id="6194"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95" w:author=" " w:date="2019-05-27T04:43:00Z"/>
              </w:rPr>
            </w:pPr>
            <w:del w:id="619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97" w:author=" " w:date="2019-05-27T04:43:00Z"/>
              </w:rPr>
            </w:pPr>
            <w:del w:id="6198"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99" w:author=" " w:date="2019-05-27T04:43:00Z"/>
              </w:rPr>
            </w:pPr>
            <w:del w:id="620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20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202" w:author=" " w:date="2019-05-27T04:43:00Z"/>
              </w:rPr>
            </w:pPr>
            <w:del w:id="6203" w:author=" " w:date="2019-05-27T04:43:00Z">
              <w:r w:rsidRPr="00D339E0" w:rsidDel="00413606">
                <w:rPr>
                  <w:rFonts w:cs="Arial"/>
                  <w:color w:val="000000"/>
                  <w:szCs w:val="18"/>
                  <w:lang w:val="en-US"/>
                </w:rPr>
                <w:delText>DC_4A_n261M_UL_4A_n261H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04" w:author=" " w:date="2019-05-27T04:43:00Z"/>
              </w:rPr>
            </w:pPr>
            <w:del w:id="620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06" w:author=" " w:date="2019-05-27T04:43:00Z"/>
              </w:rPr>
            </w:pPr>
            <w:del w:id="620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08" w:author=" " w:date="2019-05-27T04:43:00Z"/>
              </w:rPr>
            </w:pPr>
            <w:del w:id="6209"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10" w:author=" " w:date="2019-05-27T04:43:00Z"/>
              </w:rPr>
            </w:pPr>
            <w:del w:id="621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12" w:author=" " w:date="2019-05-27T04:43:00Z"/>
              </w:rPr>
            </w:pPr>
            <w:del w:id="6213"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14" w:author=" " w:date="2019-05-27T04:43:00Z"/>
              </w:rPr>
            </w:pPr>
            <w:del w:id="621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21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217" w:author=" " w:date="2019-05-27T04:43:00Z"/>
              </w:rPr>
            </w:pPr>
            <w:del w:id="6218" w:author=" " w:date="2019-05-27T04:43:00Z">
              <w:r w:rsidRPr="00D339E0" w:rsidDel="00413606">
                <w:rPr>
                  <w:rFonts w:cs="Arial"/>
                  <w:color w:val="000000"/>
                  <w:szCs w:val="18"/>
                  <w:lang w:val="en-US"/>
                </w:rPr>
                <w:delText>DC_4A_n261M_UL_4A_n261G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19" w:author=" " w:date="2019-05-27T04:43:00Z"/>
              </w:rPr>
            </w:pPr>
            <w:del w:id="622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21" w:author=" " w:date="2019-05-27T04:43:00Z"/>
              </w:rPr>
            </w:pPr>
            <w:del w:id="622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23" w:author=" " w:date="2019-05-27T04:43:00Z"/>
              </w:rPr>
            </w:pPr>
            <w:del w:id="6224"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25" w:author=" " w:date="2019-05-27T04:43:00Z"/>
              </w:rPr>
            </w:pPr>
            <w:del w:id="622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27" w:author=" " w:date="2019-05-27T04:43:00Z"/>
              </w:rPr>
            </w:pPr>
            <w:del w:id="6228"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29" w:author=" " w:date="2019-05-27T04:43:00Z"/>
              </w:rPr>
            </w:pPr>
            <w:del w:id="623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23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232" w:author=" " w:date="2019-05-27T04:43:00Z"/>
              </w:rPr>
            </w:pPr>
            <w:del w:id="6233" w:author=" " w:date="2019-05-27T04:43:00Z">
              <w:r w:rsidRPr="00D339E0" w:rsidDel="00413606">
                <w:rPr>
                  <w:rFonts w:cs="Arial"/>
                  <w:color w:val="000000"/>
                  <w:szCs w:val="18"/>
                  <w:lang w:val="en-US"/>
                </w:rPr>
                <w:delText>DC_4A_n261(A-H)_UL_4A_n261H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34" w:author=" " w:date="2019-05-27T04:43:00Z"/>
              </w:rPr>
            </w:pPr>
            <w:del w:id="623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36" w:author=" " w:date="2019-05-27T04:43:00Z"/>
              </w:rPr>
            </w:pPr>
            <w:del w:id="623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38" w:author=" " w:date="2019-05-27T04:43:00Z"/>
              </w:rPr>
            </w:pPr>
            <w:del w:id="6239"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40" w:author=" " w:date="2019-05-27T04:43:00Z"/>
              </w:rPr>
            </w:pPr>
            <w:del w:id="624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42" w:author=" " w:date="2019-05-27T04:43:00Z"/>
              </w:rPr>
            </w:pPr>
            <w:del w:id="6243"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44" w:author=" " w:date="2019-05-27T04:43:00Z"/>
              </w:rPr>
            </w:pPr>
            <w:del w:id="624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24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247" w:author=" " w:date="2019-05-27T04:43:00Z"/>
              </w:rPr>
            </w:pPr>
            <w:del w:id="6248" w:author=" " w:date="2019-05-27T04:43:00Z">
              <w:r w:rsidRPr="00D339E0" w:rsidDel="00413606">
                <w:rPr>
                  <w:rFonts w:cs="Arial"/>
                  <w:color w:val="000000"/>
                  <w:szCs w:val="18"/>
                  <w:lang w:val="en-US"/>
                </w:rPr>
                <w:delText>DC_4A_n261(A-H)_UL_4A_n261G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49" w:author=" " w:date="2019-05-27T04:43:00Z"/>
              </w:rPr>
            </w:pPr>
            <w:del w:id="625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51" w:author=" " w:date="2019-05-27T04:43:00Z"/>
              </w:rPr>
            </w:pPr>
            <w:del w:id="625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53" w:author=" " w:date="2019-05-27T04:43:00Z"/>
              </w:rPr>
            </w:pPr>
            <w:del w:id="6254"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55" w:author=" " w:date="2019-05-27T04:43:00Z"/>
              </w:rPr>
            </w:pPr>
            <w:del w:id="625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57" w:author=" " w:date="2019-05-27T04:43:00Z"/>
              </w:rPr>
            </w:pPr>
            <w:del w:id="6258"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59" w:author=" " w:date="2019-05-27T04:43:00Z"/>
              </w:rPr>
            </w:pPr>
            <w:del w:id="626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26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262" w:author=" " w:date="2019-05-27T04:43:00Z"/>
              </w:rPr>
            </w:pPr>
            <w:del w:id="6263" w:author=" " w:date="2019-05-27T04:43:00Z">
              <w:r w:rsidRPr="00D339E0" w:rsidDel="00413606">
                <w:rPr>
                  <w:rFonts w:cs="Arial"/>
                  <w:color w:val="000000"/>
                  <w:szCs w:val="18"/>
                  <w:lang w:val="en-US"/>
                </w:rPr>
                <w:delText>DC_4A_n261(G-H)_UL_4A_n261H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64" w:author=" " w:date="2019-05-27T04:43:00Z"/>
              </w:rPr>
            </w:pPr>
            <w:del w:id="626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66" w:author=" " w:date="2019-05-27T04:43:00Z"/>
              </w:rPr>
            </w:pPr>
            <w:del w:id="626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68" w:author=" " w:date="2019-05-27T04:43:00Z"/>
              </w:rPr>
            </w:pPr>
            <w:del w:id="6269"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70" w:author=" " w:date="2019-05-27T04:43:00Z"/>
              </w:rPr>
            </w:pPr>
            <w:del w:id="627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72" w:author=" " w:date="2019-05-27T04:43:00Z"/>
              </w:rPr>
            </w:pPr>
            <w:del w:id="6273"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74" w:author=" " w:date="2019-05-27T04:43:00Z"/>
              </w:rPr>
            </w:pPr>
            <w:del w:id="627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27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277" w:author=" " w:date="2019-05-27T04:43:00Z"/>
              </w:rPr>
            </w:pPr>
            <w:del w:id="6278" w:author=" " w:date="2019-05-27T04:43:00Z">
              <w:r w:rsidRPr="00D339E0" w:rsidDel="00413606">
                <w:rPr>
                  <w:rFonts w:cs="Arial"/>
                  <w:color w:val="000000"/>
                  <w:szCs w:val="18"/>
                  <w:lang w:val="en-US"/>
                </w:rPr>
                <w:delText>DC_4A_n261(G-H)_UL_4A_n261G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79" w:author=" " w:date="2019-05-27T04:43:00Z"/>
              </w:rPr>
            </w:pPr>
            <w:del w:id="628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81" w:author=" " w:date="2019-05-27T04:43:00Z"/>
              </w:rPr>
            </w:pPr>
            <w:del w:id="628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83" w:author=" " w:date="2019-05-27T04:43:00Z"/>
              </w:rPr>
            </w:pPr>
            <w:del w:id="6284"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85" w:author=" " w:date="2019-05-27T04:43:00Z"/>
              </w:rPr>
            </w:pPr>
            <w:del w:id="628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87" w:author=" " w:date="2019-05-27T04:43:00Z"/>
              </w:rPr>
            </w:pPr>
            <w:del w:id="6288"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89" w:author=" " w:date="2019-05-27T04:43:00Z"/>
              </w:rPr>
            </w:pPr>
            <w:del w:id="629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29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292" w:author=" " w:date="2019-05-27T04:43:00Z"/>
              </w:rPr>
            </w:pPr>
            <w:del w:id="6293" w:author=" " w:date="2019-05-27T04:43:00Z">
              <w:r w:rsidRPr="00D339E0" w:rsidDel="00413606">
                <w:rPr>
                  <w:rFonts w:cs="Arial"/>
                  <w:color w:val="000000"/>
                  <w:szCs w:val="18"/>
                  <w:lang w:val="en-US"/>
                </w:rPr>
                <w:delText>DC_4A_n261(2H)_UL_4A_n261H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94" w:author=" " w:date="2019-05-27T04:43:00Z"/>
              </w:rPr>
            </w:pPr>
            <w:del w:id="629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96" w:author=" " w:date="2019-05-27T04:43:00Z"/>
              </w:rPr>
            </w:pPr>
            <w:del w:id="629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98" w:author=" " w:date="2019-05-27T04:43:00Z"/>
              </w:rPr>
            </w:pPr>
            <w:del w:id="6299"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00" w:author=" " w:date="2019-05-27T04:43:00Z"/>
              </w:rPr>
            </w:pPr>
            <w:del w:id="630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02" w:author=" " w:date="2019-05-27T04:43:00Z"/>
              </w:rPr>
            </w:pPr>
            <w:del w:id="6303"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04" w:author=" " w:date="2019-05-27T04:43:00Z"/>
              </w:rPr>
            </w:pPr>
            <w:del w:id="630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30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307" w:author=" " w:date="2019-05-27T04:43:00Z"/>
              </w:rPr>
            </w:pPr>
            <w:del w:id="6308" w:author=" " w:date="2019-05-27T04:43:00Z">
              <w:r w:rsidRPr="00D339E0" w:rsidDel="00413606">
                <w:rPr>
                  <w:rFonts w:cs="Arial"/>
                  <w:color w:val="000000"/>
                  <w:szCs w:val="18"/>
                  <w:lang w:val="en-US"/>
                </w:rPr>
                <w:delText>DC_4A_n261(2H)_UL_4A_n261G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09" w:author=" " w:date="2019-05-27T04:43:00Z"/>
              </w:rPr>
            </w:pPr>
            <w:del w:id="631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11" w:author=" " w:date="2019-05-27T04:43:00Z"/>
              </w:rPr>
            </w:pPr>
            <w:del w:id="631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13" w:author=" " w:date="2019-05-27T04:43:00Z"/>
              </w:rPr>
            </w:pPr>
            <w:del w:id="6314"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15" w:author=" " w:date="2019-05-27T04:43:00Z"/>
              </w:rPr>
            </w:pPr>
            <w:del w:id="631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17" w:author=" " w:date="2019-05-27T04:43:00Z"/>
              </w:rPr>
            </w:pPr>
            <w:del w:id="6318"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19" w:author=" " w:date="2019-05-27T04:43:00Z"/>
              </w:rPr>
            </w:pPr>
            <w:del w:id="632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32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322" w:author=" " w:date="2019-05-27T04:43:00Z"/>
              </w:rPr>
            </w:pPr>
            <w:del w:id="6323" w:author=" " w:date="2019-05-27T04:43:00Z">
              <w:r w:rsidRPr="00D339E0" w:rsidDel="00413606">
                <w:rPr>
                  <w:rFonts w:cs="Arial"/>
                  <w:color w:val="000000"/>
                  <w:szCs w:val="18"/>
                  <w:lang w:val="en-US"/>
                </w:rPr>
                <w:delText>DC_4A_n261(A-G-H)_UL_4A_n261H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24" w:author=" " w:date="2019-05-27T04:43:00Z"/>
              </w:rPr>
            </w:pPr>
            <w:del w:id="632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26" w:author=" " w:date="2019-05-27T04:43:00Z"/>
              </w:rPr>
            </w:pPr>
            <w:del w:id="632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28" w:author=" " w:date="2019-05-27T04:43:00Z"/>
              </w:rPr>
            </w:pPr>
            <w:del w:id="6329"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30" w:author=" " w:date="2019-05-27T04:43:00Z"/>
              </w:rPr>
            </w:pPr>
            <w:del w:id="633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32" w:author=" " w:date="2019-05-27T04:43:00Z"/>
              </w:rPr>
            </w:pPr>
            <w:del w:id="6333"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34" w:author=" " w:date="2019-05-27T04:43:00Z"/>
              </w:rPr>
            </w:pPr>
            <w:del w:id="633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33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337" w:author=" " w:date="2019-05-27T04:43:00Z"/>
              </w:rPr>
            </w:pPr>
            <w:del w:id="6338" w:author=" " w:date="2019-05-27T04:43:00Z">
              <w:r w:rsidRPr="00D339E0" w:rsidDel="00413606">
                <w:rPr>
                  <w:rFonts w:cs="Arial"/>
                  <w:color w:val="000000"/>
                  <w:szCs w:val="18"/>
                  <w:lang w:val="en-US"/>
                </w:rPr>
                <w:delText>DC_4A_n261(A-G-H)_UL_4A_n261G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39" w:author=" " w:date="2019-05-27T04:43:00Z"/>
              </w:rPr>
            </w:pPr>
            <w:del w:id="634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41" w:author=" " w:date="2019-05-27T04:43:00Z"/>
              </w:rPr>
            </w:pPr>
            <w:del w:id="634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43" w:author=" " w:date="2019-05-27T04:43:00Z"/>
              </w:rPr>
            </w:pPr>
            <w:del w:id="6344"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45" w:author=" " w:date="2019-05-27T04:43:00Z"/>
              </w:rPr>
            </w:pPr>
            <w:del w:id="634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47" w:author=" " w:date="2019-05-27T04:43:00Z"/>
              </w:rPr>
            </w:pPr>
            <w:del w:id="6348"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49" w:author=" " w:date="2019-05-27T04:43:00Z"/>
              </w:rPr>
            </w:pPr>
            <w:del w:id="635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35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352" w:author=" " w:date="2019-05-27T04:43:00Z"/>
              </w:rPr>
            </w:pPr>
            <w:del w:id="6353" w:author=" " w:date="2019-05-27T04:43:00Z">
              <w:r w:rsidRPr="00D339E0" w:rsidDel="00413606">
                <w:rPr>
                  <w:rFonts w:cs="Arial"/>
                  <w:color w:val="000000"/>
                  <w:szCs w:val="18"/>
                  <w:lang w:val="en-US"/>
                </w:rPr>
                <w:delText>DC_4A_n261(A-G-I)_UL_4A_n261I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54" w:author=" " w:date="2019-05-27T04:43:00Z"/>
              </w:rPr>
            </w:pPr>
            <w:del w:id="635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56" w:author=" " w:date="2019-05-27T04:43:00Z"/>
              </w:rPr>
            </w:pPr>
            <w:del w:id="635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58" w:author=" " w:date="2019-05-27T04:43:00Z"/>
              </w:rPr>
            </w:pPr>
            <w:del w:id="6359"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60" w:author=" " w:date="2019-05-27T04:43:00Z"/>
              </w:rPr>
            </w:pPr>
            <w:del w:id="636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62" w:author=" " w:date="2019-05-27T04:43:00Z"/>
              </w:rPr>
            </w:pPr>
            <w:del w:id="6363"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64" w:author=" " w:date="2019-05-27T04:43:00Z"/>
              </w:rPr>
            </w:pPr>
            <w:del w:id="636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36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367" w:author=" " w:date="2019-05-27T04:43:00Z"/>
              </w:rPr>
            </w:pPr>
            <w:del w:id="6368" w:author=" " w:date="2019-05-27T04:43:00Z">
              <w:r w:rsidRPr="00D339E0" w:rsidDel="00413606">
                <w:rPr>
                  <w:rFonts w:cs="Arial"/>
                  <w:color w:val="000000"/>
                  <w:szCs w:val="18"/>
                  <w:lang w:val="en-US"/>
                </w:rPr>
                <w:delText>DC_4A_n261(A-G-I)_UL_4A_n261H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69" w:author=" " w:date="2019-05-27T04:43:00Z"/>
              </w:rPr>
            </w:pPr>
            <w:del w:id="637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71" w:author=" " w:date="2019-05-27T04:43:00Z"/>
              </w:rPr>
            </w:pPr>
            <w:del w:id="637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73" w:author=" " w:date="2019-05-27T04:43:00Z"/>
              </w:rPr>
            </w:pPr>
            <w:del w:id="6374"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75" w:author=" " w:date="2019-05-27T04:43:00Z"/>
              </w:rPr>
            </w:pPr>
            <w:del w:id="637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77" w:author=" " w:date="2019-05-27T04:43:00Z"/>
              </w:rPr>
            </w:pPr>
            <w:del w:id="6378"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79" w:author=" " w:date="2019-05-27T04:43:00Z"/>
              </w:rPr>
            </w:pPr>
            <w:del w:id="638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38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382" w:author=" " w:date="2019-05-27T04:43:00Z"/>
              </w:rPr>
            </w:pPr>
            <w:del w:id="6383" w:author=" " w:date="2019-05-27T04:43:00Z">
              <w:r w:rsidRPr="00D339E0" w:rsidDel="00413606">
                <w:rPr>
                  <w:rFonts w:cs="Arial"/>
                  <w:color w:val="000000"/>
                  <w:szCs w:val="18"/>
                  <w:lang w:val="en-US"/>
                </w:rPr>
                <w:delText>DC_4A_n261(A-G-I)_UL_4A_n261G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84" w:author=" " w:date="2019-05-27T04:43:00Z"/>
              </w:rPr>
            </w:pPr>
            <w:del w:id="638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86" w:author=" " w:date="2019-05-27T04:43:00Z"/>
              </w:rPr>
            </w:pPr>
            <w:del w:id="638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88" w:author=" " w:date="2019-05-27T04:43:00Z"/>
              </w:rPr>
            </w:pPr>
            <w:del w:id="6389"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90" w:author=" " w:date="2019-05-27T04:43:00Z"/>
              </w:rPr>
            </w:pPr>
            <w:del w:id="639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92" w:author=" " w:date="2019-05-27T04:43:00Z"/>
              </w:rPr>
            </w:pPr>
            <w:del w:id="6393"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94" w:author=" " w:date="2019-05-27T04:43:00Z"/>
              </w:rPr>
            </w:pPr>
            <w:del w:id="639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39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397" w:author=" " w:date="2019-05-27T04:43:00Z"/>
              </w:rPr>
            </w:pPr>
            <w:del w:id="6398" w:author=" " w:date="2019-05-27T04:43:00Z">
              <w:r w:rsidRPr="00D339E0" w:rsidDel="00413606">
                <w:rPr>
                  <w:rFonts w:cs="Arial"/>
                  <w:color w:val="000000"/>
                  <w:szCs w:val="18"/>
                  <w:lang w:val="en-US"/>
                </w:rPr>
                <w:delText>DC_4A_n261(H-I)_UL_4A_n261I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99" w:author=" " w:date="2019-05-27T04:43:00Z"/>
              </w:rPr>
            </w:pPr>
            <w:del w:id="640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01" w:author=" " w:date="2019-05-27T04:43:00Z"/>
              </w:rPr>
            </w:pPr>
            <w:del w:id="640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03" w:author=" " w:date="2019-05-27T04:43:00Z"/>
              </w:rPr>
            </w:pPr>
            <w:del w:id="6404"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05" w:author=" " w:date="2019-05-27T04:43:00Z"/>
              </w:rPr>
            </w:pPr>
            <w:del w:id="640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07" w:author=" " w:date="2019-05-27T04:43:00Z"/>
              </w:rPr>
            </w:pPr>
            <w:del w:id="6408"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09" w:author=" " w:date="2019-05-27T04:43:00Z"/>
              </w:rPr>
            </w:pPr>
            <w:del w:id="641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41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412" w:author=" " w:date="2019-05-27T04:43:00Z"/>
              </w:rPr>
            </w:pPr>
            <w:del w:id="6413" w:author=" " w:date="2019-05-27T04:43:00Z">
              <w:r w:rsidRPr="00D339E0" w:rsidDel="00413606">
                <w:rPr>
                  <w:rFonts w:cs="Arial"/>
                  <w:color w:val="000000"/>
                  <w:szCs w:val="18"/>
                  <w:lang w:val="en-US"/>
                </w:rPr>
                <w:delText>DC_4A_n261(H-I)_UL_4A_n261H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14" w:author=" " w:date="2019-05-27T04:43:00Z"/>
              </w:rPr>
            </w:pPr>
            <w:del w:id="641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16" w:author=" " w:date="2019-05-27T04:43:00Z"/>
              </w:rPr>
            </w:pPr>
            <w:del w:id="641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18" w:author=" " w:date="2019-05-27T04:43:00Z"/>
              </w:rPr>
            </w:pPr>
            <w:del w:id="6419"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20" w:author=" " w:date="2019-05-27T04:43:00Z"/>
              </w:rPr>
            </w:pPr>
            <w:del w:id="642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22" w:author=" " w:date="2019-05-27T04:43:00Z"/>
              </w:rPr>
            </w:pPr>
            <w:del w:id="6423"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24" w:author=" " w:date="2019-05-27T04:43:00Z"/>
              </w:rPr>
            </w:pPr>
            <w:del w:id="642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42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427" w:author=" " w:date="2019-05-27T04:43:00Z"/>
              </w:rPr>
            </w:pPr>
            <w:del w:id="6428" w:author=" " w:date="2019-05-27T04:43:00Z">
              <w:r w:rsidRPr="00D339E0" w:rsidDel="00413606">
                <w:rPr>
                  <w:rFonts w:cs="Arial"/>
                  <w:color w:val="000000"/>
                  <w:szCs w:val="18"/>
                  <w:lang w:val="en-US"/>
                </w:rPr>
                <w:delText>DC_4A_n261(H-I)_UL_4A_n261G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29" w:author=" " w:date="2019-05-27T04:43:00Z"/>
              </w:rPr>
            </w:pPr>
            <w:del w:id="643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31" w:author=" " w:date="2019-05-27T04:43:00Z"/>
              </w:rPr>
            </w:pPr>
            <w:del w:id="643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33" w:author=" " w:date="2019-05-27T04:43:00Z"/>
              </w:rPr>
            </w:pPr>
            <w:del w:id="6434" w:author=" " w:date="2019-05-27T04:43:00Z">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35" w:author=" " w:date="2019-05-27T04:43:00Z"/>
              </w:rPr>
            </w:pPr>
            <w:del w:id="643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37" w:author=" " w:date="2019-05-27T04:43:00Z"/>
              </w:rPr>
            </w:pPr>
            <w:del w:id="6438" w:author=" " w:date="2019-05-27T04:43:00Z">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39" w:author=" " w:date="2019-05-27T04:43:00Z"/>
              </w:rPr>
            </w:pPr>
            <w:del w:id="644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44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442" w:author=" " w:date="2019-05-27T04:43:00Z"/>
              </w:rPr>
            </w:pPr>
            <w:del w:id="6443" w:author=" " w:date="2019-05-27T04:43:00Z">
              <w:r w:rsidRPr="00D339E0" w:rsidDel="00413606">
                <w:rPr>
                  <w:rFonts w:cs="Arial"/>
                  <w:szCs w:val="18"/>
                  <w:lang w:val="x-none" w:eastAsia="ja-JP"/>
                </w:rPr>
                <w:delText>DC_</w:delText>
              </w:r>
              <w:r w:rsidRPr="00D339E0" w:rsidDel="00413606">
                <w:rPr>
                  <w:rFonts w:cs="Arial"/>
                  <w:szCs w:val="18"/>
                  <w:lang w:val="en-US" w:eastAsia="ja-JP"/>
                </w:rPr>
                <w:delText>5</w:delText>
              </w:r>
              <w:r w:rsidRPr="00D339E0" w:rsidDel="00413606">
                <w:rPr>
                  <w:rFonts w:cs="Arial"/>
                  <w:szCs w:val="18"/>
                  <w:lang w:val="x-none" w:eastAsia="ja-JP"/>
                </w:rPr>
                <w:delText>A</w:delText>
              </w:r>
              <w:r w:rsidRPr="00D339E0" w:rsidDel="00413606">
                <w:rPr>
                  <w:rFonts w:cs="Arial"/>
                  <w:szCs w:val="18"/>
                  <w:lang w:val="sv-SE" w:eastAsia="ja-JP"/>
                </w:rPr>
                <w:delText>_DL_n260(2A)_UL_n260(2A)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44" w:author=" " w:date="2019-05-27T04:43:00Z"/>
              </w:rPr>
            </w:pPr>
            <w:del w:id="644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46" w:author=" " w:date="2019-05-27T04:43:00Z"/>
              </w:rPr>
            </w:pPr>
            <w:del w:id="644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48" w:author=" " w:date="2019-05-27T04:43:00Z"/>
              </w:rPr>
            </w:pPr>
            <w:del w:id="6449" w:author=" " w:date="2019-05-27T04:43:00Z">
              <w:r w:rsidRPr="00D339E0" w:rsidDel="00413606">
                <w:rPr>
                  <w:rFonts w:cs="Arial"/>
                  <w:szCs w:val="18"/>
                  <w:lang w:eastAsia="ja-JP"/>
                </w:rPr>
                <w:delText xml:space="preserve">TR </w:delText>
              </w:r>
              <w:r w:rsidRPr="00D339E0" w:rsidDel="00413606">
                <w:rPr>
                  <w:rFonts w:cs="Arial"/>
                  <w:szCs w:val="18"/>
                </w:rPr>
                <w:delText>37.716-11-11: R4-1813788</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450" w:author=" " w:date="2019-05-27T04:43:00Z"/>
              </w:rPr>
            </w:pPr>
            <w:del w:id="645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452" w:author=" " w:date="2019-05-27T04:43:00Z"/>
              </w:rPr>
            </w:pPr>
            <w:del w:id="6453"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454" w:author=" " w:date="2019-05-27T04:43:00Z"/>
              </w:rPr>
            </w:pPr>
            <w:del w:id="645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45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457" w:author=" " w:date="2019-05-27T04:43:00Z"/>
              </w:rPr>
            </w:pPr>
            <w:del w:id="6458" w:author=" " w:date="2019-05-27T04:43:00Z">
              <w:r w:rsidRPr="00D339E0" w:rsidDel="00413606">
                <w:rPr>
                  <w:rFonts w:cs="Arial"/>
                  <w:szCs w:val="18"/>
                  <w:lang w:val="x-none" w:eastAsia="ja-JP"/>
                </w:rPr>
                <w:delText>DC_</w:delText>
              </w:r>
              <w:r w:rsidRPr="00D339E0" w:rsidDel="00413606">
                <w:rPr>
                  <w:rFonts w:cs="Arial"/>
                  <w:szCs w:val="18"/>
                  <w:lang w:val="en-US" w:eastAsia="ja-JP"/>
                </w:rPr>
                <w:delText>5</w:delText>
              </w:r>
              <w:r w:rsidRPr="00D339E0" w:rsidDel="00413606">
                <w:rPr>
                  <w:rFonts w:cs="Arial"/>
                  <w:szCs w:val="18"/>
                  <w:lang w:val="x-none" w:eastAsia="ja-JP"/>
                </w:rPr>
                <w:delText>A</w:delText>
              </w:r>
              <w:r w:rsidRPr="00D339E0" w:rsidDel="00413606">
                <w:rPr>
                  <w:rFonts w:cs="Arial"/>
                  <w:szCs w:val="18"/>
                  <w:lang w:val="sv-SE" w:eastAsia="ja-JP"/>
                </w:rPr>
                <w:delText>_DL_n260(4A)_UL_n260(4A)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59" w:author=" " w:date="2019-05-27T04:43:00Z"/>
              </w:rPr>
            </w:pPr>
            <w:del w:id="646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61" w:author=" " w:date="2019-05-27T04:43:00Z"/>
              </w:rPr>
            </w:pPr>
            <w:del w:id="646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63" w:author=" " w:date="2019-05-27T04:43:00Z"/>
              </w:rPr>
            </w:pPr>
            <w:del w:id="6464" w:author=" " w:date="2019-05-27T04:43:00Z">
              <w:r w:rsidRPr="00D339E0" w:rsidDel="00413606">
                <w:rPr>
                  <w:rFonts w:cs="Arial"/>
                  <w:szCs w:val="18"/>
                  <w:lang w:eastAsia="ja-JP"/>
                </w:rPr>
                <w:delText xml:space="preserve">TR </w:delText>
              </w:r>
              <w:r w:rsidRPr="00D339E0" w:rsidDel="00413606">
                <w:rPr>
                  <w:rFonts w:cs="Arial"/>
                  <w:szCs w:val="18"/>
                </w:rPr>
                <w:delText>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65" w:author=" " w:date="2019-05-27T04:43:00Z"/>
              </w:rPr>
            </w:pPr>
            <w:del w:id="646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67" w:author=" " w:date="2019-05-27T04:43:00Z"/>
              </w:rPr>
            </w:pPr>
            <w:del w:id="6468"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469" w:author=" " w:date="2019-05-27T04:43:00Z"/>
              </w:rPr>
            </w:pPr>
            <w:del w:id="647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471"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6472" w:author=" " w:date="2019-05-27T04:43:00Z"/>
                <w:rFonts w:ascii="Arial" w:hAnsi="Arial" w:cs="Arial"/>
                <w:sz w:val="18"/>
                <w:szCs w:val="18"/>
                <w:lang w:val="sv-SE" w:eastAsia="ja-JP"/>
              </w:rPr>
            </w:pPr>
            <w:del w:id="6473"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eastAsia="ja-JP"/>
                </w:rPr>
                <w:delText>5A-n260(6A)_UL_5A-n260A</w:delText>
              </w:r>
            </w:del>
          </w:p>
          <w:p w:rsidR="00582E84" w:rsidRPr="008F103D" w:rsidDel="00413606" w:rsidRDefault="00582E84" w:rsidP="003F007F">
            <w:pPr>
              <w:pStyle w:val="TAL"/>
              <w:rPr>
                <w:del w:id="6474"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75" w:author=" " w:date="2019-05-27T04:43:00Z"/>
              </w:rPr>
            </w:pPr>
            <w:del w:id="6476"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77" w:author=" " w:date="2019-05-27T04:43:00Z"/>
              </w:rPr>
            </w:pPr>
            <w:del w:id="6478"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79" w:author=" " w:date="2019-05-27T04:43:00Z"/>
              </w:rPr>
            </w:pPr>
            <w:del w:id="6480" w:author=" " w:date="2019-05-27T04:43:00Z">
              <w:r w:rsidRPr="00D339E0" w:rsidDel="00413606">
                <w:rPr>
                  <w:rFonts w:cs="Arial"/>
                  <w:szCs w:val="18"/>
                  <w:lang w:eastAsia="ja-JP"/>
                </w:rPr>
                <w:delText xml:space="preserve">TR </w:delText>
              </w:r>
              <w:r w:rsidRPr="00D339E0" w:rsidDel="00413606">
                <w:rPr>
                  <w:rFonts w:cs="Arial"/>
                  <w:szCs w:val="18"/>
                </w:rPr>
                <w:delText>37.716-11-11: R4-1811440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81" w:author=" " w:date="2019-05-27T04:43:00Z"/>
              </w:rPr>
            </w:pPr>
            <w:del w:id="6482"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83" w:author=" " w:date="2019-05-27T04:43:00Z"/>
              </w:rPr>
            </w:pPr>
            <w:del w:id="6484"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485" w:author=" " w:date="2019-05-27T04:43:00Z"/>
              </w:rPr>
            </w:pPr>
            <w:del w:id="6486"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487"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88" w:author=" " w:date="2019-05-27T04:43:00Z"/>
              </w:rPr>
            </w:pPr>
            <w:del w:id="6489" w:author=" " w:date="2019-05-27T04:43:00Z">
              <w:r w:rsidRPr="00D339E0" w:rsidDel="00413606">
                <w:rPr>
                  <w:rFonts w:cs="Arial"/>
                  <w:szCs w:val="18"/>
                  <w:lang w:val="en-US" w:eastAsia="ja-JP"/>
                </w:rPr>
                <w:lastRenderedPageBreak/>
                <w:delText>DL</w:delText>
              </w:r>
              <w:r w:rsidRPr="00D339E0" w:rsidDel="00413606">
                <w:rPr>
                  <w:rFonts w:eastAsia="SimSun" w:cs="Arial"/>
                  <w:szCs w:val="18"/>
                  <w:lang w:val="x-none"/>
                </w:rPr>
                <w:delText>_</w:delText>
              </w:r>
              <w:r w:rsidRPr="00D339E0" w:rsidDel="00413606">
                <w:rPr>
                  <w:rFonts w:cs="Arial"/>
                  <w:szCs w:val="18"/>
                  <w:lang w:val="sv-SE" w:eastAsia="ja-JP"/>
                </w:rPr>
                <w:delText>5A-n260(8A)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90" w:author=" " w:date="2019-05-27T04:43:00Z"/>
              </w:rPr>
            </w:pPr>
            <w:del w:id="6491"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92" w:author=" " w:date="2019-05-27T04:43:00Z"/>
              </w:rPr>
            </w:pPr>
            <w:del w:id="649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94" w:author=" " w:date="2019-05-27T04:43:00Z"/>
              </w:rPr>
            </w:pPr>
            <w:del w:id="6495" w:author=" " w:date="2019-05-27T04:43:00Z">
              <w:r w:rsidRPr="00D339E0" w:rsidDel="00413606">
                <w:rPr>
                  <w:rFonts w:cs="Arial"/>
                  <w:szCs w:val="18"/>
                  <w:lang w:eastAsia="ja-JP"/>
                </w:rPr>
                <w:delText xml:space="preserve">TR </w:delText>
              </w:r>
              <w:r w:rsidRPr="00D339E0" w:rsidDel="00413606">
                <w:rPr>
                  <w:rFonts w:cs="Arial"/>
                  <w:szCs w:val="18"/>
                </w:rPr>
                <w:delText>37.716-11-11: R4-1811440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96" w:author=" " w:date="2019-05-27T04:43:00Z"/>
              </w:rPr>
            </w:pPr>
            <w:del w:id="6497"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98" w:author=" " w:date="2019-05-27T04:43:00Z"/>
              </w:rPr>
            </w:pPr>
            <w:del w:id="6499"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00" w:author=" " w:date="2019-05-27T04:43:00Z"/>
              </w:rPr>
            </w:pPr>
            <w:del w:id="6501"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502"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03" w:author=" " w:date="2019-05-27T04:43:00Z"/>
              </w:rPr>
            </w:pPr>
            <w:del w:id="6504"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5A-n260(10A)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05" w:author=" " w:date="2019-05-27T04:43:00Z"/>
              </w:rPr>
            </w:pPr>
            <w:del w:id="6506"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07" w:author=" " w:date="2019-05-27T04:43:00Z"/>
              </w:rPr>
            </w:pPr>
            <w:del w:id="6508"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09" w:author=" " w:date="2019-05-27T04:43:00Z"/>
              </w:rPr>
            </w:pPr>
            <w:del w:id="6510"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R4-1815605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11" w:author=" " w:date="2019-05-27T04:43:00Z"/>
              </w:rPr>
            </w:pPr>
            <w:del w:id="6512"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13" w:author=" " w:date="2019-05-27T04:43:00Z"/>
              </w:rPr>
            </w:pPr>
            <w:del w:id="6514"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15" w:author=" " w:date="2019-05-27T04:43:00Z"/>
              </w:rPr>
            </w:pPr>
            <w:del w:id="6516"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517"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18" w:author=" " w:date="2019-05-27T04:43:00Z"/>
              </w:rPr>
            </w:pPr>
            <w:del w:id="6519"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5A-n260(4A-2G-4A)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20" w:author=" " w:date="2019-05-27T04:43:00Z"/>
              </w:rPr>
            </w:pPr>
            <w:del w:id="6521"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22" w:author=" " w:date="2019-05-27T04:43:00Z"/>
              </w:rPr>
            </w:pPr>
            <w:del w:id="652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24" w:author=" " w:date="2019-05-27T04:43:00Z"/>
              </w:rPr>
            </w:pPr>
            <w:del w:id="6525" w:author=" " w:date="2019-05-27T04:43:00Z">
              <w:r w:rsidRPr="00D339E0" w:rsidDel="00413606">
                <w:rPr>
                  <w:rFonts w:cs="Arial"/>
                  <w:szCs w:val="18"/>
                  <w:lang w:eastAsia="ja-JP"/>
                </w:rPr>
                <w:delText xml:space="preserve">TR </w:delText>
              </w:r>
              <w:r w:rsidRPr="00D339E0" w:rsidDel="00413606">
                <w:rPr>
                  <w:rFonts w:cs="Arial"/>
                  <w:szCs w:val="18"/>
                </w:rPr>
                <w:delText>37.716-11-11: R4-1811440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26" w:author=" " w:date="2019-05-27T04:43:00Z"/>
              </w:rPr>
            </w:pPr>
            <w:del w:id="6527"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28" w:author=" " w:date="2019-05-27T04:43:00Z"/>
              </w:rPr>
            </w:pPr>
            <w:del w:id="6529"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30" w:author=" " w:date="2019-05-27T04:43:00Z"/>
              </w:rPr>
            </w:pPr>
            <w:del w:id="6531"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532"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33" w:author=" " w:date="2019-05-27T04:43:00Z"/>
              </w:rPr>
            </w:pPr>
            <w:del w:id="6534" w:author=" " w:date="2019-05-27T04:43:00Z">
              <w:r w:rsidRPr="00D339E0" w:rsidDel="00413606">
                <w:rPr>
                  <w:rFonts w:cs="Arial"/>
                  <w:szCs w:val="18"/>
                  <w:lang w:val="x-none" w:eastAsia="ja-JP"/>
                </w:rPr>
                <w:delText>DC</w:delText>
              </w:r>
              <w:r w:rsidRPr="00D339E0" w:rsidDel="00413606">
                <w:rPr>
                  <w:rFonts w:eastAsia="SimSun" w:cs="Arial"/>
                  <w:szCs w:val="18"/>
                  <w:lang w:val="x-none"/>
                </w:rPr>
                <w:delText>_</w:delText>
              </w:r>
              <w:r w:rsidRPr="00D339E0" w:rsidDel="00413606">
                <w:rPr>
                  <w:rFonts w:cs="Arial"/>
                  <w:szCs w:val="18"/>
                  <w:lang w:val="sv-SE" w:eastAsia="ja-JP"/>
                </w:rPr>
                <w:delText>5A-n260(2A-2G-2O-2A)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35" w:author=" " w:date="2019-05-27T04:43:00Z"/>
              </w:rPr>
            </w:pPr>
            <w:del w:id="6536"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37" w:author=" " w:date="2019-05-27T04:43:00Z"/>
              </w:rPr>
            </w:pPr>
            <w:del w:id="6538"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39" w:author=" " w:date="2019-05-27T04:43:00Z"/>
              </w:rPr>
            </w:pPr>
            <w:del w:id="6540"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41" w:author=" " w:date="2019-05-27T04:43:00Z"/>
              </w:rPr>
            </w:pPr>
            <w:del w:id="6542"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43" w:author=" " w:date="2019-05-27T04:43:00Z"/>
              </w:rPr>
            </w:pPr>
            <w:del w:id="6544"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45" w:author=" " w:date="2019-05-27T04:43:00Z"/>
              </w:rPr>
            </w:pPr>
            <w:del w:id="6546"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547"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48" w:author=" " w:date="2019-05-27T04:43:00Z"/>
              </w:rPr>
            </w:pPr>
            <w:del w:id="6549"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5A-n260(2A-2H-2A)_UL_5A-n260A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50" w:author=" " w:date="2019-05-27T04:43:00Z"/>
              </w:rPr>
            </w:pPr>
            <w:del w:id="6551"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52" w:author=" " w:date="2019-05-27T04:43:00Z"/>
              </w:rPr>
            </w:pPr>
            <w:del w:id="655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54" w:author=" " w:date="2019-05-27T04:43:00Z"/>
              </w:rPr>
            </w:pPr>
            <w:del w:id="6555" w:author=" " w:date="2019-05-27T04:43:00Z">
              <w:r w:rsidRPr="00D339E0" w:rsidDel="00413606">
                <w:rPr>
                  <w:rFonts w:cs="Arial"/>
                  <w:szCs w:val="18"/>
                  <w:lang w:eastAsia="ja-JP"/>
                </w:rPr>
                <w:delText xml:space="preserve">TR </w:delText>
              </w:r>
              <w:r w:rsidRPr="00D339E0" w:rsidDel="00413606">
                <w:rPr>
                  <w:rFonts w:cs="Arial"/>
                  <w:szCs w:val="18"/>
                </w:rPr>
                <w:delText>37.716-11-11: R4-1811440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56" w:author=" " w:date="2019-05-27T04:43:00Z"/>
              </w:rPr>
            </w:pPr>
            <w:del w:id="6557"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58" w:author=" " w:date="2019-05-27T04:43:00Z"/>
              </w:rPr>
            </w:pPr>
            <w:del w:id="6559"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60" w:author=" " w:date="2019-05-27T04:43:00Z"/>
              </w:rPr>
            </w:pPr>
            <w:del w:id="6561"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562"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63" w:author=" " w:date="2019-05-27T04:43:00Z"/>
              </w:rPr>
            </w:pPr>
            <w:del w:id="6564"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5A-n260(2A-2O-2A)_UL_5A-n260A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65" w:author=" " w:date="2019-05-27T04:43:00Z"/>
              </w:rPr>
            </w:pPr>
            <w:del w:id="6566"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67" w:author=" " w:date="2019-05-27T04:43:00Z"/>
              </w:rPr>
            </w:pPr>
            <w:del w:id="6568"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69" w:author=" " w:date="2019-05-27T04:43:00Z"/>
              </w:rPr>
            </w:pPr>
            <w:del w:id="6570" w:author=" " w:date="2019-05-27T04:43:00Z">
              <w:r w:rsidRPr="00D339E0" w:rsidDel="00413606">
                <w:rPr>
                  <w:rFonts w:cs="Arial"/>
                  <w:szCs w:val="18"/>
                  <w:lang w:eastAsia="ja-JP"/>
                </w:rPr>
                <w:delText xml:space="preserve">TR </w:delText>
              </w:r>
              <w:r w:rsidRPr="00D339E0" w:rsidDel="00413606">
                <w:rPr>
                  <w:rFonts w:cs="Arial"/>
                  <w:szCs w:val="18"/>
                </w:rPr>
                <w:delText>37.716-11-11: R4-1811440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71" w:author=" " w:date="2019-05-27T04:43:00Z"/>
              </w:rPr>
            </w:pPr>
            <w:del w:id="6572"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73" w:author=" " w:date="2019-05-27T04:43:00Z"/>
              </w:rPr>
            </w:pPr>
            <w:del w:id="6574"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75" w:author=" " w:date="2019-05-27T04:43:00Z"/>
              </w:rPr>
            </w:pPr>
            <w:del w:id="6576"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577"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6578" w:author=" " w:date="2019-05-27T04:43:00Z"/>
                <w:rFonts w:ascii="Arial" w:hAnsi="Arial" w:cs="Arial"/>
                <w:sz w:val="18"/>
                <w:szCs w:val="18"/>
                <w:lang w:val="sv-SE" w:eastAsia="ja-JP"/>
              </w:rPr>
            </w:pPr>
            <w:del w:id="6579"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eastAsia="ja-JP"/>
                </w:rPr>
                <w:delText>5A-n260(4A-2O-4A)_UL_5A-n260A</w:delText>
              </w:r>
            </w:del>
          </w:p>
          <w:p w:rsidR="00582E84" w:rsidRPr="008F103D" w:rsidDel="00413606" w:rsidRDefault="00582E84" w:rsidP="003F007F">
            <w:pPr>
              <w:pStyle w:val="TAL"/>
              <w:rPr>
                <w:del w:id="6580"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81" w:author=" " w:date="2019-05-27T04:43:00Z"/>
              </w:rPr>
            </w:pPr>
            <w:del w:id="6582"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83" w:author=" " w:date="2019-05-27T04:43:00Z"/>
              </w:rPr>
            </w:pPr>
            <w:del w:id="6584"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85" w:author=" " w:date="2019-05-27T04:43:00Z"/>
              </w:rPr>
            </w:pPr>
            <w:del w:id="6586" w:author=" " w:date="2019-05-27T04:43:00Z">
              <w:r w:rsidRPr="00D339E0" w:rsidDel="00413606">
                <w:rPr>
                  <w:rFonts w:cs="Arial"/>
                  <w:szCs w:val="18"/>
                  <w:lang w:eastAsia="ja-JP"/>
                </w:rPr>
                <w:delText xml:space="preserve">TR </w:delText>
              </w:r>
              <w:r w:rsidRPr="00D339E0" w:rsidDel="00413606">
                <w:rPr>
                  <w:rFonts w:cs="Arial"/>
                  <w:szCs w:val="18"/>
                </w:rPr>
                <w:delText>37.716-11-11: R4-1811440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87" w:author=" " w:date="2019-05-27T04:43:00Z"/>
              </w:rPr>
            </w:pPr>
            <w:del w:id="6588"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89" w:author=" " w:date="2019-05-27T04:43:00Z"/>
              </w:rPr>
            </w:pPr>
            <w:del w:id="6590"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91" w:author=" " w:date="2019-05-27T04:43:00Z"/>
              </w:rPr>
            </w:pPr>
            <w:del w:id="6592"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593"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6594" w:author=" " w:date="2019-05-27T04:43:00Z"/>
                <w:rFonts w:ascii="Arial" w:hAnsi="Arial" w:cs="Arial"/>
                <w:sz w:val="18"/>
                <w:szCs w:val="18"/>
                <w:lang w:val="sv-SE" w:eastAsia="ja-JP"/>
              </w:rPr>
            </w:pPr>
            <w:del w:id="6595"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eastAsia="ja-JP"/>
                </w:rPr>
                <w:delText>5A-n260(6A-2O-6A)_UL_5A-n260A</w:delText>
              </w:r>
            </w:del>
          </w:p>
          <w:p w:rsidR="00582E84" w:rsidRPr="008F103D" w:rsidDel="00413606" w:rsidRDefault="00582E84" w:rsidP="003F007F">
            <w:pPr>
              <w:pStyle w:val="TAL"/>
              <w:rPr>
                <w:del w:id="6596"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97" w:author=" " w:date="2019-05-27T04:43:00Z"/>
              </w:rPr>
            </w:pPr>
            <w:del w:id="6598"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99" w:author=" " w:date="2019-05-27T04:43:00Z"/>
              </w:rPr>
            </w:pPr>
            <w:del w:id="6600"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01" w:author=" " w:date="2019-05-27T04:43:00Z"/>
              </w:rPr>
            </w:pPr>
            <w:del w:id="6602"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03" w:author=" " w:date="2019-05-27T04:43:00Z"/>
              </w:rPr>
            </w:pPr>
            <w:del w:id="6604"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05" w:author=" " w:date="2019-05-27T04:43:00Z"/>
              </w:rPr>
            </w:pPr>
            <w:del w:id="6606"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07" w:author=" " w:date="2019-05-27T04:43:00Z"/>
              </w:rPr>
            </w:pPr>
            <w:del w:id="6608"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609"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10" w:author=" " w:date="2019-05-27T04:43:00Z"/>
              </w:rPr>
            </w:pPr>
            <w:del w:id="6611"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5A-n260(8A-2O-8A)</w:delText>
              </w:r>
              <w:r w:rsidRPr="00D339E0" w:rsidDel="00413606">
                <w:rPr>
                  <w:rFonts w:cs="Arial"/>
                  <w:szCs w:val="18"/>
                  <w:lang w:val="sv-SE" w:eastAsia="ja-JP"/>
                </w:rPr>
                <w:softHyphen/>
                <w:delText>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12" w:author=" " w:date="2019-05-27T04:43:00Z"/>
              </w:rPr>
            </w:pPr>
            <w:del w:id="6613"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14" w:author=" " w:date="2019-05-27T04:43:00Z"/>
              </w:rPr>
            </w:pPr>
            <w:del w:id="661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16" w:author=" " w:date="2019-05-27T04:43:00Z"/>
              </w:rPr>
            </w:pPr>
            <w:del w:id="6617"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18" w:author=" " w:date="2019-05-27T04:43:00Z"/>
              </w:rPr>
            </w:pPr>
            <w:del w:id="6619"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20" w:author=" " w:date="2019-05-27T04:43:00Z"/>
              </w:rPr>
            </w:pPr>
            <w:del w:id="6621"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22" w:author=" " w:date="2019-05-27T04:43:00Z"/>
              </w:rPr>
            </w:pPr>
            <w:del w:id="6623"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624"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25" w:author=" " w:date="2019-05-27T04:43:00Z"/>
              </w:rPr>
            </w:pPr>
            <w:del w:id="6626"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5A-n260(2A-2O-2P-2A)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27" w:author=" " w:date="2019-05-27T04:43:00Z"/>
              </w:rPr>
            </w:pPr>
            <w:del w:id="6628"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29" w:author=" " w:date="2019-05-27T04:43:00Z"/>
              </w:rPr>
            </w:pPr>
            <w:del w:id="6630"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31" w:author=" " w:date="2019-05-27T04:43:00Z"/>
              </w:rPr>
            </w:pPr>
            <w:del w:id="6632"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33" w:author=" " w:date="2019-05-27T04:43:00Z"/>
              </w:rPr>
            </w:pPr>
            <w:del w:id="6634"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35" w:author=" " w:date="2019-05-27T04:43:00Z"/>
              </w:rPr>
            </w:pPr>
            <w:del w:id="6636"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37" w:author=" " w:date="2019-05-27T04:43:00Z"/>
              </w:rPr>
            </w:pPr>
            <w:del w:id="6638"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639"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40" w:author=" " w:date="2019-05-27T04:43:00Z"/>
              </w:rPr>
            </w:pPr>
            <w:del w:id="6641"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5A-n260(6A-3O-6A)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42" w:author=" " w:date="2019-05-27T04:43:00Z"/>
              </w:rPr>
            </w:pPr>
            <w:del w:id="6643"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44" w:author=" " w:date="2019-05-27T04:43:00Z"/>
              </w:rPr>
            </w:pPr>
            <w:del w:id="664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46" w:author=" " w:date="2019-05-27T04:43:00Z"/>
              </w:rPr>
            </w:pPr>
            <w:del w:id="6647"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48" w:author=" " w:date="2019-05-27T04:43:00Z"/>
              </w:rPr>
            </w:pPr>
            <w:del w:id="6649"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50" w:author=" " w:date="2019-05-27T04:43:00Z"/>
              </w:rPr>
            </w:pPr>
            <w:del w:id="6651"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52" w:author=" " w:date="2019-05-27T04:43:00Z"/>
              </w:rPr>
            </w:pPr>
            <w:del w:id="6653"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654"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55" w:author=" " w:date="2019-05-27T04:43:00Z"/>
              </w:rPr>
            </w:pPr>
            <w:del w:id="6656"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5A-n260(2A-4O-2A)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57" w:author=" " w:date="2019-05-27T04:43:00Z"/>
              </w:rPr>
            </w:pPr>
            <w:del w:id="6658"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59" w:author=" " w:date="2019-05-27T04:43:00Z"/>
              </w:rPr>
            </w:pPr>
            <w:del w:id="6660"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61" w:author=" " w:date="2019-05-27T04:43:00Z"/>
              </w:rPr>
            </w:pPr>
            <w:del w:id="6662"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63" w:author=" " w:date="2019-05-27T04:43:00Z"/>
              </w:rPr>
            </w:pPr>
            <w:del w:id="6664"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65" w:author=" " w:date="2019-05-27T04:43:00Z"/>
              </w:rPr>
            </w:pPr>
            <w:del w:id="6666"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67" w:author=" " w:date="2019-05-27T04:43:00Z"/>
              </w:rPr>
            </w:pPr>
            <w:del w:id="6668"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669"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6670" w:author=" " w:date="2019-05-27T04:43:00Z"/>
                <w:rFonts w:ascii="Arial" w:hAnsi="Arial" w:cs="Arial"/>
                <w:sz w:val="18"/>
                <w:szCs w:val="18"/>
                <w:lang w:val="sv-SE" w:eastAsia="ja-JP"/>
              </w:rPr>
            </w:pPr>
            <w:del w:id="6671"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eastAsia="ja-JP"/>
                </w:rPr>
                <w:delText>5A-n260(4A-4O-4A) _UL_5A-n260A</w:delText>
              </w:r>
            </w:del>
          </w:p>
          <w:p w:rsidR="00582E84" w:rsidRPr="008F103D" w:rsidDel="00413606" w:rsidRDefault="00582E84" w:rsidP="003F007F">
            <w:pPr>
              <w:pStyle w:val="TAL"/>
              <w:rPr>
                <w:del w:id="6672"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73" w:author=" " w:date="2019-05-27T04:43:00Z"/>
              </w:rPr>
            </w:pPr>
            <w:del w:id="667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75" w:author=" " w:date="2019-05-27T04:43:00Z"/>
              </w:rPr>
            </w:pPr>
            <w:del w:id="667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77" w:author=" " w:date="2019-05-27T04:43:00Z"/>
              </w:rPr>
            </w:pPr>
            <w:del w:id="6678"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79" w:author=" " w:date="2019-05-27T04:43:00Z"/>
              </w:rPr>
            </w:pPr>
            <w:del w:id="668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81" w:author=" " w:date="2019-05-27T04:43:00Z"/>
              </w:rPr>
            </w:pPr>
            <w:del w:id="6682"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83" w:author=" " w:date="2019-05-27T04:43:00Z"/>
              </w:rPr>
            </w:pPr>
            <w:del w:id="668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68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86" w:author=" " w:date="2019-05-27T04:43:00Z"/>
              </w:rPr>
            </w:pPr>
            <w:del w:id="6687"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5A-n260(6A-2P-6A)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88" w:author=" " w:date="2019-05-27T04:43:00Z"/>
              </w:rPr>
            </w:pPr>
            <w:del w:id="668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90" w:author=" " w:date="2019-05-27T04:43:00Z"/>
              </w:rPr>
            </w:pPr>
            <w:del w:id="669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92" w:author=" " w:date="2019-05-27T04:43:00Z"/>
              </w:rPr>
            </w:pPr>
            <w:del w:id="6693"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94" w:author=" " w:date="2019-05-27T04:43:00Z"/>
              </w:rPr>
            </w:pPr>
            <w:del w:id="669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96" w:author=" " w:date="2019-05-27T04:43:00Z"/>
              </w:rPr>
            </w:pPr>
            <w:del w:id="6697"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98" w:author=" " w:date="2019-05-27T04:43:00Z"/>
              </w:rPr>
            </w:pPr>
            <w:del w:id="669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70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01" w:author=" " w:date="2019-05-27T04:43:00Z"/>
              </w:rPr>
            </w:pPr>
            <w:del w:id="6702"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5A-n260(2O-2P-2O)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03" w:author=" " w:date="2019-05-27T04:43:00Z"/>
              </w:rPr>
            </w:pPr>
            <w:del w:id="670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05" w:author=" " w:date="2019-05-27T04:43:00Z"/>
              </w:rPr>
            </w:pPr>
            <w:del w:id="670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07" w:author=" " w:date="2019-05-27T04:43:00Z"/>
              </w:rPr>
            </w:pPr>
            <w:del w:id="6708"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09" w:author=" " w:date="2019-05-27T04:43:00Z"/>
              </w:rPr>
            </w:pPr>
            <w:del w:id="671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11" w:author=" " w:date="2019-05-27T04:43:00Z"/>
              </w:rPr>
            </w:pPr>
            <w:del w:id="6712"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13" w:author=" " w:date="2019-05-27T04:43:00Z"/>
              </w:rPr>
            </w:pPr>
            <w:del w:id="671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71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16" w:author=" " w:date="2019-05-27T04:43:00Z"/>
              </w:rPr>
            </w:pPr>
            <w:del w:id="6717"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5A-n260(4P)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18" w:author=" " w:date="2019-05-27T04:43:00Z"/>
              </w:rPr>
            </w:pPr>
            <w:del w:id="671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20" w:author=" " w:date="2019-05-27T04:43:00Z"/>
              </w:rPr>
            </w:pPr>
            <w:del w:id="672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22" w:author=" " w:date="2019-05-27T04:43:00Z"/>
              </w:rPr>
            </w:pPr>
            <w:del w:id="6723"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24" w:author=" " w:date="2019-05-27T04:43:00Z"/>
              </w:rPr>
            </w:pPr>
            <w:del w:id="672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26" w:author=" " w:date="2019-05-27T04:43:00Z"/>
              </w:rPr>
            </w:pPr>
            <w:del w:id="6727"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28" w:author=" " w:date="2019-05-27T04:43:00Z"/>
              </w:rPr>
            </w:pPr>
            <w:del w:id="672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73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31" w:author=" " w:date="2019-05-27T04:43:00Z"/>
              </w:rPr>
            </w:pPr>
            <w:del w:id="6732"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5A-n260(2A-4P-2A)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33" w:author=" " w:date="2019-05-27T04:43:00Z"/>
              </w:rPr>
            </w:pPr>
            <w:del w:id="673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35" w:author=" " w:date="2019-05-27T04:43:00Z"/>
              </w:rPr>
            </w:pPr>
            <w:del w:id="673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37" w:author=" " w:date="2019-05-27T04:43:00Z"/>
              </w:rPr>
            </w:pPr>
            <w:del w:id="6738"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39" w:author=" " w:date="2019-05-27T04:43:00Z"/>
              </w:rPr>
            </w:pPr>
            <w:del w:id="674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41" w:author=" " w:date="2019-05-27T04:43:00Z"/>
              </w:rPr>
            </w:pPr>
            <w:del w:id="6742"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43" w:author=" " w:date="2019-05-27T04:43:00Z"/>
              </w:rPr>
            </w:pPr>
            <w:del w:id="674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74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46" w:author=" " w:date="2019-05-27T04:43:00Z"/>
              </w:rPr>
            </w:pPr>
            <w:del w:id="6747"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5A-n260(4A-2Q-4A)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48" w:author=" " w:date="2019-05-27T04:43:00Z"/>
              </w:rPr>
            </w:pPr>
            <w:del w:id="674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50" w:author=" " w:date="2019-05-27T04:43:00Z"/>
              </w:rPr>
            </w:pPr>
            <w:del w:id="675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52" w:author=" " w:date="2019-05-27T04:43:00Z"/>
              </w:rPr>
            </w:pPr>
            <w:del w:id="6753"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54" w:author=" " w:date="2019-05-27T04:43:00Z"/>
              </w:rPr>
            </w:pPr>
            <w:del w:id="675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56" w:author=" " w:date="2019-05-27T04:43:00Z"/>
              </w:rPr>
            </w:pPr>
            <w:del w:id="6757"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58" w:author=" " w:date="2019-05-27T04:43:00Z"/>
              </w:rPr>
            </w:pPr>
            <w:del w:id="675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76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61" w:author=" " w:date="2019-05-27T04:43:00Z"/>
              </w:rPr>
            </w:pPr>
            <w:del w:id="6762"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5A-n260(2A-2O-2Q-2O-2A)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63" w:author=" " w:date="2019-05-27T04:43:00Z"/>
              </w:rPr>
            </w:pPr>
            <w:del w:id="676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65" w:author=" " w:date="2019-05-27T04:43:00Z"/>
              </w:rPr>
            </w:pPr>
            <w:del w:id="676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67" w:author=" " w:date="2019-05-27T04:43:00Z"/>
              </w:rPr>
            </w:pPr>
            <w:del w:id="6768"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69" w:author=" " w:date="2019-05-27T04:43:00Z"/>
              </w:rPr>
            </w:pPr>
            <w:del w:id="677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71" w:author=" " w:date="2019-05-27T04:43:00Z"/>
              </w:rPr>
            </w:pPr>
            <w:del w:id="6772"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73" w:author=" " w:date="2019-05-27T04:43:00Z"/>
              </w:rPr>
            </w:pPr>
            <w:del w:id="677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77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6776" w:author=" " w:date="2019-05-27T04:43:00Z"/>
                <w:rFonts w:ascii="Arial" w:hAnsi="Arial" w:cs="Arial"/>
                <w:sz w:val="18"/>
                <w:szCs w:val="18"/>
                <w:lang w:val="sv-SE" w:eastAsia="ja-JP"/>
              </w:rPr>
            </w:pPr>
            <w:del w:id="6777"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eastAsia="ja-JP"/>
                </w:rPr>
                <w:delText>5A-n261(A-D-2O-A) _UL_5A-n261A</w:delText>
              </w:r>
            </w:del>
          </w:p>
          <w:p w:rsidR="00582E84" w:rsidRPr="008F103D" w:rsidDel="00413606" w:rsidRDefault="00582E84" w:rsidP="003F007F">
            <w:pPr>
              <w:pStyle w:val="TAL"/>
              <w:rPr>
                <w:del w:id="6778"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79" w:author=" " w:date="2019-05-27T04:43:00Z"/>
              </w:rPr>
            </w:pPr>
            <w:del w:id="678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81" w:author=" " w:date="2019-05-27T04:43:00Z"/>
              </w:rPr>
            </w:pPr>
            <w:del w:id="678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83" w:author=" " w:date="2019-05-27T04:43:00Z"/>
              </w:rPr>
            </w:pPr>
            <w:del w:id="6784" w:author=" " w:date="2019-05-27T04:43:00Z">
              <w:r w:rsidRPr="00D339E0" w:rsidDel="00413606">
                <w:rPr>
                  <w:rFonts w:cs="Arial"/>
                  <w:szCs w:val="18"/>
                  <w:lang w:eastAsia="ja-JP"/>
                </w:rPr>
                <w:delText xml:space="preserve">TR </w:delText>
              </w:r>
              <w:r w:rsidRPr="00D339E0" w:rsidDel="00413606">
                <w:rPr>
                  <w:rFonts w:cs="Arial"/>
                  <w:szCs w:val="18"/>
                </w:rPr>
                <w:delText>37.716-11-11: R4-1813075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85" w:author=" " w:date="2019-05-27T04:43:00Z"/>
              </w:rPr>
            </w:pPr>
            <w:del w:id="678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87" w:author=" " w:date="2019-05-27T04:43:00Z"/>
              </w:rPr>
            </w:pPr>
            <w:del w:id="6788"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89" w:author=" " w:date="2019-05-27T04:43:00Z"/>
              </w:rPr>
            </w:pPr>
            <w:del w:id="679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679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92" w:author=" " w:date="2019-05-27T04:43:00Z"/>
              </w:rPr>
            </w:pPr>
            <w:del w:id="6793" w:author=" " w:date="2019-05-27T04:43:00Z">
              <w:r w:rsidRPr="00D339E0" w:rsidDel="00413606">
                <w:rPr>
                  <w:rFonts w:cs="Arial"/>
                  <w:color w:val="000000"/>
                  <w:szCs w:val="18"/>
                  <w:lang w:val="en-US"/>
                </w:rPr>
                <w:lastRenderedPageBreak/>
                <w:delText>DC_5A_n260(2A)_UL_5A_n260A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94" w:author=" " w:date="2019-05-27T04:43:00Z"/>
              </w:rPr>
            </w:pPr>
            <w:del w:id="679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96" w:author=" " w:date="2019-05-27T04:43:00Z"/>
              </w:rPr>
            </w:pPr>
            <w:del w:id="679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798" w:author=" " w:date="2019-05-27T04:43:00Z"/>
              </w:rPr>
            </w:pPr>
            <w:del w:id="6799" w:author=" " w:date="2019-05-27T04:43:00Z">
              <w:r w:rsidRPr="00582E84" w:rsidDel="00413606">
                <w:rPr>
                  <w:rFonts w:cs="Arial"/>
                  <w:szCs w:val="18"/>
                </w:rPr>
                <w:delText>TS38.101-3</w:delText>
              </w:r>
              <w:r w:rsidRPr="00582E84" w:rsidDel="00413606">
                <w:rPr>
                  <w:rStyle w:val="af2"/>
                  <w:rFonts w:cs="Arial"/>
                  <w:color w:val="auto"/>
                  <w:szCs w:val="18"/>
                  <w:u w:val="none"/>
                </w:rPr>
                <w:delText xml:space="preserve">: </w:delText>
              </w:r>
              <w:r w:rsidRPr="00582E84"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00" w:author=" " w:date="2019-05-27T04:43:00Z"/>
              </w:rPr>
            </w:pPr>
            <w:del w:id="680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02" w:author=" " w:date="2019-05-27T04:43:00Z"/>
              </w:rPr>
            </w:pPr>
            <w:del w:id="6803"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04" w:author=" " w:date="2019-05-27T04:43:00Z"/>
              </w:rPr>
            </w:pPr>
            <w:del w:id="6805"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680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07" w:author=" " w:date="2019-05-27T04:43:00Z"/>
              </w:rPr>
            </w:pPr>
            <w:del w:id="6808" w:author=" " w:date="2019-05-27T04:43:00Z">
              <w:r w:rsidRPr="00D339E0" w:rsidDel="00413606">
                <w:rPr>
                  <w:rFonts w:cs="Arial"/>
                  <w:color w:val="000000"/>
                  <w:szCs w:val="18"/>
                  <w:lang w:val="en-US"/>
                </w:rPr>
                <w:delText>DC_5A_n260(3A)_UL_5A_n260A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09" w:author=" " w:date="2019-05-27T04:43:00Z"/>
              </w:rPr>
            </w:pPr>
            <w:del w:id="681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11" w:author=" " w:date="2019-05-27T04:43:00Z"/>
              </w:rPr>
            </w:pPr>
            <w:del w:id="681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813" w:author=" " w:date="2019-05-27T04:43:00Z"/>
              </w:rPr>
            </w:pPr>
            <w:del w:id="6814" w:author=" " w:date="2019-05-27T04:43:00Z">
              <w:r w:rsidRPr="00582E84" w:rsidDel="00413606">
                <w:rPr>
                  <w:rFonts w:cs="Arial"/>
                  <w:szCs w:val="18"/>
                </w:rPr>
                <w:delText>TS38.101-3</w:delText>
              </w:r>
              <w:r w:rsidRPr="00582E84" w:rsidDel="00413606">
                <w:rPr>
                  <w:rStyle w:val="af2"/>
                  <w:rFonts w:cs="Arial"/>
                  <w:color w:val="auto"/>
                  <w:szCs w:val="18"/>
                  <w:u w:val="none"/>
                </w:rPr>
                <w:delText xml:space="preserve">: </w:delText>
              </w:r>
              <w:r w:rsidRPr="00582E84"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15" w:author=" " w:date="2019-05-27T04:43:00Z"/>
              </w:rPr>
            </w:pPr>
            <w:del w:id="681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17" w:author=" " w:date="2019-05-27T04:43:00Z"/>
              </w:rPr>
            </w:pPr>
            <w:del w:id="6818"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19" w:author=" " w:date="2019-05-27T04:43:00Z"/>
              </w:rPr>
            </w:pPr>
            <w:del w:id="6820"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682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22" w:author=" " w:date="2019-05-27T04:43:00Z"/>
              </w:rPr>
            </w:pPr>
            <w:del w:id="6823" w:author=" " w:date="2019-05-27T04:43:00Z">
              <w:r w:rsidRPr="00D339E0" w:rsidDel="00413606">
                <w:rPr>
                  <w:rFonts w:cs="Arial"/>
                  <w:color w:val="000000"/>
                  <w:szCs w:val="18"/>
                  <w:lang w:val="en-US"/>
                </w:rPr>
                <w:delText>DC_5A_</w:delText>
              </w:r>
              <w:r w:rsidRPr="00D339E0" w:rsidDel="00413606">
                <w:rPr>
                  <w:rFonts w:cs="Arial"/>
                  <w:bCs/>
                  <w:color w:val="000000"/>
                  <w:szCs w:val="18"/>
                  <w:lang w:val="en-US"/>
                </w:rPr>
                <w:delText>n260(4A)_UL_5A_n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24" w:author=" " w:date="2019-05-27T04:43:00Z"/>
              </w:rPr>
            </w:pPr>
            <w:del w:id="682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26" w:author=" " w:date="2019-05-27T04:43:00Z"/>
              </w:rPr>
            </w:pPr>
            <w:del w:id="682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828" w:author=" " w:date="2019-05-27T04:43:00Z"/>
              </w:rPr>
            </w:pPr>
            <w:del w:id="6829" w:author=" " w:date="2019-05-27T04:43:00Z">
              <w:r w:rsidRPr="00582E84" w:rsidDel="00413606">
                <w:rPr>
                  <w:rFonts w:cs="Arial"/>
                  <w:szCs w:val="18"/>
                </w:rPr>
                <w:delText>TS38.101-3</w:delText>
              </w:r>
              <w:r w:rsidRPr="00582E84" w:rsidDel="00413606">
                <w:rPr>
                  <w:rStyle w:val="af2"/>
                  <w:rFonts w:cs="Arial"/>
                  <w:color w:val="auto"/>
                  <w:szCs w:val="18"/>
                  <w:u w:val="none"/>
                </w:rPr>
                <w:delText xml:space="preserve">: </w:delText>
              </w:r>
              <w:r w:rsidRPr="00582E84"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30" w:author=" " w:date="2019-05-27T04:43:00Z"/>
              </w:rPr>
            </w:pPr>
            <w:del w:id="683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32" w:author=" " w:date="2019-05-27T04:43:00Z"/>
              </w:rPr>
            </w:pPr>
            <w:del w:id="6833"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34" w:author=" " w:date="2019-05-27T04:43:00Z"/>
              </w:rPr>
            </w:pPr>
            <w:del w:id="6835"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683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37" w:author=" " w:date="2019-05-27T04:43:00Z"/>
              </w:rPr>
            </w:pPr>
            <w:del w:id="6838" w:author=" " w:date="2019-05-27T04:43:00Z">
              <w:r w:rsidRPr="00D339E0" w:rsidDel="00413606">
                <w:rPr>
                  <w:rFonts w:cs="Arial"/>
                  <w:color w:val="000000"/>
                  <w:szCs w:val="18"/>
                  <w:lang w:val="en-US"/>
                </w:rPr>
                <w:delText>DC_5A_</w:delText>
              </w:r>
              <w:r w:rsidRPr="00D339E0" w:rsidDel="00413606">
                <w:rPr>
                  <w:rFonts w:cs="Arial"/>
                  <w:bCs/>
                  <w:color w:val="000000"/>
                  <w:szCs w:val="18"/>
                  <w:lang w:val="en-US"/>
                </w:rPr>
                <w:delText>n260(6A)_UL_5A_n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39" w:author=" " w:date="2019-05-27T04:43:00Z"/>
              </w:rPr>
            </w:pPr>
            <w:del w:id="684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41" w:author=" " w:date="2019-05-27T04:43:00Z"/>
              </w:rPr>
            </w:pPr>
            <w:del w:id="684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843" w:author=" " w:date="2019-05-27T04:43:00Z"/>
              </w:rPr>
            </w:pPr>
            <w:del w:id="6844" w:author=" " w:date="2019-05-27T04:43:00Z">
              <w:r w:rsidRPr="00582E84" w:rsidDel="00413606">
                <w:rPr>
                  <w:rFonts w:cs="Arial"/>
                  <w:szCs w:val="18"/>
                </w:rPr>
                <w:delText>TS38.101-3</w:delText>
              </w:r>
              <w:r w:rsidRPr="00582E84" w:rsidDel="00413606">
                <w:rPr>
                  <w:rStyle w:val="af2"/>
                  <w:rFonts w:cs="Arial"/>
                  <w:color w:val="auto"/>
                  <w:szCs w:val="18"/>
                  <w:u w:val="none"/>
                </w:rPr>
                <w:delText>: 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45" w:author=" " w:date="2019-05-27T04:43:00Z"/>
              </w:rPr>
            </w:pPr>
            <w:del w:id="684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47" w:author=" " w:date="2019-05-27T04:43:00Z"/>
              </w:rPr>
            </w:pPr>
            <w:del w:id="6848"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49" w:author=" " w:date="2019-05-27T04:43:00Z"/>
              </w:rPr>
            </w:pPr>
            <w:del w:id="6850"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685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52" w:author=" " w:date="2019-05-27T04:43:00Z"/>
              </w:rPr>
            </w:pPr>
            <w:del w:id="6853" w:author=" " w:date="2019-05-27T04:43:00Z">
              <w:r w:rsidRPr="00D339E0" w:rsidDel="00413606">
                <w:rPr>
                  <w:rFonts w:cs="Arial"/>
                  <w:color w:val="000000"/>
                  <w:szCs w:val="18"/>
                  <w:lang w:val="en-US"/>
                </w:rPr>
                <w:delText>DC_5A_</w:delText>
              </w:r>
              <w:r w:rsidRPr="00D339E0" w:rsidDel="00413606">
                <w:rPr>
                  <w:rFonts w:cs="Arial"/>
                  <w:bCs/>
                  <w:color w:val="000000"/>
                  <w:szCs w:val="18"/>
                  <w:lang w:val="en-US"/>
                </w:rPr>
                <w:delText>n260(8A)_UL_5A_n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54" w:author=" " w:date="2019-05-27T04:43:00Z"/>
              </w:rPr>
            </w:pPr>
            <w:del w:id="685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56" w:author=" " w:date="2019-05-27T04:43:00Z"/>
              </w:rPr>
            </w:pPr>
            <w:del w:id="685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858" w:author=" " w:date="2019-05-27T04:43:00Z"/>
              </w:rPr>
            </w:pPr>
            <w:del w:id="6859" w:author=" " w:date="2019-05-27T04:43:00Z">
              <w:r w:rsidRPr="00582E84" w:rsidDel="00413606">
                <w:rPr>
                  <w:rFonts w:cs="Arial"/>
                  <w:szCs w:val="18"/>
                </w:rPr>
                <w:delText>TS38.101-3</w:delText>
              </w:r>
              <w:r w:rsidRPr="00582E84" w:rsidDel="00413606">
                <w:rPr>
                  <w:rStyle w:val="af2"/>
                  <w:rFonts w:cs="Arial"/>
                  <w:color w:val="auto"/>
                  <w:szCs w:val="18"/>
                  <w:u w:val="none"/>
                </w:rPr>
                <w:delText>: 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60" w:author=" " w:date="2019-05-27T04:43:00Z"/>
              </w:rPr>
            </w:pPr>
            <w:del w:id="686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62" w:author=" " w:date="2019-05-27T04:43:00Z"/>
              </w:rPr>
            </w:pPr>
            <w:del w:id="6863"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64" w:author=" " w:date="2019-05-27T04:43:00Z"/>
              </w:rPr>
            </w:pPr>
            <w:del w:id="6865"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686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67" w:author=" " w:date="2019-05-27T04:43:00Z"/>
              </w:rPr>
            </w:pPr>
            <w:del w:id="6868" w:author=" " w:date="2019-05-27T04:43:00Z">
              <w:r w:rsidRPr="00D339E0" w:rsidDel="00413606">
                <w:rPr>
                  <w:rFonts w:cs="Arial"/>
                  <w:color w:val="000000"/>
                  <w:szCs w:val="18"/>
                  <w:lang w:val="en-US"/>
                </w:rPr>
                <w:delText>DC_5A_n260G_UL_5A_n260A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69" w:author=" " w:date="2019-05-27T04:43:00Z"/>
              </w:rPr>
            </w:pPr>
            <w:del w:id="687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71" w:author=" " w:date="2019-05-27T04:43:00Z"/>
              </w:rPr>
            </w:pPr>
            <w:del w:id="687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873" w:author=" " w:date="2019-05-27T04:43:00Z"/>
              </w:rPr>
            </w:pPr>
            <w:del w:id="6874" w:author=" " w:date="2019-05-27T04:43:00Z">
              <w:r w:rsidRPr="00582E84" w:rsidDel="00413606">
                <w:rPr>
                  <w:rFonts w:cs="Arial"/>
                  <w:szCs w:val="18"/>
                </w:rPr>
                <w:delText>TS38.101-3</w:delText>
              </w:r>
              <w:r w:rsidRPr="00582E84" w:rsidDel="00413606">
                <w:rPr>
                  <w:rStyle w:val="af2"/>
                  <w:rFonts w:cs="Arial"/>
                  <w:color w:val="auto"/>
                  <w:szCs w:val="18"/>
                  <w:u w:val="none"/>
                </w:rPr>
                <w:delText xml:space="preserve">: </w:delText>
              </w:r>
              <w:r w:rsidRPr="00582E84"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75" w:author=" " w:date="2019-05-27T04:43:00Z"/>
              </w:rPr>
            </w:pPr>
            <w:del w:id="687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77" w:author=" " w:date="2019-05-27T04:43:00Z"/>
              </w:rPr>
            </w:pPr>
            <w:del w:id="6878"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79" w:author=" " w:date="2019-05-27T04:43:00Z"/>
              </w:rPr>
            </w:pPr>
            <w:del w:id="6880"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688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82" w:author=" " w:date="2019-05-27T04:43:00Z"/>
              </w:rPr>
            </w:pPr>
            <w:del w:id="6883" w:author=" " w:date="2019-05-27T04:43:00Z">
              <w:r w:rsidRPr="00D339E0" w:rsidDel="00413606">
                <w:rPr>
                  <w:rFonts w:cs="Arial"/>
                  <w:color w:val="000000"/>
                  <w:szCs w:val="18"/>
                  <w:lang w:val="en-US"/>
                </w:rPr>
                <w:delText>DC_5A_n260G_UL_5A_n260G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84" w:author=" " w:date="2019-05-27T04:43:00Z"/>
              </w:rPr>
            </w:pPr>
            <w:del w:id="688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86" w:author=" " w:date="2019-05-27T04:43:00Z"/>
              </w:rPr>
            </w:pPr>
            <w:del w:id="688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888"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89" w:author=" " w:date="2019-05-27T04:43:00Z"/>
              </w:rPr>
            </w:pPr>
            <w:del w:id="689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91" w:author=" " w:date="2019-05-27T04:43:00Z"/>
              </w:rPr>
            </w:pPr>
            <w:del w:id="689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93" w:author=" " w:date="2019-05-27T04:43:00Z"/>
              </w:rPr>
            </w:pPr>
            <w:del w:id="6894"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689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96" w:author=" " w:date="2019-05-27T04:43:00Z"/>
              </w:rPr>
            </w:pPr>
            <w:del w:id="6897" w:author=" " w:date="2019-05-27T04:43:00Z">
              <w:r w:rsidRPr="00D339E0" w:rsidDel="00413606">
                <w:rPr>
                  <w:rFonts w:cs="Arial"/>
                  <w:color w:val="000000"/>
                  <w:szCs w:val="18"/>
                  <w:lang w:val="en-US"/>
                </w:rPr>
                <w:delText>DC_5A_n260(A-G)_UL_5A_n260A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98" w:author=" " w:date="2019-05-27T04:43:00Z"/>
              </w:rPr>
            </w:pPr>
            <w:del w:id="689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00" w:author=" " w:date="2019-05-27T04:43:00Z"/>
              </w:rPr>
            </w:pPr>
            <w:del w:id="690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902" w:author=" " w:date="2019-05-27T04:43:00Z"/>
              </w:rPr>
            </w:pPr>
            <w:del w:id="6903" w:author=" " w:date="2019-05-27T04:43:00Z">
              <w:r w:rsidRPr="00582E84" w:rsidDel="00413606">
                <w:rPr>
                  <w:rFonts w:cs="Arial"/>
                  <w:szCs w:val="18"/>
                </w:rPr>
                <w:delText>TS38.101-3</w:delText>
              </w:r>
              <w:r w:rsidRPr="00582E84" w:rsidDel="00413606">
                <w:rPr>
                  <w:rStyle w:val="af2"/>
                  <w:rFonts w:cs="Arial"/>
                  <w:color w:val="auto"/>
                  <w:szCs w:val="18"/>
                  <w:u w:val="none"/>
                </w:rPr>
                <w:delText>: 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04" w:author=" " w:date="2019-05-27T04:43:00Z"/>
              </w:rPr>
            </w:pPr>
            <w:del w:id="690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06" w:author=" " w:date="2019-05-27T04:43:00Z"/>
              </w:rPr>
            </w:pPr>
            <w:del w:id="6907"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08" w:author=" " w:date="2019-05-27T04:43:00Z"/>
              </w:rPr>
            </w:pPr>
            <w:del w:id="6909"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691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11" w:author=" " w:date="2019-05-27T04:43:00Z"/>
              </w:rPr>
            </w:pPr>
            <w:del w:id="6912" w:author=" " w:date="2019-05-27T04:43:00Z">
              <w:r w:rsidRPr="00D339E0" w:rsidDel="00413606">
                <w:rPr>
                  <w:rFonts w:cs="Arial"/>
                  <w:color w:val="000000"/>
                  <w:szCs w:val="18"/>
                  <w:lang w:val="en-US"/>
                </w:rPr>
                <w:delText>DC_5A_n260(A-G)_UL_5A_n260G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13" w:author=" " w:date="2019-05-27T04:43:00Z"/>
              </w:rPr>
            </w:pPr>
            <w:del w:id="691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15" w:author=" " w:date="2019-05-27T04:43:00Z"/>
              </w:rPr>
            </w:pPr>
            <w:del w:id="691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917"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18" w:author=" " w:date="2019-05-27T04:43:00Z"/>
              </w:rPr>
            </w:pPr>
            <w:del w:id="6919"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20" w:author=" " w:date="2019-05-27T04:43:00Z"/>
              </w:rPr>
            </w:pPr>
            <w:del w:id="6921"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22" w:author=" " w:date="2019-05-27T04:43:00Z"/>
              </w:rPr>
            </w:pPr>
            <w:del w:id="6923"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6924"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25" w:author=" " w:date="2019-05-27T04:43:00Z"/>
              </w:rPr>
            </w:pPr>
            <w:del w:id="6926" w:author=" " w:date="2019-05-27T04:43:00Z">
              <w:r w:rsidRPr="00D339E0" w:rsidDel="00413606">
                <w:rPr>
                  <w:rFonts w:cs="Arial"/>
                  <w:color w:val="000000"/>
                  <w:szCs w:val="18"/>
                  <w:lang w:val="en-US"/>
                </w:rPr>
                <w:delText>DC_5A_</w:delText>
              </w:r>
              <w:r w:rsidRPr="00D339E0" w:rsidDel="00413606">
                <w:rPr>
                  <w:rFonts w:cs="Arial"/>
                  <w:bCs/>
                  <w:color w:val="000000"/>
                  <w:szCs w:val="18"/>
                  <w:lang w:val="en-US"/>
                </w:rPr>
                <w:delText>n260(2G)_UL_5A_n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27" w:author=" " w:date="2019-05-27T04:43:00Z"/>
              </w:rPr>
            </w:pPr>
            <w:del w:id="6928"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29" w:author=" " w:date="2019-05-27T04:43:00Z"/>
              </w:rPr>
            </w:pPr>
            <w:del w:id="6930"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931" w:author=" " w:date="2019-05-27T04:43:00Z"/>
              </w:rPr>
            </w:pPr>
            <w:del w:id="6932" w:author=" " w:date="2019-05-27T04:43:00Z">
              <w:r w:rsidRPr="00582E84" w:rsidDel="00413606">
                <w:rPr>
                  <w:rFonts w:cs="Arial"/>
                  <w:szCs w:val="18"/>
                </w:rPr>
                <w:delText>TS38.101-3</w:delText>
              </w:r>
              <w:r w:rsidRPr="00582E84" w:rsidDel="00413606">
                <w:rPr>
                  <w:rStyle w:val="af2"/>
                  <w:rFonts w:cs="Arial"/>
                  <w:color w:val="auto"/>
                  <w:szCs w:val="18"/>
                  <w:u w:val="none"/>
                </w:rPr>
                <w:delText>: 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33" w:author=" " w:date="2019-05-27T04:43:00Z"/>
              </w:rPr>
            </w:pPr>
            <w:del w:id="6934"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35" w:author=" " w:date="2019-05-27T04:43:00Z"/>
              </w:rPr>
            </w:pPr>
            <w:del w:id="6936"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37" w:author=" " w:date="2019-05-27T04:43:00Z"/>
              </w:rPr>
            </w:pPr>
            <w:del w:id="6938"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6939"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40" w:author=" " w:date="2019-05-27T04:43:00Z"/>
              </w:rPr>
            </w:pPr>
            <w:del w:id="6941" w:author=" " w:date="2019-05-27T04:43:00Z">
              <w:r w:rsidRPr="00D339E0" w:rsidDel="00413606">
                <w:rPr>
                  <w:rFonts w:cs="Arial"/>
                  <w:color w:val="000000"/>
                  <w:szCs w:val="18"/>
                  <w:lang w:val="en-US"/>
                </w:rPr>
                <w:delText>DC_5A_</w:delText>
              </w:r>
              <w:r w:rsidRPr="00D339E0" w:rsidDel="00413606">
                <w:rPr>
                  <w:rFonts w:cs="Arial"/>
                  <w:bCs/>
                  <w:color w:val="000000"/>
                  <w:szCs w:val="18"/>
                  <w:lang w:val="en-US"/>
                </w:rPr>
                <w:delText>n260(2G)_UL_5A_n</w:delText>
              </w:r>
              <w:r w:rsidRPr="00D339E0" w:rsidDel="00413606">
                <w:rPr>
                  <w:rFonts w:cs="Arial"/>
                  <w:color w:val="000000"/>
                  <w:szCs w:val="18"/>
                  <w:lang w:val="en-US"/>
                </w:rPr>
                <w:delText>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42" w:author=" " w:date="2019-05-27T04:43:00Z"/>
              </w:rPr>
            </w:pPr>
            <w:del w:id="6943"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44" w:author=" " w:date="2019-05-27T04:43:00Z"/>
              </w:rPr>
            </w:pPr>
            <w:del w:id="694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946"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47" w:author=" " w:date="2019-05-27T04:43:00Z"/>
              </w:rPr>
            </w:pPr>
            <w:del w:id="6948"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49" w:author=" " w:date="2019-05-27T04:43:00Z"/>
              </w:rPr>
            </w:pPr>
            <w:del w:id="6950"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51" w:author=" " w:date="2019-05-27T04:43:00Z"/>
              </w:rPr>
            </w:pPr>
            <w:del w:id="6952"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6953"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54" w:author=" " w:date="2019-05-27T04:43:00Z"/>
              </w:rPr>
            </w:pPr>
            <w:del w:id="6955" w:author=" " w:date="2019-05-27T04:43:00Z">
              <w:r w:rsidRPr="00D339E0" w:rsidDel="00413606">
                <w:rPr>
                  <w:rFonts w:cs="Arial"/>
                  <w:color w:val="000000"/>
                  <w:szCs w:val="18"/>
                  <w:lang w:val="en-US"/>
                </w:rPr>
                <w:delText>DC_5A_n260(2A-2G)_UL_5A_n260A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56" w:author=" " w:date="2019-05-27T04:43:00Z"/>
              </w:rPr>
            </w:pPr>
            <w:del w:id="6957"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58" w:author=" " w:date="2019-05-27T04:43:00Z"/>
              </w:rPr>
            </w:pPr>
            <w:del w:id="695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960" w:author=" " w:date="2019-05-27T04:43:00Z"/>
              </w:rPr>
            </w:pPr>
            <w:del w:id="6961" w:author=" " w:date="2019-05-27T04:43:00Z">
              <w:r w:rsidRPr="00582E84" w:rsidDel="00413606">
                <w:rPr>
                  <w:rFonts w:cs="Arial"/>
                  <w:szCs w:val="18"/>
                </w:rPr>
                <w:delText>TS38.101-3</w:delText>
              </w:r>
              <w:r w:rsidRPr="00582E84" w:rsidDel="00413606">
                <w:rPr>
                  <w:rStyle w:val="af2"/>
                  <w:rFonts w:cs="Arial"/>
                  <w:color w:val="auto"/>
                  <w:szCs w:val="18"/>
                  <w:u w:val="none"/>
                </w:rPr>
                <w:delText>: 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62" w:author=" " w:date="2019-05-27T04:43:00Z"/>
              </w:rPr>
            </w:pPr>
            <w:del w:id="6963"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64" w:author=" " w:date="2019-05-27T04:43:00Z"/>
              </w:rPr>
            </w:pPr>
            <w:del w:id="6965"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66" w:author=" " w:date="2019-05-27T04:43:00Z"/>
              </w:rPr>
            </w:pPr>
            <w:del w:id="6967"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6968"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69" w:author=" " w:date="2019-05-27T04:43:00Z"/>
              </w:rPr>
            </w:pPr>
            <w:del w:id="6970" w:author=" " w:date="2019-05-27T04:43:00Z">
              <w:r w:rsidRPr="00D339E0" w:rsidDel="00413606">
                <w:rPr>
                  <w:rFonts w:cs="Arial"/>
                  <w:color w:val="000000"/>
                  <w:szCs w:val="18"/>
                  <w:lang w:val="en-US"/>
                </w:rPr>
                <w:delText>DC_5A_n260(2A-2G)_UL_5A_n260G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71" w:author=" " w:date="2019-05-27T04:43:00Z"/>
              </w:rPr>
            </w:pPr>
            <w:del w:id="6972"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73" w:author=" " w:date="2019-05-27T04:43:00Z"/>
              </w:rPr>
            </w:pPr>
            <w:del w:id="6974"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975"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76" w:author=" " w:date="2019-05-27T04:43:00Z"/>
              </w:rPr>
            </w:pPr>
            <w:del w:id="6977"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78" w:author=" " w:date="2019-05-27T04:43:00Z"/>
              </w:rPr>
            </w:pPr>
            <w:del w:id="6979"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80" w:author=" " w:date="2019-05-27T04:43:00Z"/>
              </w:rPr>
            </w:pPr>
            <w:del w:id="6981"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6982"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83" w:author=" " w:date="2019-05-27T04:43:00Z"/>
              </w:rPr>
            </w:pPr>
            <w:del w:id="6984" w:author=" " w:date="2019-05-27T04:43:00Z">
              <w:r w:rsidRPr="00D339E0" w:rsidDel="00413606">
                <w:rPr>
                  <w:rFonts w:cs="Arial"/>
                  <w:color w:val="000000"/>
                  <w:szCs w:val="18"/>
                  <w:lang w:val="en-US"/>
                </w:rPr>
                <w:delText>DC_5A_n260H_UL_5A_n260A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85" w:author=" " w:date="2019-05-27T04:43:00Z"/>
              </w:rPr>
            </w:pPr>
            <w:del w:id="6986"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87" w:author=" " w:date="2019-05-27T04:43:00Z"/>
              </w:rPr>
            </w:pPr>
            <w:del w:id="6988"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989" w:author=" " w:date="2019-05-27T04:43:00Z"/>
              </w:rPr>
            </w:pPr>
            <w:del w:id="6990" w:author=" " w:date="2019-05-27T04:43:00Z">
              <w:r w:rsidRPr="00582E84" w:rsidDel="00413606">
                <w:rPr>
                  <w:rFonts w:cs="Arial"/>
                  <w:szCs w:val="18"/>
                </w:rPr>
                <w:delText>TS38.101-3</w:delText>
              </w:r>
              <w:r w:rsidRPr="00582E84" w:rsidDel="00413606">
                <w:rPr>
                  <w:rStyle w:val="af2"/>
                  <w:rFonts w:cs="Arial"/>
                  <w:color w:val="auto"/>
                  <w:szCs w:val="18"/>
                  <w:u w:val="none"/>
                </w:rPr>
                <w:delText xml:space="preserve">: </w:delText>
              </w:r>
              <w:r w:rsidRPr="00582E84"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91" w:author=" " w:date="2019-05-27T04:43:00Z"/>
              </w:rPr>
            </w:pPr>
            <w:del w:id="6992"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93" w:author=" " w:date="2019-05-27T04:43:00Z"/>
              </w:rPr>
            </w:pPr>
            <w:del w:id="6994"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95" w:author=" " w:date="2019-05-27T04:43:00Z"/>
              </w:rPr>
            </w:pPr>
            <w:del w:id="6996"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6997"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98" w:author=" " w:date="2019-05-27T04:43:00Z"/>
              </w:rPr>
            </w:pPr>
            <w:del w:id="6999" w:author=" " w:date="2019-05-27T04:43:00Z">
              <w:r w:rsidRPr="00D339E0" w:rsidDel="00413606">
                <w:rPr>
                  <w:rFonts w:cs="Arial"/>
                  <w:color w:val="000000"/>
                  <w:szCs w:val="18"/>
                  <w:lang w:val="en-US"/>
                </w:rPr>
                <w:delText>DC_5A_n260H_UL_5A_n260G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00" w:author=" " w:date="2019-05-27T04:43:00Z"/>
              </w:rPr>
            </w:pPr>
            <w:del w:id="7001"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02" w:author=" " w:date="2019-05-27T04:43:00Z"/>
              </w:rPr>
            </w:pPr>
            <w:del w:id="700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004"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05" w:author=" " w:date="2019-05-27T04:43:00Z"/>
              </w:rPr>
            </w:pPr>
            <w:del w:id="7006"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07" w:author=" " w:date="2019-05-27T04:43:00Z"/>
              </w:rPr>
            </w:pPr>
            <w:del w:id="7008"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09" w:author=" " w:date="2019-05-27T04:43:00Z"/>
              </w:rPr>
            </w:pPr>
            <w:del w:id="7010"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701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12" w:author=" " w:date="2019-05-27T04:43:00Z"/>
              </w:rPr>
            </w:pPr>
            <w:del w:id="7013" w:author=" " w:date="2019-05-27T04:43:00Z">
              <w:r w:rsidRPr="00D339E0" w:rsidDel="00413606">
                <w:rPr>
                  <w:rFonts w:cs="Arial"/>
                  <w:color w:val="000000"/>
                  <w:szCs w:val="18"/>
                  <w:lang w:val="en-US"/>
                </w:rPr>
                <w:delText>DC_5A_n260H_UL_5A_n260H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14" w:author=" " w:date="2019-05-27T04:43:00Z"/>
              </w:rPr>
            </w:pPr>
            <w:del w:id="701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16" w:author=" " w:date="2019-05-27T04:43:00Z"/>
              </w:rPr>
            </w:pPr>
            <w:del w:id="701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018"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19" w:author=" " w:date="2019-05-27T04:43:00Z"/>
              </w:rPr>
            </w:pPr>
            <w:del w:id="702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21" w:author=" " w:date="2019-05-27T04:43:00Z"/>
              </w:rPr>
            </w:pPr>
            <w:del w:id="702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23" w:author=" " w:date="2019-05-27T04:43:00Z"/>
              </w:rPr>
            </w:pPr>
            <w:del w:id="7024"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702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26" w:author=" " w:date="2019-05-27T04:43:00Z"/>
              </w:rPr>
            </w:pPr>
            <w:del w:id="7027" w:author=" " w:date="2019-05-27T04:43:00Z">
              <w:r w:rsidRPr="00D339E0" w:rsidDel="00413606">
                <w:rPr>
                  <w:rFonts w:cs="Arial"/>
                  <w:color w:val="000000"/>
                  <w:szCs w:val="18"/>
                  <w:lang w:val="en-US"/>
                </w:rPr>
                <w:delText>DC_5A_n260(2H)_UL_5A_n260A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28" w:author=" " w:date="2019-05-27T04:43:00Z"/>
              </w:rPr>
            </w:pPr>
            <w:del w:id="702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30" w:author=" " w:date="2019-05-27T04:43:00Z"/>
              </w:rPr>
            </w:pPr>
            <w:del w:id="703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3F007F" w:rsidP="003F007F">
            <w:pPr>
              <w:pStyle w:val="TAL"/>
              <w:rPr>
                <w:del w:id="7032" w:author=" " w:date="2019-05-27T04:43:00Z"/>
              </w:rPr>
            </w:pPr>
            <w:del w:id="7033" w:author=" " w:date="2019-05-27T04:43:00Z">
              <w:r w:rsidDel="00413606">
                <w:fldChar w:fldCharType="begin"/>
              </w:r>
              <w:r w:rsidDel="00413606">
                <w:delInstrText xml:space="preserve"> HYPERLINK "mailto:zheng.zhao@verizonwireless.com" </w:delInstrText>
              </w:r>
              <w:r w:rsidDel="00413606">
                <w:fldChar w:fldCharType="separate"/>
              </w:r>
              <w:r w:rsidR="00582E84" w:rsidRPr="00582E84" w:rsidDel="00413606">
                <w:rPr>
                  <w:rStyle w:val="af2"/>
                  <w:rFonts w:cs="Arial"/>
                  <w:color w:val="auto"/>
                  <w:szCs w:val="18"/>
                  <w:u w:val="none"/>
                </w:rPr>
                <w:delText>TS38.101-3</w:delText>
              </w:r>
              <w:r w:rsidDel="00413606">
                <w:rPr>
                  <w:rStyle w:val="af2"/>
                  <w:rFonts w:cs="Arial"/>
                  <w:color w:val="auto"/>
                  <w:szCs w:val="18"/>
                  <w:u w:val="none"/>
                </w:rPr>
                <w:fldChar w:fldCharType="end"/>
              </w:r>
              <w:r w:rsidR="00582E84" w:rsidRPr="00582E84" w:rsidDel="00413606">
                <w:rPr>
                  <w:rStyle w:val="af2"/>
                  <w:rFonts w:cs="Arial"/>
                  <w:color w:val="auto"/>
                  <w:szCs w:val="18"/>
                  <w:u w:val="none"/>
                </w:rPr>
                <w:delText>: 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34" w:author=" " w:date="2019-05-27T04:43:00Z"/>
              </w:rPr>
            </w:pPr>
            <w:del w:id="703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36" w:author=" " w:date="2019-05-27T04:43:00Z"/>
              </w:rPr>
            </w:pPr>
            <w:del w:id="7037"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38" w:author=" " w:date="2019-05-27T04:43:00Z"/>
              </w:rPr>
            </w:pPr>
            <w:del w:id="7039"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704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41" w:author=" " w:date="2019-05-27T04:43:00Z"/>
              </w:rPr>
            </w:pPr>
            <w:del w:id="7042" w:author=" " w:date="2019-05-27T04:43:00Z">
              <w:r w:rsidRPr="00D339E0" w:rsidDel="00413606">
                <w:rPr>
                  <w:rFonts w:cs="Arial"/>
                  <w:color w:val="000000"/>
                  <w:szCs w:val="18"/>
                  <w:lang w:val="en-US"/>
                </w:rPr>
                <w:delText>DC_5A_n260(2H)_UL_5A_n260G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43" w:author=" " w:date="2019-05-27T04:43:00Z"/>
              </w:rPr>
            </w:pPr>
            <w:del w:id="704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45" w:author=" " w:date="2019-05-27T04:43:00Z"/>
              </w:rPr>
            </w:pPr>
            <w:del w:id="704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047"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48" w:author=" " w:date="2019-05-27T04:43:00Z"/>
              </w:rPr>
            </w:pPr>
            <w:del w:id="7049"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50" w:author=" " w:date="2019-05-27T04:43:00Z"/>
              </w:rPr>
            </w:pPr>
            <w:del w:id="7051"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52" w:author=" " w:date="2019-05-27T04:43:00Z"/>
              </w:rPr>
            </w:pPr>
            <w:del w:id="7053"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7054"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55" w:author=" " w:date="2019-05-27T04:43:00Z"/>
              </w:rPr>
            </w:pPr>
            <w:del w:id="7056" w:author=" " w:date="2019-05-27T04:43:00Z">
              <w:r w:rsidRPr="00D339E0" w:rsidDel="00413606">
                <w:rPr>
                  <w:rFonts w:cs="Arial"/>
                  <w:color w:val="000000"/>
                  <w:szCs w:val="18"/>
                  <w:lang w:val="en-US"/>
                </w:rPr>
                <w:delText>DC_5A_n260(2H)_UL_5A_n260H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57" w:author=" " w:date="2019-05-27T04:43:00Z"/>
              </w:rPr>
            </w:pPr>
            <w:del w:id="7058"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59" w:author=" " w:date="2019-05-27T04:43:00Z"/>
              </w:rPr>
            </w:pPr>
            <w:del w:id="7060"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061"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62" w:author=" " w:date="2019-05-27T04:43:00Z"/>
              </w:rPr>
            </w:pPr>
            <w:del w:id="7063"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64" w:author=" " w:date="2019-05-27T04:43:00Z"/>
              </w:rPr>
            </w:pPr>
            <w:del w:id="7065"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66" w:author=" " w:date="2019-05-27T04:43:00Z"/>
              </w:rPr>
            </w:pPr>
            <w:del w:id="7067"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7068"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69" w:author=" " w:date="2019-05-27T04:43:00Z"/>
              </w:rPr>
            </w:pPr>
            <w:del w:id="7070" w:author=" " w:date="2019-05-27T04:43:00Z">
              <w:r w:rsidRPr="00D339E0" w:rsidDel="00413606">
                <w:rPr>
                  <w:rFonts w:cs="Arial"/>
                  <w:color w:val="000000"/>
                  <w:szCs w:val="18"/>
                  <w:lang w:val="en-US"/>
                </w:rPr>
                <w:delText>DC_5A_</w:delText>
              </w:r>
              <w:r w:rsidRPr="00D339E0" w:rsidDel="00413606">
                <w:rPr>
                  <w:rFonts w:cs="Arial"/>
                  <w:bCs/>
                  <w:color w:val="000000"/>
                  <w:szCs w:val="18"/>
                  <w:lang w:val="en-US"/>
                </w:rPr>
                <w:delText>n260(2A-2H)_UL_5A_n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71" w:author=" " w:date="2019-05-27T04:43:00Z"/>
              </w:rPr>
            </w:pPr>
            <w:del w:id="7072"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73" w:author=" " w:date="2019-05-27T04:43:00Z"/>
              </w:rPr>
            </w:pPr>
            <w:del w:id="7074"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075" w:author=" " w:date="2019-05-27T04:43:00Z"/>
              </w:rPr>
            </w:pPr>
            <w:del w:id="7076" w:author=" " w:date="2019-05-27T04:43:00Z">
              <w:r w:rsidRPr="00582E84" w:rsidDel="00413606">
                <w:rPr>
                  <w:rFonts w:cs="Arial"/>
                  <w:szCs w:val="18"/>
                </w:rPr>
                <w:delText>TS38.101-3</w:delText>
              </w:r>
              <w:r w:rsidRPr="00582E84" w:rsidDel="00413606">
                <w:rPr>
                  <w:rStyle w:val="af2"/>
                  <w:rFonts w:cs="Arial"/>
                  <w:color w:val="auto"/>
                  <w:szCs w:val="18"/>
                  <w:u w:val="none"/>
                </w:rPr>
                <w:delText>: 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77" w:author=" " w:date="2019-05-27T04:43:00Z"/>
              </w:rPr>
            </w:pPr>
            <w:del w:id="7078"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79" w:author=" " w:date="2019-05-27T04:43:00Z"/>
              </w:rPr>
            </w:pPr>
            <w:del w:id="7080"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81" w:author=" " w:date="2019-05-27T04:43:00Z"/>
              </w:rPr>
            </w:pPr>
            <w:del w:id="7082"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7083"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84" w:author=" " w:date="2019-05-27T04:43:00Z"/>
              </w:rPr>
            </w:pPr>
            <w:del w:id="7085" w:author=" " w:date="2019-05-27T04:43:00Z">
              <w:r w:rsidRPr="00D339E0" w:rsidDel="00413606">
                <w:rPr>
                  <w:rFonts w:cs="Arial"/>
                  <w:color w:val="000000"/>
                  <w:szCs w:val="18"/>
                  <w:lang w:val="en-US"/>
                </w:rPr>
                <w:delText>DC_5A_</w:delText>
              </w:r>
              <w:r w:rsidRPr="00D339E0" w:rsidDel="00413606">
                <w:rPr>
                  <w:rFonts w:cs="Arial"/>
                  <w:bCs/>
                  <w:color w:val="000000"/>
                  <w:szCs w:val="18"/>
                  <w:lang w:val="en-US"/>
                </w:rPr>
                <w:delText>n260(2A-2H)_UL_5A_n</w:delText>
              </w:r>
              <w:r w:rsidRPr="00D339E0" w:rsidDel="00413606">
                <w:rPr>
                  <w:rFonts w:cs="Arial"/>
                  <w:color w:val="000000"/>
                  <w:szCs w:val="18"/>
                  <w:lang w:val="en-US"/>
                </w:rPr>
                <w:delText>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86" w:author=" " w:date="2019-05-27T04:43:00Z"/>
              </w:rPr>
            </w:pPr>
            <w:del w:id="7087"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88" w:author=" " w:date="2019-05-27T04:43:00Z"/>
              </w:rPr>
            </w:pPr>
            <w:del w:id="708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090"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91" w:author=" " w:date="2019-05-27T04:43:00Z"/>
              </w:rPr>
            </w:pPr>
            <w:del w:id="7092"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93" w:author=" " w:date="2019-05-27T04:43:00Z"/>
              </w:rPr>
            </w:pPr>
            <w:del w:id="7094"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95" w:author=" " w:date="2019-05-27T04:43:00Z"/>
              </w:rPr>
            </w:pPr>
            <w:del w:id="7096"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7097"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98" w:author=" " w:date="2019-05-27T04:43:00Z"/>
              </w:rPr>
            </w:pPr>
            <w:del w:id="7099" w:author=" " w:date="2019-05-27T04:43:00Z">
              <w:r w:rsidRPr="00D339E0" w:rsidDel="00413606">
                <w:rPr>
                  <w:rFonts w:cs="Arial"/>
                  <w:color w:val="000000"/>
                  <w:szCs w:val="18"/>
                  <w:lang w:val="en-US"/>
                </w:rPr>
                <w:delText>DC_5A_</w:delText>
              </w:r>
              <w:r w:rsidRPr="00D339E0" w:rsidDel="00413606">
                <w:rPr>
                  <w:rFonts w:cs="Arial"/>
                  <w:bCs/>
                  <w:color w:val="000000"/>
                  <w:szCs w:val="18"/>
                  <w:lang w:val="en-US"/>
                </w:rPr>
                <w:delText>n260(2A-2H)_UL_5A_n</w:delText>
              </w:r>
              <w:r w:rsidRPr="00D339E0" w:rsidDel="00413606">
                <w:rPr>
                  <w:rFonts w:cs="Arial"/>
                  <w:color w:val="000000"/>
                  <w:szCs w:val="18"/>
                  <w:lang w:val="en-US"/>
                </w:rPr>
                <w:delText>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00" w:author=" " w:date="2019-05-27T04:43:00Z"/>
              </w:rPr>
            </w:pPr>
            <w:del w:id="7101"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02" w:author=" " w:date="2019-05-27T04:43:00Z"/>
              </w:rPr>
            </w:pPr>
            <w:del w:id="710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104"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05" w:author=" " w:date="2019-05-27T04:43:00Z"/>
              </w:rPr>
            </w:pPr>
            <w:del w:id="7106"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107" w:author=" " w:date="2019-05-27T04:43:00Z"/>
              </w:rPr>
            </w:pPr>
            <w:del w:id="7108"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109" w:author=" " w:date="2019-05-27T04:43:00Z"/>
              </w:rPr>
            </w:pPr>
            <w:del w:id="7110"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711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112" w:author=" " w:date="2019-05-27T04:43:00Z"/>
              </w:rPr>
            </w:pPr>
            <w:del w:id="7113" w:author=" " w:date="2019-05-27T04:43:00Z">
              <w:r w:rsidRPr="00D339E0" w:rsidDel="00413606">
                <w:rPr>
                  <w:rFonts w:cs="Arial"/>
                  <w:color w:val="000000"/>
                  <w:szCs w:val="18"/>
                  <w:lang w:val="en-US"/>
                </w:rPr>
                <w:delText>DC_5A_n260O_UL_5A_n260A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14" w:author=" " w:date="2019-05-27T04:43:00Z"/>
              </w:rPr>
            </w:pPr>
            <w:del w:id="711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16" w:author=" " w:date="2019-05-27T04:43:00Z"/>
              </w:rPr>
            </w:pPr>
            <w:del w:id="711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118" w:author=" " w:date="2019-05-27T04:43:00Z"/>
              </w:rPr>
            </w:pPr>
            <w:del w:id="7119" w:author=" " w:date="2019-05-27T04:43:00Z">
              <w:r w:rsidRPr="00582E84" w:rsidDel="00413606">
                <w:rPr>
                  <w:rFonts w:cs="Arial"/>
                  <w:szCs w:val="18"/>
                </w:rPr>
                <w:delText>TS38.101-3</w:delText>
              </w:r>
              <w:r w:rsidRPr="00582E84" w:rsidDel="00413606">
                <w:rPr>
                  <w:rStyle w:val="af2"/>
                  <w:rFonts w:cs="Arial"/>
                  <w:color w:val="auto"/>
                  <w:szCs w:val="18"/>
                  <w:u w:val="none"/>
                </w:rPr>
                <w:delText xml:space="preserve">: </w:delText>
              </w:r>
              <w:r w:rsidRPr="00582E84"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20" w:author=" " w:date="2019-05-27T04:43:00Z"/>
              </w:rPr>
            </w:pPr>
            <w:del w:id="712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122" w:author=" " w:date="2019-05-27T04:43:00Z"/>
              </w:rPr>
            </w:pPr>
            <w:del w:id="7123"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124" w:author=" " w:date="2019-05-27T04:43:00Z"/>
              </w:rPr>
            </w:pPr>
            <w:del w:id="7125"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712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127" w:author=" " w:date="2019-05-27T04:43:00Z"/>
              </w:rPr>
            </w:pPr>
            <w:del w:id="7128" w:author=" " w:date="2019-05-27T04:43:00Z">
              <w:r w:rsidRPr="00D339E0" w:rsidDel="00413606">
                <w:rPr>
                  <w:rFonts w:cs="Arial"/>
                  <w:color w:val="000000"/>
                  <w:szCs w:val="18"/>
                  <w:lang w:val="en-US"/>
                </w:rPr>
                <w:delText>DC_5A_n260O_UL_5A_n260O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29" w:author=" " w:date="2019-05-27T04:43:00Z"/>
              </w:rPr>
            </w:pPr>
            <w:del w:id="713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31" w:author=" " w:date="2019-05-27T04:43:00Z"/>
              </w:rPr>
            </w:pPr>
            <w:del w:id="713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133"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34" w:author=" " w:date="2019-05-27T04:43:00Z"/>
              </w:rPr>
            </w:pPr>
            <w:del w:id="7135"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136" w:author=" " w:date="2019-05-27T04:43:00Z"/>
              </w:rPr>
            </w:pPr>
            <w:del w:id="7137"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138" w:author=" " w:date="2019-05-27T04:43:00Z"/>
              </w:rPr>
            </w:pPr>
            <w:del w:id="7139"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714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141" w:author=" " w:date="2019-05-27T04:43:00Z"/>
              </w:rPr>
            </w:pPr>
            <w:del w:id="7142" w:author=" " w:date="2019-05-27T04:43:00Z">
              <w:r w:rsidRPr="00D339E0" w:rsidDel="00413606">
                <w:rPr>
                  <w:rFonts w:cs="Arial"/>
                  <w:color w:val="000000"/>
                  <w:szCs w:val="18"/>
                  <w:lang w:val="en-US"/>
                </w:rPr>
                <w:delText>DC_5A_n260P_UL_5A_n260A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43" w:author=" " w:date="2019-05-27T04:43:00Z"/>
              </w:rPr>
            </w:pPr>
            <w:del w:id="714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45" w:author=" " w:date="2019-05-27T04:43:00Z"/>
              </w:rPr>
            </w:pPr>
            <w:del w:id="714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147" w:author=" " w:date="2019-05-27T04:43:00Z"/>
              </w:rPr>
            </w:pPr>
            <w:del w:id="7148" w:author=" " w:date="2019-05-27T04:43:00Z">
              <w:r w:rsidRPr="00582E84" w:rsidDel="00413606">
                <w:rPr>
                  <w:rFonts w:cs="Arial"/>
                  <w:szCs w:val="18"/>
                </w:rPr>
                <w:delText>TS38.101-3</w:delText>
              </w:r>
              <w:r w:rsidRPr="00582E84" w:rsidDel="00413606">
                <w:rPr>
                  <w:rStyle w:val="af2"/>
                  <w:rFonts w:cs="Arial"/>
                  <w:color w:val="auto"/>
                  <w:szCs w:val="18"/>
                  <w:u w:val="none"/>
                </w:rPr>
                <w:delText xml:space="preserve">: </w:delText>
              </w:r>
              <w:r w:rsidRPr="00582E84"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49" w:author=" " w:date="2019-05-27T04:43:00Z"/>
              </w:rPr>
            </w:pPr>
            <w:del w:id="715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151" w:author=" " w:date="2019-05-27T04:43:00Z"/>
              </w:rPr>
            </w:pPr>
            <w:del w:id="7152"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153" w:author=" " w:date="2019-05-27T04:43:00Z"/>
              </w:rPr>
            </w:pPr>
            <w:del w:id="7154"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715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156" w:author=" " w:date="2019-05-27T04:43:00Z"/>
              </w:rPr>
            </w:pPr>
            <w:del w:id="7157" w:author=" " w:date="2019-05-27T04:43:00Z">
              <w:r w:rsidRPr="00D339E0" w:rsidDel="00413606">
                <w:rPr>
                  <w:rFonts w:cs="Arial"/>
                  <w:color w:val="000000"/>
                  <w:szCs w:val="18"/>
                  <w:lang w:val="en-US"/>
                </w:rPr>
                <w:delText>DC_5A_n260P_UL_5A_n260O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58" w:author=" " w:date="2019-05-27T04:43:00Z"/>
              </w:rPr>
            </w:pPr>
            <w:del w:id="715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60" w:author=" " w:date="2019-05-27T04:43:00Z"/>
              </w:rPr>
            </w:pPr>
            <w:del w:id="716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162"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63" w:author=" " w:date="2019-05-27T04:43:00Z"/>
              </w:rPr>
            </w:pPr>
            <w:del w:id="7164"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165" w:author=" " w:date="2019-05-27T04:43:00Z"/>
              </w:rPr>
            </w:pPr>
            <w:del w:id="7166"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167" w:author=" " w:date="2019-05-27T04:43:00Z"/>
              </w:rPr>
            </w:pPr>
            <w:del w:id="7168"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7169"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170" w:author=" " w:date="2019-05-27T04:43:00Z"/>
              </w:rPr>
            </w:pPr>
            <w:del w:id="7171" w:author=" " w:date="2019-05-27T04:43:00Z">
              <w:r w:rsidRPr="00D339E0" w:rsidDel="00413606">
                <w:rPr>
                  <w:rFonts w:cs="Arial"/>
                  <w:color w:val="000000"/>
                  <w:szCs w:val="18"/>
                  <w:lang w:val="en-US"/>
                </w:rPr>
                <w:delText>DC_5A_n260P_UL_5A_n260P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72" w:author=" " w:date="2019-05-27T04:43:00Z"/>
              </w:rPr>
            </w:pPr>
            <w:del w:id="7173"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74" w:author=" " w:date="2019-05-27T04:43:00Z"/>
              </w:rPr>
            </w:pPr>
            <w:del w:id="717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176"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77" w:author=" " w:date="2019-05-27T04:43:00Z"/>
              </w:rPr>
            </w:pPr>
            <w:del w:id="7178"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179" w:author=" " w:date="2019-05-27T04:43:00Z"/>
              </w:rPr>
            </w:pPr>
            <w:del w:id="7180"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181" w:author=" " w:date="2019-05-27T04:43:00Z"/>
              </w:rPr>
            </w:pPr>
            <w:del w:id="7182"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7183"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184" w:author=" " w:date="2019-05-27T04:43:00Z"/>
              </w:rPr>
            </w:pPr>
            <w:del w:id="7185" w:author=" " w:date="2019-05-27T04:43:00Z">
              <w:r w:rsidRPr="00D339E0" w:rsidDel="00413606">
                <w:rPr>
                  <w:rFonts w:cs="Arial"/>
                  <w:color w:val="000000"/>
                  <w:szCs w:val="18"/>
                  <w:lang w:val="en-US"/>
                </w:rPr>
                <w:delText>DC_5A_n260Q_UL_5A_n260A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86" w:author=" " w:date="2019-05-27T04:43:00Z"/>
              </w:rPr>
            </w:pPr>
            <w:del w:id="7187"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88" w:author=" " w:date="2019-05-27T04:43:00Z"/>
              </w:rPr>
            </w:pPr>
            <w:del w:id="718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190" w:author=" " w:date="2019-05-27T04:43:00Z"/>
              </w:rPr>
            </w:pPr>
            <w:del w:id="7191" w:author=" " w:date="2019-05-27T04:43:00Z">
              <w:r w:rsidRPr="00582E84" w:rsidDel="00413606">
                <w:rPr>
                  <w:rFonts w:cs="Arial"/>
                  <w:szCs w:val="18"/>
                </w:rPr>
                <w:delText>TS38.101-3</w:delText>
              </w:r>
              <w:r w:rsidRPr="00582E84" w:rsidDel="00413606">
                <w:rPr>
                  <w:rStyle w:val="af2"/>
                  <w:rFonts w:cs="Arial"/>
                  <w:color w:val="auto"/>
                  <w:szCs w:val="18"/>
                  <w:u w:val="none"/>
                </w:rPr>
                <w:delText xml:space="preserve">: </w:delText>
              </w:r>
              <w:r w:rsidRPr="00582E84"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92" w:author=" " w:date="2019-05-27T04:43:00Z"/>
              </w:rPr>
            </w:pPr>
            <w:del w:id="7193"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194" w:author=" " w:date="2019-05-27T04:43:00Z"/>
              </w:rPr>
            </w:pPr>
            <w:del w:id="7195"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196" w:author=" " w:date="2019-05-27T04:43:00Z"/>
              </w:rPr>
            </w:pPr>
            <w:del w:id="7197"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7198"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199" w:author=" " w:date="2019-05-27T04:43:00Z"/>
              </w:rPr>
            </w:pPr>
            <w:del w:id="7200" w:author=" " w:date="2019-05-27T04:43:00Z">
              <w:r w:rsidRPr="00D339E0" w:rsidDel="00413606">
                <w:rPr>
                  <w:rFonts w:cs="Arial"/>
                  <w:color w:val="000000"/>
                  <w:szCs w:val="18"/>
                  <w:lang w:val="en-US"/>
                </w:rPr>
                <w:delText>DC_5A_n260Q_UL_5A_n260O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01" w:author=" " w:date="2019-05-27T04:43:00Z"/>
              </w:rPr>
            </w:pPr>
            <w:del w:id="7202"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03" w:author=" " w:date="2019-05-27T04:43:00Z"/>
              </w:rPr>
            </w:pPr>
            <w:del w:id="7204"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205"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06" w:author=" " w:date="2019-05-27T04:43:00Z"/>
              </w:rPr>
            </w:pPr>
            <w:del w:id="7207"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208" w:author=" " w:date="2019-05-27T04:43:00Z"/>
              </w:rPr>
            </w:pPr>
            <w:del w:id="7209"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210" w:author=" " w:date="2019-05-27T04:43:00Z"/>
              </w:rPr>
            </w:pPr>
            <w:del w:id="7211"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7212"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213" w:author=" " w:date="2019-05-27T04:43:00Z"/>
              </w:rPr>
            </w:pPr>
            <w:del w:id="7214" w:author=" " w:date="2019-05-27T04:43:00Z">
              <w:r w:rsidRPr="00D339E0" w:rsidDel="00413606">
                <w:rPr>
                  <w:rFonts w:cs="Arial"/>
                  <w:color w:val="000000"/>
                  <w:szCs w:val="18"/>
                  <w:lang w:val="en-US"/>
                </w:rPr>
                <w:delText>DC_5A_n260Q_UL_5A_n260P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15" w:author=" " w:date="2019-05-27T04:43:00Z"/>
              </w:rPr>
            </w:pPr>
            <w:del w:id="7216"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17" w:author=" " w:date="2019-05-27T04:43:00Z"/>
              </w:rPr>
            </w:pPr>
            <w:del w:id="7218"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219"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20" w:author=" " w:date="2019-05-27T04:43:00Z"/>
              </w:rPr>
            </w:pPr>
            <w:del w:id="7221"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222" w:author=" " w:date="2019-05-27T04:43:00Z"/>
              </w:rPr>
            </w:pPr>
            <w:del w:id="7223"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224" w:author=" " w:date="2019-05-27T04:43:00Z"/>
              </w:rPr>
            </w:pPr>
            <w:del w:id="7225"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722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227" w:author=" " w:date="2019-05-27T04:43:00Z"/>
              </w:rPr>
            </w:pPr>
            <w:del w:id="7228" w:author=" " w:date="2019-05-27T04:43:00Z">
              <w:r w:rsidRPr="00D339E0" w:rsidDel="00413606">
                <w:rPr>
                  <w:rFonts w:cs="Arial"/>
                  <w:color w:val="000000"/>
                  <w:szCs w:val="18"/>
                  <w:lang w:val="en-US"/>
                </w:rPr>
                <w:delText>DC_5A_n260Q_UL_5A_n260Q</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29" w:author=" " w:date="2019-05-27T04:43:00Z"/>
              </w:rPr>
            </w:pPr>
            <w:del w:id="723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31" w:author=" " w:date="2019-05-27T04:43:00Z"/>
              </w:rPr>
            </w:pPr>
            <w:del w:id="723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233"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34" w:author=" " w:date="2019-05-27T04:43:00Z"/>
              </w:rPr>
            </w:pPr>
            <w:del w:id="7235"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236" w:author=" " w:date="2019-05-27T04:43:00Z"/>
              </w:rPr>
            </w:pPr>
            <w:del w:id="7237"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238" w:author=" " w:date="2019-05-27T04:43:00Z"/>
              </w:rPr>
            </w:pPr>
            <w:del w:id="7239"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724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241" w:author=" " w:date="2019-05-27T04:43:00Z"/>
              </w:rPr>
            </w:pPr>
            <w:del w:id="7242" w:author=" " w:date="2019-05-27T04:43:00Z">
              <w:r w:rsidRPr="00D339E0" w:rsidDel="00413606">
                <w:rPr>
                  <w:rFonts w:cs="Arial"/>
                  <w:color w:val="000000"/>
                  <w:szCs w:val="18"/>
                  <w:lang w:val="en-US"/>
                </w:rPr>
                <w:delText>DC_5A_n260(A-P-Q)_UL_5A_n260A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43" w:author=" " w:date="2019-05-27T04:43:00Z"/>
              </w:rPr>
            </w:pPr>
            <w:del w:id="724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45" w:author=" " w:date="2019-05-27T04:43:00Z"/>
              </w:rPr>
            </w:pPr>
            <w:del w:id="724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247" w:author=" " w:date="2019-05-27T04:43:00Z"/>
              </w:rPr>
            </w:pPr>
            <w:del w:id="7248" w:author=" " w:date="2019-05-27T04:43:00Z">
              <w:r w:rsidRPr="00582E84" w:rsidDel="00413606">
                <w:rPr>
                  <w:rFonts w:cs="Arial"/>
                  <w:szCs w:val="18"/>
                </w:rPr>
                <w:delText>TS38.101-3</w:delText>
              </w:r>
              <w:r w:rsidRPr="00582E84" w:rsidDel="00413606">
                <w:rPr>
                  <w:rStyle w:val="af2"/>
                  <w:rFonts w:cs="Arial"/>
                  <w:color w:val="auto"/>
                  <w:szCs w:val="18"/>
                  <w:u w:val="none"/>
                </w:rPr>
                <w:delText xml:space="preserve">: </w:delText>
              </w:r>
              <w:r w:rsidRPr="00582E84" w:rsidDel="00413606">
                <w:rPr>
                  <w:rFonts w:cs="Arial"/>
                  <w:szCs w:val="18"/>
                </w:rPr>
                <w:delText>R4-1901441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49" w:author=" " w:date="2019-05-27T04:43:00Z"/>
              </w:rPr>
            </w:pPr>
            <w:del w:id="725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251" w:author=" " w:date="2019-05-27T04:43:00Z"/>
              </w:rPr>
            </w:pPr>
            <w:del w:id="7252"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253" w:author=" " w:date="2019-05-27T04:43:00Z"/>
              </w:rPr>
            </w:pPr>
            <w:del w:id="7254"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725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256" w:author=" " w:date="2019-05-27T04:43:00Z"/>
              </w:rPr>
            </w:pPr>
            <w:del w:id="7257" w:author=" " w:date="2019-05-27T04:43:00Z">
              <w:r w:rsidRPr="00D339E0" w:rsidDel="00413606">
                <w:rPr>
                  <w:rFonts w:cs="Arial"/>
                  <w:color w:val="000000"/>
                  <w:szCs w:val="18"/>
                  <w:lang w:val="en-US"/>
                </w:rPr>
                <w:delText>DC_5A_n260(A-P-Q)_UL_5A_n260O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58" w:author=" " w:date="2019-05-27T04:43:00Z"/>
              </w:rPr>
            </w:pPr>
            <w:del w:id="725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60" w:author=" " w:date="2019-05-27T04:43:00Z"/>
              </w:rPr>
            </w:pPr>
            <w:del w:id="726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262"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63" w:author=" " w:date="2019-05-27T04:43:00Z"/>
              </w:rPr>
            </w:pPr>
            <w:del w:id="7264"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265" w:author=" " w:date="2019-05-27T04:43:00Z"/>
              </w:rPr>
            </w:pPr>
            <w:del w:id="7266"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267" w:author=" " w:date="2019-05-27T04:43:00Z"/>
              </w:rPr>
            </w:pPr>
            <w:del w:id="7268"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7269"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270" w:author=" " w:date="2019-05-27T04:43:00Z"/>
              </w:rPr>
            </w:pPr>
            <w:del w:id="7271" w:author=" " w:date="2019-05-27T04:43:00Z">
              <w:r w:rsidRPr="00D339E0" w:rsidDel="00413606">
                <w:rPr>
                  <w:rFonts w:cs="Arial"/>
                  <w:color w:val="000000"/>
                  <w:szCs w:val="18"/>
                  <w:lang w:val="en-US"/>
                </w:rPr>
                <w:delText>DC_5A_n260(A-P-Q)_UL_5A_n260P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72" w:author=" " w:date="2019-05-27T04:43:00Z"/>
              </w:rPr>
            </w:pPr>
            <w:del w:id="7273"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74" w:author=" " w:date="2019-05-27T04:43:00Z"/>
              </w:rPr>
            </w:pPr>
            <w:del w:id="727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276"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77" w:author=" " w:date="2019-05-27T04:43:00Z"/>
              </w:rPr>
            </w:pPr>
            <w:del w:id="7278"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279" w:author=" " w:date="2019-05-27T04:43:00Z"/>
              </w:rPr>
            </w:pPr>
            <w:del w:id="7280"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281" w:author=" " w:date="2019-05-27T04:43:00Z"/>
              </w:rPr>
            </w:pPr>
            <w:del w:id="7282"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7283"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284" w:author=" " w:date="2019-05-27T04:43:00Z"/>
              </w:rPr>
            </w:pPr>
            <w:del w:id="7285" w:author=" " w:date="2019-05-27T04:43:00Z">
              <w:r w:rsidRPr="00D339E0" w:rsidDel="00413606">
                <w:rPr>
                  <w:rFonts w:cs="Arial"/>
                  <w:color w:val="000000"/>
                  <w:szCs w:val="18"/>
                  <w:lang w:val="en-US"/>
                </w:rPr>
                <w:delText>DC_5A_n260(A-P-Q)_UL_5A_n260Q</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86" w:author=" " w:date="2019-05-27T04:43:00Z"/>
              </w:rPr>
            </w:pPr>
            <w:del w:id="7287"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88" w:author=" " w:date="2019-05-27T04:43:00Z"/>
              </w:rPr>
            </w:pPr>
            <w:del w:id="728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290"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91" w:author=" " w:date="2019-05-27T04:43:00Z"/>
              </w:rPr>
            </w:pPr>
            <w:del w:id="7292"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293" w:author=" " w:date="2019-05-27T04:43:00Z"/>
              </w:rPr>
            </w:pPr>
            <w:del w:id="7294"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295" w:author=" " w:date="2019-05-27T04:43:00Z"/>
              </w:rPr>
            </w:pPr>
            <w:del w:id="7296"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7297"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298" w:author=" " w:date="2019-05-27T04:43:00Z"/>
              </w:rPr>
            </w:pPr>
            <w:del w:id="7299" w:author=" " w:date="2019-05-27T04:43:00Z">
              <w:r w:rsidRPr="00D339E0" w:rsidDel="00413606">
                <w:rPr>
                  <w:rFonts w:cs="Arial"/>
                  <w:color w:val="000000"/>
                  <w:szCs w:val="18"/>
                  <w:lang w:val="en-US"/>
                </w:rPr>
                <w:lastRenderedPageBreak/>
                <w:delText>DC_5A_n260(3A-O-P)_UL_5A_n260A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00" w:author=" " w:date="2019-05-27T04:43:00Z"/>
              </w:rPr>
            </w:pPr>
            <w:del w:id="7301"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02" w:author=" " w:date="2019-05-27T04:43:00Z"/>
              </w:rPr>
            </w:pPr>
            <w:del w:id="730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304" w:author=" " w:date="2019-05-27T04:43:00Z"/>
              </w:rPr>
            </w:pPr>
            <w:del w:id="7305" w:author=" " w:date="2019-05-27T04:43:00Z">
              <w:r w:rsidRPr="00582E84" w:rsidDel="00413606">
                <w:rPr>
                  <w:rFonts w:cs="Arial"/>
                  <w:szCs w:val="18"/>
                </w:rPr>
                <w:delText>TS38.101-3</w:delText>
              </w:r>
              <w:r w:rsidRPr="00582E84" w:rsidDel="00413606">
                <w:rPr>
                  <w:rStyle w:val="af2"/>
                  <w:rFonts w:cs="Arial"/>
                  <w:color w:val="auto"/>
                  <w:szCs w:val="18"/>
                  <w:u w:val="none"/>
                </w:rPr>
                <w:delText xml:space="preserve">: </w:delText>
              </w:r>
              <w:r w:rsidRPr="00582E84" w:rsidDel="00413606">
                <w:rPr>
                  <w:rFonts w:cs="Arial"/>
                  <w:szCs w:val="18"/>
                </w:rPr>
                <w:delText>R4-1901441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06" w:author=" " w:date="2019-05-27T04:43:00Z"/>
              </w:rPr>
            </w:pPr>
            <w:del w:id="7307"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08" w:author=" " w:date="2019-05-27T04:43:00Z"/>
              </w:rPr>
            </w:pPr>
            <w:del w:id="7309"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10" w:author=" " w:date="2019-05-27T04:43:00Z"/>
              </w:rPr>
            </w:pPr>
            <w:del w:id="7311"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7312"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13" w:author=" " w:date="2019-05-27T04:43:00Z"/>
              </w:rPr>
            </w:pPr>
            <w:del w:id="7314" w:author=" " w:date="2019-05-27T04:43:00Z">
              <w:r w:rsidRPr="00D339E0" w:rsidDel="00413606">
                <w:rPr>
                  <w:rFonts w:cs="Arial"/>
                  <w:color w:val="000000"/>
                  <w:szCs w:val="18"/>
                  <w:lang w:val="en-US"/>
                </w:rPr>
                <w:delText>DC_5A_n260(3A-O-P)_UL_5A_n260O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15" w:author=" " w:date="2019-05-27T04:43:00Z"/>
              </w:rPr>
            </w:pPr>
            <w:del w:id="7316"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17" w:author=" " w:date="2019-05-27T04:43:00Z"/>
              </w:rPr>
            </w:pPr>
            <w:del w:id="7318"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319"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20" w:author=" " w:date="2019-05-27T04:43:00Z"/>
              </w:rPr>
            </w:pPr>
            <w:del w:id="7321"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22" w:author=" " w:date="2019-05-27T04:43:00Z"/>
              </w:rPr>
            </w:pPr>
            <w:del w:id="7323"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24" w:author=" " w:date="2019-05-27T04:43:00Z"/>
              </w:rPr>
            </w:pPr>
            <w:del w:id="7325"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732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27" w:author=" " w:date="2019-05-27T04:43:00Z"/>
              </w:rPr>
            </w:pPr>
            <w:del w:id="7328" w:author=" " w:date="2019-05-27T04:43:00Z">
              <w:r w:rsidRPr="00D339E0" w:rsidDel="00413606">
                <w:rPr>
                  <w:rFonts w:cs="Arial"/>
                  <w:color w:val="000000"/>
                  <w:szCs w:val="18"/>
                  <w:lang w:val="en-US"/>
                </w:rPr>
                <w:delText>DC_5A_n260(3A-O-P)_UL_5A_n260P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29" w:author=" " w:date="2019-05-27T04:43:00Z"/>
              </w:rPr>
            </w:pPr>
            <w:del w:id="733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31" w:author=" " w:date="2019-05-27T04:43:00Z"/>
              </w:rPr>
            </w:pPr>
            <w:del w:id="733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333"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34" w:author=" " w:date="2019-05-27T04:43:00Z"/>
              </w:rPr>
            </w:pPr>
            <w:del w:id="7335"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36" w:author=" " w:date="2019-05-27T04:43:00Z"/>
              </w:rPr>
            </w:pPr>
            <w:del w:id="7337"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38" w:author=" " w:date="2019-05-27T04:43:00Z"/>
              </w:rPr>
            </w:pPr>
            <w:del w:id="7339"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734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41" w:author=" " w:date="2019-05-27T04:43:00Z"/>
              </w:rPr>
            </w:pPr>
            <w:del w:id="7342" w:author=" " w:date="2019-05-27T04:43:00Z">
              <w:r w:rsidRPr="00D339E0" w:rsidDel="00413606">
                <w:rPr>
                  <w:rFonts w:cs="Arial"/>
                  <w:color w:val="000000"/>
                  <w:szCs w:val="18"/>
                  <w:lang w:val="en-US"/>
                </w:rPr>
                <w:delText>DC_5A_n260(4A-2O)_UL_5A_n260A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43" w:author=" " w:date="2019-05-27T04:43:00Z"/>
              </w:rPr>
            </w:pPr>
            <w:del w:id="734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345" w:author=" " w:date="2019-05-27T04:43:00Z"/>
              </w:rPr>
            </w:pPr>
            <w:del w:id="7346" w:author=" " w:date="2019-05-27T04:43:00Z">
              <w:r w:rsidRPr="00582E84"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347" w:author=" " w:date="2019-05-27T04:43:00Z"/>
              </w:rPr>
            </w:pPr>
            <w:del w:id="7348" w:author=" " w:date="2019-05-27T04:43:00Z">
              <w:r w:rsidRPr="00582E84" w:rsidDel="00413606">
                <w:rPr>
                  <w:rFonts w:cs="Arial"/>
                  <w:szCs w:val="18"/>
                </w:rPr>
                <w:delText>TS38.101-3</w:delText>
              </w:r>
              <w:r w:rsidRPr="00582E84" w:rsidDel="00413606">
                <w:rPr>
                  <w:rStyle w:val="af2"/>
                  <w:rFonts w:cs="Arial"/>
                  <w:color w:val="auto"/>
                  <w:szCs w:val="18"/>
                  <w:u w:val="none"/>
                </w:rPr>
                <w:delText>: 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49" w:author=" " w:date="2019-05-27T04:43:00Z"/>
              </w:rPr>
            </w:pPr>
            <w:del w:id="735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51" w:author=" " w:date="2019-05-27T04:43:00Z"/>
              </w:rPr>
            </w:pPr>
            <w:del w:id="7352"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53" w:author=" " w:date="2019-05-27T04:43:00Z"/>
              </w:rPr>
            </w:pPr>
            <w:del w:id="7354" w:author=" " w:date="2019-05-27T04:43:00Z">
              <w:r w:rsidRPr="00D339E0" w:rsidDel="00413606">
                <w:rPr>
                  <w:rFonts w:cs="Arial"/>
                  <w:color w:val="000000"/>
                  <w:szCs w:val="18"/>
                  <w:lang w:val="en-US"/>
                </w:rPr>
                <w:delText>None</w:delText>
              </w:r>
            </w:del>
          </w:p>
        </w:tc>
      </w:tr>
      <w:tr w:rsidR="00582E84" w:rsidRPr="008F103D" w:rsidDel="00413606" w:rsidTr="004C693F">
        <w:trPr>
          <w:gridBefore w:val="1"/>
          <w:wBefore w:w="6" w:type="pct"/>
          <w:cantSplit/>
          <w:del w:id="735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56" w:author=" " w:date="2019-05-27T04:43:00Z"/>
              </w:rPr>
            </w:pPr>
            <w:del w:id="7357" w:author=" " w:date="2019-05-27T04:43:00Z">
              <w:r w:rsidRPr="00D339E0" w:rsidDel="00413606">
                <w:rPr>
                  <w:rFonts w:cs="Arial"/>
                  <w:color w:val="000000"/>
                  <w:szCs w:val="18"/>
                  <w:lang w:val="en-US"/>
                </w:rPr>
                <w:delText>DC_5A_n260(4A-2O)_UL_5A_n260O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58" w:author=" " w:date="2019-05-27T04:43:00Z"/>
              </w:rPr>
            </w:pPr>
            <w:del w:id="735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60" w:author=" " w:date="2019-05-27T04:43:00Z"/>
              </w:rPr>
            </w:pPr>
            <w:del w:id="736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362"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63" w:author=" " w:date="2019-05-27T04:43:00Z"/>
              </w:rPr>
            </w:pPr>
            <w:del w:id="7364"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65" w:author=" " w:date="2019-05-27T04:43:00Z"/>
              </w:rPr>
            </w:pPr>
            <w:del w:id="7366"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67" w:author=" " w:date="2019-05-27T04:43:00Z"/>
              </w:rPr>
            </w:pPr>
            <w:del w:id="7368" w:author=" " w:date="2019-05-27T04:43:00Z">
              <w:r w:rsidRPr="00D339E0" w:rsidDel="00413606">
                <w:rPr>
                  <w:rFonts w:cs="Arial"/>
                  <w:color w:val="000000"/>
                  <w:szCs w:val="18"/>
                  <w:lang w:val="en-US"/>
                </w:rPr>
                <w:delText>UL CA is ongoing</w:delText>
              </w:r>
            </w:del>
          </w:p>
        </w:tc>
      </w:tr>
      <w:tr w:rsidR="00582E84" w:rsidRPr="008F103D" w:rsidDel="00413606" w:rsidTr="004C693F">
        <w:trPr>
          <w:gridBefore w:val="1"/>
          <w:wBefore w:w="6" w:type="pct"/>
          <w:cantSplit/>
          <w:del w:id="7369"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7370" w:author=" " w:date="2019-05-27T04:43:00Z"/>
                <w:rFonts w:ascii="Arial" w:hAnsi="Arial" w:cs="Arial"/>
                <w:sz w:val="18"/>
                <w:szCs w:val="18"/>
                <w:lang w:val="sv-SE" w:eastAsia="ja-JP"/>
              </w:rPr>
            </w:pPr>
            <w:del w:id="7371"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eastAsia="SimSun" w:hAnsi="Arial" w:cs="Arial"/>
                  <w:sz w:val="18"/>
                  <w:szCs w:val="18"/>
                  <w:lang w:val="en-US"/>
                </w:rPr>
                <w:delText>5</w:delText>
              </w:r>
              <w:r w:rsidRPr="00D339E0" w:rsidDel="00413606">
                <w:rPr>
                  <w:rFonts w:ascii="Arial" w:hAnsi="Arial" w:cs="Arial"/>
                  <w:sz w:val="18"/>
                  <w:szCs w:val="18"/>
                  <w:lang w:val="sv-SE" w:eastAsia="ja-JP"/>
                </w:rPr>
                <w:delText>A-n261(A-2D-A) _UL_5A-n261A</w:delText>
              </w:r>
            </w:del>
          </w:p>
          <w:p w:rsidR="00582E84" w:rsidRPr="008F103D" w:rsidDel="00413606" w:rsidRDefault="00582E84" w:rsidP="003F007F">
            <w:pPr>
              <w:pStyle w:val="TAL"/>
              <w:rPr>
                <w:del w:id="7372"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73" w:author=" " w:date="2019-05-27T04:43:00Z"/>
              </w:rPr>
            </w:pPr>
            <w:del w:id="737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75" w:author=" " w:date="2019-05-27T04:43:00Z"/>
              </w:rPr>
            </w:pPr>
            <w:del w:id="737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377" w:author=" " w:date="2019-05-27T04:43:00Z"/>
              </w:rPr>
            </w:pPr>
            <w:del w:id="7378" w:author=" " w:date="2019-05-27T04:43:00Z">
              <w:r w:rsidRPr="00582E84" w:rsidDel="00413606">
                <w:rPr>
                  <w:rFonts w:cs="Arial"/>
                  <w:szCs w:val="18"/>
                  <w:lang w:eastAsia="ja-JP"/>
                </w:rPr>
                <w:delText xml:space="preserve">TR </w:delText>
              </w:r>
              <w:r w:rsidRPr="00582E84" w:rsidDel="00413606">
                <w:rPr>
                  <w:rFonts w:cs="Arial"/>
                  <w:szCs w:val="18"/>
                </w:rPr>
                <w:delText xml:space="preserve">37.716-11-11: </w:delText>
              </w:r>
              <w:r w:rsidRPr="00582E84"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79" w:author=" " w:date="2019-05-27T04:43:00Z"/>
              </w:rPr>
            </w:pPr>
            <w:del w:id="738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81" w:author=" " w:date="2019-05-27T04:43:00Z"/>
              </w:rPr>
            </w:pPr>
            <w:del w:id="7382" w:author=" " w:date="2019-05-27T04:43:00Z">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83" w:author=" " w:date="2019-05-27T04:43:00Z"/>
              </w:rPr>
            </w:pPr>
            <w:del w:id="738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738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7386" w:author=" " w:date="2019-05-27T04:43:00Z"/>
                <w:rFonts w:ascii="Arial" w:hAnsi="Arial" w:cs="Arial"/>
                <w:sz w:val="18"/>
                <w:szCs w:val="18"/>
                <w:lang w:val="sv-SE" w:eastAsia="ja-JP"/>
              </w:rPr>
            </w:pPr>
            <w:del w:id="7387"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eastAsia="ja-JP"/>
                </w:rPr>
                <w:delText>5A-n261(A-2G-2O-A) _UL_5A-n261A</w:delText>
              </w:r>
            </w:del>
          </w:p>
          <w:p w:rsidR="00582E84" w:rsidRPr="008F103D" w:rsidDel="00413606" w:rsidRDefault="00582E84" w:rsidP="003F007F">
            <w:pPr>
              <w:pStyle w:val="TAL"/>
              <w:rPr>
                <w:del w:id="7388"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89" w:author=" " w:date="2019-05-27T04:43:00Z"/>
              </w:rPr>
            </w:pPr>
            <w:del w:id="739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91" w:author=" " w:date="2019-05-27T04:43:00Z"/>
              </w:rPr>
            </w:pPr>
            <w:del w:id="739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393" w:author=" " w:date="2019-05-27T04:43:00Z"/>
              </w:rPr>
            </w:pPr>
            <w:del w:id="7394" w:author=" " w:date="2019-05-27T04:43:00Z">
              <w:r w:rsidRPr="00582E84" w:rsidDel="00413606">
                <w:rPr>
                  <w:rFonts w:cs="Arial"/>
                  <w:szCs w:val="18"/>
                  <w:lang w:eastAsia="ja-JP"/>
                </w:rPr>
                <w:delText xml:space="preserve">TR </w:delText>
              </w:r>
              <w:r w:rsidRPr="00582E84" w:rsidDel="00413606">
                <w:rPr>
                  <w:rFonts w:cs="Arial"/>
                  <w:szCs w:val="18"/>
                </w:rPr>
                <w:delText xml:space="preserve">37.716-11-11: </w:delText>
              </w:r>
              <w:r w:rsidRPr="00582E84"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95" w:author=" " w:date="2019-05-27T04:43:00Z"/>
              </w:rPr>
            </w:pPr>
            <w:del w:id="739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97" w:author=" " w:date="2019-05-27T04:43:00Z"/>
              </w:rPr>
            </w:pPr>
            <w:del w:id="7398"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99" w:author=" " w:date="2019-05-27T04:43:00Z"/>
              </w:rPr>
            </w:pPr>
            <w:del w:id="740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7401"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02" w:author=" " w:date="2019-05-27T04:43:00Z"/>
              </w:rPr>
            </w:pPr>
            <w:del w:id="7403"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5A-n261(A-3G-O-A)</w:delText>
              </w:r>
              <w:r w:rsidRPr="00D339E0" w:rsidDel="00413606">
                <w:rPr>
                  <w:rFonts w:eastAsia="SimSun" w:cs="Arial"/>
                  <w:szCs w:val="18"/>
                  <w:lang w:eastAsia="zh-CN"/>
                </w:rPr>
                <w:delText xml:space="preserve"> </w:delText>
              </w:r>
              <w:r w:rsidRPr="00D339E0" w:rsidDel="00413606">
                <w:rPr>
                  <w:rFonts w:cs="Arial"/>
                  <w:szCs w:val="18"/>
                  <w:lang w:val="sv-SE" w:eastAsia="ja-JP"/>
                </w:rPr>
                <w:delText>_UL_5A-n261A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04" w:author=" " w:date="2019-05-27T04:43:00Z"/>
              </w:rPr>
            </w:pPr>
            <w:del w:id="740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06" w:author=" " w:date="2019-05-27T04:43:00Z"/>
              </w:rPr>
            </w:pPr>
            <w:del w:id="740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408" w:author=" " w:date="2019-05-27T04:43:00Z"/>
              </w:rPr>
            </w:pPr>
            <w:del w:id="7409" w:author=" " w:date="2019-05-27T04:43:00Z">
              <w:r w:rsidRPr="00582E84" w:rsidDel="00413606">
                <w:rPr>
                  <w:rFonts w:cs="Arial"/>
                  <w:szCs w:val="18"/>
                  <w:lang w:eastAsia="ja-JP"/>
                </w:rPr>
                <w:delText xml:space="preserve">TR </w:delText>
              </w:r>
              <w:r w:rsidRPr="00582E84" w:rsidDel="00413606">
                <w:rPr>
                  <w:rFonts w:cs="Arial"/>
                  <w:szCs w:val="18"/>
                </w:rPr>
                <w:delText xml:space="preserve">37.716-11-11: </w:delText>
              </w:r>
              <w:r w:rsidRPr="00582E84"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10" w:author=" " w:date="2019-05-27T04:43:00Z"/>
              </w:rPr>
            </w:pPr>
            <w:del w:id="741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12" w:author=" " w:date="2019-05-27T04:43:00Z"/>
              </w:rPr>
            </w:pPr>
            <w:del w:id="7413"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14" w:author=" " w:date="2019-05-27T04:43:00Z"/>
              </w:rPr>
            </w:pPr>
            <w:del w:id="741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7416"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7417" w:author=" " w:date="2019-05-27T04:43:00Z"/>
                <w:rFonts w:ascii="Arial" w:hAnsi="Arial" w:cs="Arial"/>
                <w:sz w:val="18"/>
                <w:szCs w:val="18"/>
                <w:lang w:val="sv-SE" w:eastAsia="ja-JP"/>
              </w:rPr>
            </w:pPr>
            <w:del w:id="7418"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eastAsia="SimSun" w:hAnsi="Arial" w:cs="Arial"/>
                  <w:sz w:val="18"/>
                  <w:szCs w:val="18"/>
                  <w:lang w:val="en-US"/>
                </w:rPr>
                <w:delText>5</w:delText>
              </w:r>
              <w:r w:rsidRPr="00D339E0" w:rsidDel="00413606">
                <w:rPr>
                  <w:rFonts w:ascii="Arial" w:hAnsi="Arial" w:cs="Arial"/>
                  <w:sz w:val="18"/>
                  <w:szCs w:val="18"/>
                  <w:lang w:val="sv-SE" w:eastAsia="ja-JP"/>
                </w:rPr>
                <w:delText>A-n261(A-4G-A) _UL_5A-n261A</w:delText>
              </w:r>
            </w:del>
          </w:p>
          <w:p w:rsidR="00582E84" w:rsidRPr="008F103D" w:rsidDel="00413606" w:rsidRDefault="00582E84" w:rsidP="003F007F">
            <w:pPr>
              <w:pStyle w:val="TAL"/>
              <w:rPr>
                <w:del w:id="7419"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20" w:author=" " w:date="2019-05-27T04:43:00Z"/>
              </w:rPr>
            </w:pPr>
            <w:del w:id="7421"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22" w:author=" " w:date="2019-05-27T04:43:00Z"/>
              </w:rPr>
            </w:pPr>
            <w:del w:id="742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424" w:author=" " w:date="2019-05-27T04:43:00Z"/>
              </w:rPr>
            </w:pPr>
            <w:del w:id="7425" w:author=" " w:date="2019-05-27T04:43:00Z">
              <w:r w:rsidRPr="00582E84" w:rsidDel="00413606">
                <w:rPr>
                  <w:rFonts w:cs="Arial"/>
                  <w:szCs w:val="18"/>
                  <w:lang w:eastAsia="ja-JP"/>
                </w:rPr>
                <w:delText xml:space="preserve">TR </w:delText>
              </w:r>
              <w:r w:rsidRPr="00582E84" w:rsidDel="00413606">
                <w:rPr>
                  <w:rFonts w:cs="Arial"/>
                  <w:szCs w:val="18"/>
                </w:rPr>
                <w:delText xml:space="preserve">37.716-11-11: </w:delText>
              </w:r>
              <w:r w:rsidRPr="00582E84"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26" w:author=" " w:date="2019-05-27T04:43:00Z"/>
              </w:rPr>
            </w:pPr>
            <w:del w:id="7427"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28" w:author=" " w:date="2019-05-27T04:43:00Z"/>
              </w:rPr>
            </w:pPr>
            <w:del w:id="7429"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30" w:author=" " w:date="2019-05-27T04:43:00Z"/>
              </w:rPr>
            </w:pPr>
            <w:del w:id="7431"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7432"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7433" w:author=" " w:date="2019-05-27T04:43:00Z"/>
                <w:rFonts w:ascii="Arial" w:hAnsi="Arial" w:cs="Arial"/>
                <w:sz w:val="18"/>
                <w:szCs w:val="18"/>
                <w:lang w:val="sv-SE" w:eastAsia="ja-JP"/>
              </w:rPr>
            </w:pPr>
            <w:del w:id="7434"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eastAsia="ja-JP"/>
                </w:rPr>
                <w:delText>5A-n261(A-2H-A) _UL_5A-n261A</w:delText>
              </w:r>
            </w:del>
          </w:p>
          <w:p w:rsidR="00582E84" w:rsidRPr="008F103D" w:rsidDel="00413606" w:rsidRDefault="00582E84" w:rsidP="003F007F">
            <w:pPr>
              <w:pStyle w:val="TAL"/>
              <w:rPr>
                <w:del w:id="7435"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36" w:author=" " w:date="2019-05-27T04:43:00Z"/>
              </w:rPr>
            </w:pPr>
            <w:del w:id="7437"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38" w:author=" " w:date="2019-05-27T04:43:00Z"/>
              </w:rPr>
            </w:pPr>
            <w:del w:id="743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440" w:author=" " w:date="2019-05-27T04:43:00Z"/>
              </w:rPr>
            </w:pPr>
            <w:del w:id="7441" w:author=" " w:date="2019-05-27T04:43:00Z">
              <w:r w:rsidRPr="00582E84" w:rsidDel="00413606">
                <w:rPr>
                  <w:rFonts w:cs="Arial"/>
                  <w:szCs w:val="18"/>
                  <w:lang w:eastAsia="ja-JP"/>
                </w:rPr>
                <w:delText xml:space="preserve">TR </w:delText>
              </w:r>
              <w:r w:rsidRPr="00582E84" w:rsidDel="00413606">
                <w:rPr>
                  <w:rFonts w:cs="Arial"/>
                  <w:szCs w:val="18"/>
                </w:rPr>
                <w:delText xml:space="preserve">37.716-11-11: </w:delText>
              </w:r>
              <w:r w:rsidRPr="00582E84"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42" w:author=" " w:date="2019-05-27T04:43:00Z"/>
              </w:rPr>
            </w:pPr>
            <w:del w:id="7443"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44" w:author=" " w:date="2019-05-27T04:43:00Z"/>
              </w:rPr>
            </w:pPr>
            <w:del w:id="7445"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46" w:author=" " w:date="2019-05-27T04:43:00Z"/>
              </w:rPr>
            </w:pPr>
            <w:del w:id="7447"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7448"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7449" w:author=" " w:date="2019-05-27T04:43:00Z"/>
                <w:rFonts w:ascii="Arial" w:hAnsi="Arial" w:cs="Arial"/>
                <w:sz w:val="18"/>
                <w:szCs w:val="18"/>
                <w:lang w:val="sv-SE" w:eastAsia="ja-JP"/>
              </w:rPr>
            </w:pPr>
            <w:del w:id="7450"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eastAsia="SimSun" w:hAnsi="Arial" w:cs="Arial"/>
                  <w:sz w:val="18"/>
                  <w:szCs w:val="18"/>
                  <w:lang w:val="en-US"/>
                </w:rPr>
                <w:delText>5</w:delText>
              </w:r>
              <w:r w:rsidRPr="00D339E0" w:rsidDel="00413606">
                <w:rPr>
                  <w:rFonts w:ascii="Arial" w:hAnsi="Arial" w:cs="Arial"/>
                  <w:sz w:val="18"/>
                  <w:szCs w:val="18"/>
                  <w:lang w:val="sv-SE" w:eastAsia="ja-JP"/>
                </w:rPr>
                <w:delText>A-n261(A-2I-A) _UL_5A-n261A</w:delText>
              </w:r>
            </w:del>
          </w:p>
          <w:p w:rsidR="00582E84" w:rsidRPr="008F103D" w:rsidDel="00413606" w:rsidRDefault="00582E84" w:rsidP="003F007F">
            <w:pPr>
              <w:pStyle w:val="TAL"/>
              <w:rPr>
                <w:del w:id="7451"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52" w:author=" " w:date="2019-05-27T04:43:00Z"/>
              </w:rPr>
            </w:pPr>
            <w:del w:id="7453"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54" w:author=" " w:date="2019-05-27T04:43:00Z"/>
              </w:rPr>
            </w:pPr>
            <w:del w:id="745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456" w:author=" " w:date="2019-05-27T04:43:00Z"/>
              </w:rPr>
            </w:pPr>
            <w:del w:id="7457" w:author=" " w:date="2019-05-27T04:43:00Z">
              <w:r w:rsidRPr="00582E84" w:rsidDel="00413606">
                <w:rPr>
                  <w:rFonts w:cs="Arial"/>
                  <w:szCs w:val="18"/>
                  <w:lang w:eastAsia="ja-JP"/>
                </w:rPr>
                <w:delText xml:space="preserve">TR </w:delText>
              </w:r>
              <w:r w:rsidRPr="00582E84" w:rsidDel="00413606">
                <w:rPr>
                  <w:rFonts w:cs="Arial"/>
                  <w:szCs w:val="18"/>
                </w:rPr>
                <w:delText xml:space="preserve">37.716-11-11: </w:delText>
              </w:r>
              <w:r w:rsidRPr="00582E84"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58" w:author=" " w:date="2019-05-27T04:43:00Z"/>
              </w:rPr>
            </w:pPr>
            <w:del w:id="7459"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60" w:author=" " w:date="2019-05-27T04:43:00Z"/>
              </w:rPr>
            </w:pPr>
            <w:del w:id="7461"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62" w:author=" " w:date="2019-05-27T04:43:00Z"/>
              </w:rPr>
            </w:pPr>
            <w:del w:id="7463"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7464"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65" w:author=" " w:date="2019-05-27T04:43:00Z"/>
              </w:rPr>
            </w:pPr>
            <w:del w:id="7466"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eastAsia="SimSun" w:cs="Arial"/>
                  <w:szCs w:val="18"/>
                  <w:lang w:val="en-US"/>
                </w:rPr>
                <w:delText>5</w:delText>
              </w:r>
              <w:r w:rsidRPr="00D339E0" w:rsidDel="00413606">
                <w:rPr>
                  <w:rFonts w:cs="Arial"/>
                  <w:szCs w:val="18"/>
                  <w:lang w:val="sv-SE" w:eastAsia="ja-JP"/>
                </w:rPr>
                <w:delText>A-n261(A-4O-A) _UL_5A-n261A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67" w:author=" " w:date="2019-05-27T04:43:00Z"/>
              </w:rPr>
            </w:pPr>
            <w:del w:id="7468"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69" w:author=" " w:date="2019-05-27T04:43:00Z"/>
              </w:rPr>
            </w:pPr>
            <w:del w:id="7470"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71" w:author=" " w:date="2019-05-27T04:43:00Z"/>
              </w:rPr>
            </w:pPr>
            <w:del w:id="7472"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73" w:author=" " w:date="2019-05-27T04:43:00Z"/>
              </w:rPr>
            </w:pPr>
            <w:del w:id="7474"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75" w:author=" " w:date="2019-05-27T04:43:00Z"/>
              </w:rPr>
            </w:pPr>
            <w:del w:id="7476"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77" w:author=" " w:date="2019-05-27T04:43:00Z"/>
              </w:rPr>
            </w:pPr>
            <w:del w:id="7478"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7479"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7480" w:author=" " w:date="2019-05-27T04:43:00Z"/>
                <w:rFonts w:ascii="Arial" w:hAnsi="Arial" w:cs="Arial"/>
                <w:sz w:val="18"/>
                <w:szCs w:val="18"/>
                <w:lang w:val="sv-SE" w:eastAsia="ja-JP"/>
              </w:rPr>
            </w:pPr>
            <w:del w:id="7481"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eastAsia="ja-JP"/>
                </w:rPr>
                <w:delText>5A-n261(A-7O-A) _UL_5A-n261A</w:delText>
              </w:r>
            </w:del>
          </w:p>
          <w:p w:rsidR="00582E84" w:rsidRPr="008F103D" w:rsidDel="00413606" w:rsidRDefault="00582E84" w:rsidP="003F007F">
            <w:pPr>
              <w:pStyle w:val="TAL"/>
              <w:rPr>
                <w:del w:id="7482"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83" w:author=" " w:date="2019-05-27T04:43:00Z"/>
              </w:rPr>
            </w:pPr>
            <w:del w:id="748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85" w:author=" " w:date="2019-05-27T04:43:00Z"/>
              </w:rPr>
            </w:pPr>
            <w:del w:id="748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87" w:author=" " w:date="2019-05-27T04:43:00Z"/>
              </w:rPr>
            </w:pPr>
            <w:del w:id="7488"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89" w:author=" " w:date="2019-05-27T04:43:00Z"/>
              </w:rPr>
            </w:pPr>
            <w:del w:id="749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91" w:author=" " w:date="2019-05-27T04:43:00Z"/>
              </w:rPr>
            </w:pPr>
            <w:del w:id="7492"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93" w:author=" " w:date="2019-05-27T04:43:00Z"/>
              </w:rPr>
            </w:pPr>
            <w:del w:id="749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749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7496" w:author=" " w:date="2019-05-27T04:43:00Z"/>
                <w:rFonts w:ascii="Arial" w:hAnsi="Arial" w:cs="Arial"/>
                <w:sz w:val="18"/>
                <w:szCs w:val="18"/>
                <w:lang w:val="sv-SE" w:eastAsia="ja-JP"/>
              </w:rPr>
            </w:pPr>
            <w:del w:id="7497"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eastAsia="ja-JP"/>
                </w:rPr>
                <w:delText>5A-n261(A-2P-A) _UL_5A-n261A</w:delText>
              </w:r>
            </w:del>
          </w:p>
          <w:p w:rsidR="00582E84" w:rsidRPr="008F103D" w:rsidDel="00413606" w:rsidRDefault="00582E84" w:rsidP="003F007F">
            <w:pPr>
              <w:pStyle w:val="TAL"/>
              <w:rPr>
                <w:del w:id="7498"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99" w:author=" " w:date="2019-05-27T04:43:00Z"/>
              </w:rPr>
            </w:pPr>
            <w:del w:id="750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01" w:author=" " w:date="2019-05-27T04:43:00Z"/>
              </w:rPr>
            </w:pPr>
            <w:del w:id="750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03" w:author=" " w:date="2019-05-27T04:43:00Z"/>
              </w:rPr>
            </w:pPr>
            <w:del w:id="7504"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05" w:author=" " w:date="2019-05-27T04:43:00Z"/>
              </w:rPr>
            </w:pPr>
            <w:del w:id="750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07" w:author=" " w:date="2019-05-27T04:43:00Z"/>
              </w:rPr>
            </w:pPr>
            <w:del w:id="7508"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09" w:author=" " w:date="2019-05-27T04:43:00Z"/>
              </w:rPr>
            </w:pPr>
            <w:del w:id="751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7511"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7512" w:author=" " w:date="2019-05-27T04:43:00Z"/>
                <w:rFonts w:ascii="Arial" w:hAnsi="Arial" w:cs="Arial"/>
                <w:sz w:val="18"/>
                <w:szCs w:val="18"/>
                <w:lang w:val="sv-SE" w:eastAsia="ja-JP"/>
              </w:rPr>
            </w:pPr>
            <w:del w:id="7513"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eastAsia="SimSun" w:hAnsi="Arial" w:cs="Arial"/>
                  <w:sz w:val="18"/>
                  <w:szCs w:val="18"/>
                  <w:lang w:val="en-US"/>
                </w:rPr>
                <w:delText>5</w:delText>
              </w:r>
              <w:r w:rsidRPr="00D339E0" w:rsidDel="00413606">
                <w:rPr>
                  <w:rFonts w:ascii="Arial" w:hAnsi="Arial" w:cs="Arial"/>
                  <w:sz w:val="18"/>
                  <w:szCs w:val="18"/>
                  <w:lang w:val="sv-SE" w:eastAsia="ja-JP"/>
                </w:rPr>
                <w:delText>A-n261(A-2Q-A) _UL_5A-n261A</w:delText>
              </w:r>
            </w:del>
          </w:p>
          <w:p w:rsidR="00582E84" w:rsidRPr="008F103D" w:rsidDel="00413606" w:rsidRDefault="00582E84" w:rsidP="003F007F">
            <w:pPr>
              <w:pStyle w:val="TAL"/>
              <w:rPr>
                <w:del w:id="7514"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15" w:author=" " w:date="2019-05-27T04:43:00Z"/>
              </w:rPr>
            </w:pPr>
            <w:del w:id="7516"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17" w:author=" " w:date="2019-05-27T04:43:00Z"/>
              </w:rPr>
            </w:pPr>
            <w:del w:id="7518"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19" w:author=" " w:date="2019-05-27T04:43:00Z"/>
              </w:rPr>
            </w:pPr>
            <w:del w:id="7520"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21" w:author=" " w:date="2019-05-27T04:43:00Z"/>
              </w:rPr>
            </w:pPr>
            <w:del w:id="7522"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23" w:author=" " w:date="2019-05-27T04:43:00Z"/>
              </w:rPr>
            </w:pPr>
            <w:del w:id="7524"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25" w:author=" " w:date="2019-05-27T04:43:00Z"/>
              </w:rPr>
            </w:pPr>
            <w:del w:id="7526"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7527"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28" w:author=" " w:date="2019-05-27T04:43:00Z"/>
              </w:rPr>
            </w:pPr>
            <w:del w:id="7529" w:author=" " w:date="2019-05-27T04:43:00Z">
              <w:r w:rsidRPr="00D339E0" w:rsidDel="00413606">
                <w:rPr>
                  <w:rFonts w:cs="Arial"/>
                  <w:szCs w:val="18"/>
                  <w:lang w:val="en-US" w:eastAsia="ja-JP"/>
                </w:rPr>
                <w:lastRenderedPageBreak/>
                <w:delText>DC_5A_DL_n261I_UL_n261H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30" w:author=" " w:date="2019-05-27T04:43:00Z"/>
              </w:rPr>
            </w:pPr>
            <w:del w:id="7531"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32" w:author=" " w:date="2019-05-27T04:43:00Z"/>
              </w:rPr>
            </w:pPr>
            <w:del w:id="753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34" w:author=" " w:date="2019-05-27T04:43:00Z"/>
              </w:rPr>
            </w:pPr>
            <w:del w:id="7535" w:author=" " w:date="2019-05-27T04:43:00Z">
              <w:r w:rsidRPr="00D339E0" w:rsidDel="00413606">
                <w:rPr>
                  <w:rFonts w:cs="Arial"/>
                  <w:szCs w:val="18"/>
                  <w:lang w:eastAsia="ja-JP"/>
                </w:rPr>
                <w:delText xml:space="preserve">TR </w:delText>
              </w:r>
              <w:r w:rsidRPr="00D339E0" w:rsidDel="00413606">
                <w:rPr>
                  <w:rFonts w:cs="Arial"/>
                  <w:szCs w:val="18"/>
                </w:rPr>
                <w:delText>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36" w:author=" " w:date="2019-05-27T04:43:00Z"/>
              </w:rPr>
            </w:pPr>
            <w:del w:id="7537"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38" w:author=" " w:date="2019-05-27T04:43:00Z"/>
              </w:rPr>
            </w:pPr>
            <w:del w:id="7539"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40" w:author=" " w:date="2019-05-27T04:43:00Z"/>
              </w:rPr>
            </w:pPr>
            <w:del w:id="7541"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7542"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43" w:author=" " w:date="2019-05-27T04:43:00Z"/>
              </w:rPr>
            </w:pPr>
            <w:del w:id="7544" w:author=" " w:date="2019-05-27T04:43:00Z">
              <w:r w:rsidRPr="00D339E0" w:rsidDel="00413606">
                <w:rPr>
                  <w:rFonts w:cs="Arial"/>
                  <w:szCs w:val="18"/>
                  <w:lang w:val="en-US" w:eastAsia="ja-JP"/>
                </w:rPr>
                <w:delText>DC_5A_DL_n261M_UL_n261H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45" w:author=" " w:date="2019-05-27T04:43:00Z"/>
              </w:rPr>
            </w:pPr>
            <w:del w:id="7546"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47" w:author=" " w:date="2019-05-27T04:43:00Z"/>
              </w:rPr>
            </w:pPr>
            <w:del w:id="7548"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49" w:author=" " w:date="2019-05-27T04:43:00Z"/>
              </w:rPr>
            </w:pPr>
            <w:del w:id="7550" w:author=" " w:date="2019-05-27T04:43:00Z">
              <w:r w:rsidRPr="00D339E0" w:rsidDel="00413606">
                <w:rPr>
                  <w:rFonts w:cs="Arial"/>
                  <w:szCs w:val="18"/>
                  <w:lang w:eastAsia="ja-JP"/>
                </w:rPr>
                <w:delText xml:space="preserve">TR </w:delText>
              </w:r>
              <w:r w:rsidRPr="00D339E0" w:rsidDel="00413606">
                <w:rPr>
                  <w:rFonts w:cs="Arial"/>
                  <w:szCs w:val="18"/>
                </w:rPr>
                <w:delText>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51" w:author=" " w:date="2019-05-27T04:43:00Z"/>
              </w:rPr>
            </w:pPr>
            <w:del w:id="7552"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53" w:author=" " w:date="2019-05-27T04:43:00Z"/>
              </w:rPr>
            </w:pPr>
            <w:del w:id="7554"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55" w:author=" " w:date="2019-05-27T04:43:00Z"/>
              </w:rPr>
            </w:pPr>
            <w:del w:id="7556"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7557"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558" w:author=" " w:date="2019-05-27T04:43:00Z"/>
              </w:rPr>
            </w:pPr>
            <w:del w:id="7559" w:author=" " w:date="2019-05-27T04:43:00Z">
              <w:r w:rsidRPr="00D339E0" w:rsidDel="00413606">
                <w:rPr>
                  <w:rFonts w:cs="Arial"/>
                  <w:color w:val="000000"/>
                  <w:szCs w:val="18"/>
                  <w:lang w:val="en-US"/>
                </w:rPr>
                <w:delText>DC_5A_n261(4A)_UL_5A_n261A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60" w:author=" " w:date="2019-05-27T04:43:00Z"/>
              </w:rPr>
            </w:pPr>
            <w:del w:id="7561"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62" w:author=" " w:date="2019-05-27T04:43:00Z"/>
              </w:rPr>
            </w:pPr>
            <w:del w:id="756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64" w:author=" " w:date="2019-05-27T04:43:00Z"/>
              </w:rPr>
            </w:pPr>
            <w:del w:id="7565" w:author=" " w:date="2019-05-27T04:43:00Z">
              <w:r w:rsidRPr="00582E84" w:rsidDel="00413606">
                <w:rPr>
                  <w:rFonts w:cs="Arial"/>
                  <w:szCs w:val="18"/>
                </w:rPr>
                <w:delText>TS38.101-3</w:delText>
              </w:r>
              <w:r w:rsidRPr="00582E84" w:rsidDel="00413606">
                <w:rPr>
                  <w:rStyle w:val="af2"/>
                  <w:rFonts w:cs="Arial"/>
                  <w:color w:val="auto"/>
                  <w:szCs w:val="18"/>
                  <w:u w:val="none"/>
                </w:rPr>
                <w:delText xml:space="preserve">: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66" w:author=" " w:date="2019-05-27T04:43:00Z"/>
              </w:rPr>
            </w:pPr>
            <w:del w:id="7567"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68" w:author=" " w:date="2019-05-27T04:43:00Z"/>
              </w:rPr>
            </w:pPr>
            <w:del w:id="7569"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70" w:author=" " w:date="2019-05-27T04:43:00Z"/>
              </w:rPr>
            </w:pPr>
            <w:del w:id="7571"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7572"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573" w:author=" " w:date="2019-05-27T04:43:00Z"/>
              </w:rPr>
            </w:pPr>
            <w:del w:id="7574" w:author=" " w:date="2019-05-27T04:43:00Z">
              <w:r w:rsidRPr="00D339E0" w:rsidDel="00413606">
                <w:rPr>
                  <w:rFonts w:cs="Arial"/>
                  <w:color w:val="000000"/>
                  <w:szCs w:val="18"/>
                  <w:lang w:val="en-US"/>
                </w:rPr>
                <w:delText>DC_5A_n261G_UL_5A_n261G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75" w:author=" " w:date="2019-05-27T04:43:00Z"/>
              </w:rPr>
            </w:pPr>
            <w:del w:id="7576"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77" w:author=" " w:date="2019-05-27T04:43:00Z"/>
              </w:rPr>
            </w:pPr>
            <w:del w:id="7578"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79"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80" w:author=" " w:date="2019-05-27T04:43:00Z"/>
              </w:rPr>
            </w:pPr>
            <w:del w:id="7581"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82" w:author=" " w:date="2019-05-27T04:43:00Z"/>
              </w:rPr>
            </w:pPr>
            <w:del w:id="7583"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84" w:author=" " w:date="2019-05-27T04:43:00Z"/>
              </w:rPr>
            </w:pPr>
            <w:del w:id="7585"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58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587" w:author=" " w:date="2019-05-27T04:43:00Z"/>
              </w:rPr>
            </w:pPr>
            <w:del w:id="7588" w:author=" " w:date="2019-05-27T04:43:00Z">
              <w:r w:rsidRPr="00D339E0" w:rsidDel="00413606">
                <w:rPr>
                  <w:rFonts w:cs="Arial"/>
                  <w:color w:val="000000"/>
                  <w:szCs w:val="18"/>
                  <w:lang w:val="en-US"/>
                </w:rPr>
                <w:delText>DC_5A_n261H_UL_5A_n261H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89" w:author=" " w:date="2019-05-27T04:43:00Z"/>
              </w:rPr>
            </w:pPr>
            <w:del w:id="759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91" w:author=" " w:date="2019-05-27T04:43:00Z"/>
              </w:rPr>
            </w:pPr>
            <w:del w:id="759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93"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94" w:author=" " w:date="2019-05-27T04:43:00Z"/>
              </w:rPr>
            </w:pPr>
            <w:del w:id="7595"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96" w:author=" " w:date="2019-05-27T04:43:00Z"/>
              </w:rPr>
            </w:pPr>
            <w:del w:id="7597"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98" w:author=" " w:date="2019-05-27T04:43:00Z"/>
              </w:rPr>
            </w:pPr>
            <w:del w:id="7599"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60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601" w:author=" " w:date="2019-05-27T04:43:00Z"/>
              </w:rPr>
            </w:pPr>
            <w:del w:id="7602" w:author=" " w:date="2019-05-27T04:43:00Z">
              <w:r w:rsidRPr="00D339E0" w:rsidDel="00413606">
                <w:rPr>
                  <w:rFonts w:cs="Arial"/>
                  <w:color w:val="000000"/>
                  <w:szCs w:val="18"/>
                  <w:lang w:val="en-US"/>
                </w:rPr>
                <w:delText>DC_5A_n261H_UL_5A_n261G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03" w:author=" " w:date="2019-05-27T04:43:00Z"/>
              </w:rPr>
            </w:pPr>
            <w:del w:id="760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05" w:author=" " w:date="2019-05-27T04:43:00Z"/>
              </w:rPr>
            </w:pPr>
            <w:del w:id="760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07"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08" w:author=" " w:date="2019-05-27T04:43:00Z"/>
              </w:rPr>
            </w:pPr>
            <w:del w:id="7609"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10" w:author=" " w:date="2019-05-27T04:43:00Z"/>
              </w:rPr>
            </w:pPr>
            <w:del w:id="7611"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12" w:author=" " w:date="2019-05-27T04:43:00Z"/>
              </w:rPr>
            </w:pPr>
            <w:del w:id="7613"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614"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615" w:author=" " w:date="2019-05-27T04:43:00Z"/>
              </w:rPr>
            </w:pPr>
            <w:del w:id="7616" w:author=" " w:date="2019-05-27T04:43:00Z">
              <w:r w:rsidRPr="00D339E0" w:rsidDel="00413606">
                <w:rPr>
                  <w:rFonts w:cs="Arial"/>
                  <w:color w:val="000000"/>
                  <w:szCs w:val="18"/>
                  <w:lang w:val="en-US"/>
                </w:rPr>
                <w:delText>DC_5A_n261I_UL_5A_n261I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17" w:author=" " w:date="2019-05-27T04:43:00Z"/>
              </w:rPr>
            </w:pPr>
            <w:del w:id="7618"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19" w:author=" " w:date="2019-05-27T04:43:00Z"/>
              </w:rPr>
            </w:pPr>
            <w:del w:id="7620"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21"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22" w:author=" " w:date="2019-05-27T04:43:00Z"/>
              </w:rPr>
            </w:pPr>
            <w:del w:id="7623"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24" w:author=" " w:date="2019-05-27T04:43:00Z"/>
              </w:rPr>
            </w:pPr>
            <w:del w:id="7625"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26" w:author=" " w:date="2019-05-27T04:43:00Z"/>
              </w:rPr>
            </w:pPr>
            <w:del w:id="7627"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628"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629" w:author=" " w:date="2019-05-27T04:43:00Z"/>
              </w:rPr>
            </w:pPr>
            <w:del w:id="7630" w:author=" " w:date="2019-05-27T04:43:00Z">
              <w:r w:rsidRPr="00D339E0" w:rsidDel="00413606">
                <w:rPr>
                  <w:rFonts w:cs="Arial"/>
                  <w:color w:val="000000"/>
                  <w:szCs w:val="18"/>
                  <w:lang w:val="en-US"/>
                </w:rPr>
                <w:delText>DC_5A_n261I_UL_5A_n261H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31" w:author=" " w:date="2019-05-27T04:43:00Z"/>
              </w:rPr>
            </w:pPr>
            <w:del w:id="7632"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33" w:author=" " w:date="2019-05-27T04:43:00Z"/>
              </w:rPr>
            </w:pPr>
            <w:del w:id="7634"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35"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36" w:author=" " w:date="2019-05-27T04:43:00Z"/>
              </w:rPr>
            </w:pPr>
            <w:del w:id="7637"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38" w:author=" " w:date="2019-05-27T04:43:00Z"/>
              </w:rPr>
            </w:pPr>
            <w:del w:id="7639"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40" w:author=" " w:date="2019-05-27T04:43:00Z"/>
              </w:rPr>
            </w:pPr>
            <w:del w:id="7641"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642"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643" w:author=" " w:date="2019-05-27T04:43:00Z"/>
              </w:rPr>
            </w:pPr>
            <w:del w:id="7644" w:author=" " w:date="2019-05-27T04:43:00Z">
              <w:r w:rsidRPr="00D339E0" w:rsidDel="00413606">
                <w:rPr>
                  <w:rFonts w:cs="Arial"/>
                  <w:color w:val="000000"/>
                  <w:szCs w:val="18"/>
                  <w:lang w:val="en-US"/>
                </w:rPr>
                <w:delText>DC_5A_n261I_UL_5A_n261G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45" w:author=" " w:date="2019-05-27T04:43:00Z"/>
              </w:rPr>
            </w:pPr>
            <w:del w:id="7646"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47" w:author=" " w:date="2019-05-27T04:43:00Z"/>
              </w:rPr>
            </w:pPr>
            <w:del w:id="7648"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49"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50" w:author=" " w:date="2019-05-27T04:43:00Z"/>
              </w:rPr>
            </w:pPr>
            <w:del w:id="7651"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52" w:author=" " w:date="2019-05-27T04:43:00Z"/>
              </w:rPr>
            </w:pPr>
            <w:del w:id="7653"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54" w:author=" " w:date="2019-05-27T04:43:00Z"/>
              </w:rPr>
            </w:pPr>
            <w:del w:id="7655"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65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657" w:author=" " w:date="2019-05-27T04:43:00Z"/>
              </w:rPr>
            </w:pPr>
            <w:del w:id="7658" w:author=" " w:date="2019-05-27T04:43:00Z">
              <w:r w:rsidRPr="00D339E0" w:rsidDel="00413606">
                <w:rPr>
                  <w:rFonts w:cs="Arial"/>
                  <w:color w:val="000000"/>
                  <w:szCs w:val="18"/>
                  <w:lang w:val="en-US"/>
                </w:rPr>
                <w:delText>DC_5A_n261M_UL_5A_n261A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59" w:author=" " w:date="2019-05-27T04:43:00Z"/>
              </w:rPr>
            </w:pPr>
            <w:del w:id="766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61" w:author=" " w:date="2019-05-27T04:43:00Z"/>
              </w:rPr>
            </w:pPr>
            <w:del w:id="766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63" w:author=" " w:date="2019-05-27T04:43:00Z"/>
              </w:rPr>
            </w:pPr>
            <w:del w:id="7664" w:author=" " w:date="2019-05-27T04:43:00Z">
              <w:r w:rsidRPr="00582E84" w:rsidDel="00413606">
                <w:rPr>
                  <w:rFonts w:cs="Arial"/>
                  <w:szCs w:val="18"/>
                </w:rPr>
                <w:delText>TS38.101-3</w:delText>
              </w:r>
              <w:r w:rsidRPr="00582E84" w:rsidDel="00413606">
                <w:rPr>
                  <w:rStyle w:val="af2"/>
                  <w:rFonts w:cs="Arial"/>
                  <w:color w:val="auto"/>
                  <w:szCs w:val="18"/>
                  <w:u w:val="none"/>
                </w:rPr>
                <w:delText xml:space="preserve">: </w:delText>
              </w:r>
              <w:r w:rsidRPr="00582E84" w:rsidDel="00413606">
                <w:rPr>
                  <w:rFonts w:cs="Arial"/>
                  <w:noProof/>
                  <w:szCs w:val="18"/>
                </w:rPr>
                <w:delText>R</w:delText>
              </w:r>
              <w:r w:rsidRPr="00D339E0" w:rsidDel="00413606">
                <w:rPr>
                  <w:rFonts w:cs="Arial"/>
                  <w:noProof/>
                  <w:szCs w:val="18"/>
                </w:rPr>
                <w:delText>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65" w:author=" " w:date="2019-05-27T04:43:00Z"/>
              </w:rPr>
            </w:pPr>
            <w:del w:id="766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67" w:author=" " w:date="2019-05-27T04:43:00Z"/>
              </w:rPr>
            </w:pPr>
            <w:del w:id="7668"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69" w:author=" " w:date="2019-05-27T04:43:00Z"/>
              </w:rPr>
            </w:pPr>
            <w:del w:id="767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767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672" w:author=" " w:date="2019-05-27T04:43:00Z"/>
              </w:rPr>
            </w:pPr>
            <w:del w:id="7673" w:author=" " w:date="2019-05-27T04:43:00Z">
              <w:r w:rsidRPr="00D339E0" w:rsidDel="00413606">
                <w:rPr>
                  <w:rFonts w:cs="Arial"/>
                  <w:color w:val="000000"/>
                  <w:szCs w:val="18"/>
                  <w:lang w:val="en-US"/>
                </w:rPr>
                <w:delText>DC_5A_n261M_UL_5A_n261I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74" w:author=" " w:date="2019-05-27T04:43:00Z"/>
              </w:rPr>
            </w:pPr>
            <w:del w:id="767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76" w:author=" " w:date="2019-05-27T04:43:00Z"/>
              </w:rPr>
            </w:pPr>
            <w:del w:id="767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78"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79" w:author=" " w:date="2019-05-27T04:43:00Z"/>
              </w:rPr>
            </w:pPr>
            <w:del w:id="768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81" w:author=" " w:date="2019-05-27T04:43:00Z"/>
              </w:rPr>
            </w:pPr>
            <w:del w:id="768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83" w:author=" " w:date="2019-05-27T04:43:00Z"/>
              </w:rPr>
            </w:pPr>
            <w:del w:id="7684"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68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686" w:author=" " w:date="2019-05-27T04:43:00Z"/>
              </w:rPr>
            </w:pPr>
            <w:del w:id="7687" w:author=" " w:date="2019-05-27T04:43:00Z">
              <w:r w:rsidRPr="00D339E0" w:rsidDel="00413606">
                <w:rPr>
                  <w:rFonts w:cs="Arial"/>
                  <w:color w:val="000000"/>
                  <w:szCs w:val="18"/>
                  <w:lang w:val="en-US"/>
                </w:rPr>
                <w:delText>DC_5A_n261M_UL_5A_n261H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88" w:author=" " w:date="2019-05-27T04:43:00Z"/>
              </w:rPr>
            </w:pPr>
            <w:del w:id="768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90" w:author=" " w:date="2019-05-27T04:43:00Z"/>
              </w:rPr>
            </w:pPr>
            <w:del w:id="769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92"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93" w:author=" " w:date="2019-05-27T04:43:00Z"/>
              </w:rPr>
            </w:pPr>
            <w:del w:id="7694"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95" w:author=" " w:date="2019-05-27T04:43:00Z"/>
              </w:rPr>
            </w:pPr>
            <w:del w:id="7696"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97" w:author=" " w:date="2019-05-27T04:43:00Z"/>
              </w:rPr>
            </w:pPr>
            <w:del w:id="7698"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699"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700" w:author=" " w:date="2019-05-27T04:43:00Z"/>
              </w:rPr>
            </w:pPr>
            <w:del w:id="7701" w:author=" " w:date="2019-05-27T04:43:00Z">
              <w:r w:rsidRPr="00D339E0" w:rsidDel="00413606">
                <w:rPr>
                  <w:rFonts w:cs="Arial"/>
                  <w:color w:val="000000"/>
                  <w:szCs w:val="18"/>
                  <w:lang w:val="en-US"/>
                </w:rPr>
                <w:delText>DC_5A_n261M_UL_5A_n261G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02" w:author=" " w:date="2019-05-27T04:43:00Z"/>
              </w:rPr>
            </w:pPr>
            <w:del w:id="7703"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04" w:author=" " w:date="2019-05-27T04:43:00Z"/>
              </w:rPr>
            </w:pPr>
            <w:del w:id="770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06"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07" w:author=" " w:date="2019-05-27T04:43:00Z"/>
              </w:rPr>
            </w:pPr>
            <w:del w:id="7708"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09" w:author=" " w:date="2019-05-27T04:43:00Z"/>
              </w:rPr>
            </w:pPr>
            <w:del w:id="7710"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11" w:author=" " w:date="2019-05-27T04:43:00Z"/>
              </w:rPr>
            </w:pPr>
            <w:del w:id="7712"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713"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714" w:author=" " w:date="2019-05-27T04:43:00Z"/>
              </w:rPr>
            </w:pPr>
            <w:del w:id="7715" w:author=" " w:date="2019-05-27T04:43:00Z">
              <w:r w:rsidRPr="00D339E0" w:rsidDel="00413606">
                <w:rPr>
                  <w:rFonts w:cs="Arial"/>
                  <w:color w:val="000000"/>
                  <w:szCs w:val="18"/>
                  <w:lang w:val="en-US"/>
                </w:rPr>
                <w:delText>DC_5A_n261(A-H)_UL_5A_n261H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16" w:author=" " w:date="2019-05-27T04:43:00Z"/>
              </w:rPr>
            </w:pPr>
            <w:del w:id="7717"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18" w:author=" " w:date="2019-05-27T04:43:00Z"/>
              </w:rPr>
            </w:pPr>
            <w:del w:id="771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20"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21" w:author=" " w:date="2019-05-27T04:43:00Z"/>
              </w:rPr>
            </w:pPr>
            <w:del w:id="7722"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23" w:author=" " w:date="2019-05-27T04:43:00Z"/>
              </w:rPr>
            </w:pPr>
            <w:del w:id="7724"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25" w:author=" " w:date="2019-05-27T04:43:00Z"/>
              </w:rPr>
            </w:pPr>
            <w:del w:id="7726"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727"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728" w:author=" " w:date="2019-05-27T04:43:00Z"/>
              </w:rPr>
            </w:pPr>
            <w:del w:id="7729" w:author=" " w:date="2019-05-27T04:43:00Z">
              <w:r w:rsidRPr="00D339E0" w:rsidDel="00413606">
                <w:rPr>
                  <w:rFonts w:cs="Arial"/>
                  <w:color w:val="000000"/>
                  <w:szCs w:val="18"/>
                  <w:lang w:val="en-US"/>
                </w:rPr>
                <w:delText>DC_5A_n261(A-H)_UL_5A_n261G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30" w:author=" " w:date="2019-05-27T04:43:00Z"/>
              </w:rPr>
            </w:pPr>
            <w:del w:id="7731"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32" w:author=" " w:date="2019-05-27T04:43:00Z"/>
              </w:rPr>
            </w:pPr>
            <w:del w:id="773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34"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35" w:author=" " w:date="2019-05-27T04:43:00Z"/>
              </w:rPr>
            </w:pPr>
            <w:del w:id="7736"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37" w:author=" " w:date="2019-05-27T04:43:00Z"/>
              </w:rPr>
            </w:pPr>
            <w:del w:id="7738"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39" w:author=" " w:date="2019-05-27T04:43:00Z"/>
              </w:rPr>
            </w:pPr>
            <w:del w:id="7740"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74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742" w:author=" " w:date="2019-05-27T04:43:00Z"/>
              </w:rPr>
            </w:pPr>
            <w:del w:id="7743" w:author=" " w:date="2019-05-27T04:43:00Z">
              <w:r w:rsidRPr="00D339E0" w:rsidDel="00413606">
                <w:rPr>
                  <w:rFonts w:cs="Arial"/>
                  <w:color w:val="000000"/>
                  <w:szCs w:val="18"/>
                  <w:lang w:val="en-US"/>
                </w:rPr>
                <w:delText>DC_5A_n261(G-H)_UL_5A_n261H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44" w:author=" " w:date="2019-05-27T04:43:00Z"/>
              </w:rPr>
            </w:pPr>
            <w:del w:id="774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46" w:author=" " w:date="2019-05-27T04:43:00Z"/>
              </w:rPr>
            </w:pPr>
            <w:del w:id="774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48"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49" w:author=" " w:date="2019-05-27T04:43:00Z"/>
              </w:rPr>
            </w:pPr>
            <w:del w:id="775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51" w:author=" " w:date="2019-05-27T04:43:00Z"/>
              </w:rPr>
            </w:pPr>
            <w:del w:id="775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53" w:author=" " w:date="2019-05-27T04:43:00Z"/>
              </w:rPr>
            </w:pPr>
            <w:del w:id="7754"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75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756" w:author=" " w:date="2019-05-27T04:43:00Z"/>
              </w:rPr>
            </w:pPr>
            <w:del w:id="7757" w:author=" " w:date="2019-05-27T04:43:00Z">
              <w:r w:rsidRPr="00D339E0" w:rsidDel="00413606">
                <w:rPr>
                  <w:rFonts w:cs="Arial"/>
                  <w:color w:val="000000"/>
                  <w:szCs w:val="18"/>
                  <w:lang w:val="en-US"/>
                </w:rPr>
                <w:delText>DC_5A_n261(G-H)_UL_5A_n261G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58" w:author=" " w:date="2019-05-27T04:43:00Z"/>
              </w:rPr>
            </w:pPr>
            <w:del w:id="775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60" w:author=" " w:date="2019-05-27T04:43:00Z"/>
              </w:rPr>
            </w:pPr>
            <w:del w:id="776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62"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63" w:author=" " w:date="2019-05-27T04:43:00Z"/>
              </w:rPr>
            </w:pPr>
            <w:del w:id="7764"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65" w:author=" " w:date="2019-05-27T04:43:00Z"/>
              </w:rPr>
            </w:pPr>
            <w:del w:id="7766"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67" w:author=" " w:date="2019-05-27T04:43:00Z"/>
              </w:rPr>
            </w:pPr>
            <w:del w:id="7768"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769"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770" w:author=" " w:date="2019-05-27T04:43:00Z"/>
              </w:rPr>
            </w:pPr>
            <w:del w:id="7771" w:author=" " w:date="2019-05-27T04:43:00Z">
              <w:r w:rsidRPr="00D339E0" w:rsidDel="00413606">
                <w:rPr>
                  <w:rFonts w:cs="Arial"/>
                  <w:color w:val="000000"/>
                  <w:szCs w:val="18"/>
                  <w:lang w:val="en-US"/>
                </w:rPr>
                <w:delText>DC_5A_n261(2H)_UL_5A_n261H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72" w:author=" " w:date="2019-05-27T04:43:00Z"/>
              </w:rPr>
            </w:pPr>
            <w:del w:id="7773"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74" w:author=" " w:date="2019-05-27T04:43:00Z"/>
              </w:rPr>
            </w:pPr>
            <w:del w:id="777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76"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77" w:author=" " w:date="2019-05-27T04:43:00Z"/>
              </w:rPr>
            </w:pPr>
            <w:del w:id="7778"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79" w:author=" " w:date="2019-05-27T04:43:00Z"/>
              </w:rPr>
            </w:pPr>
            <w:del w:id="7780"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81" w:author=" " w:date="2019-05-27T04:43:00Z"/>
              </w:rPr>
            </w:pPr>
            <w:del w:id="7782"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783"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784" w:author=" " w:date="2019-05-27T04:43:00Z"/>
              </w:rPr>
            </w:pPr>
            <w:del w:id="7785" w:author=" " w:date="2019-05-27T04:43:00Z">
              <w:r w:rsidRPr="00D339E0" w:rsidDel="00413606">
                <w:rPr>
                  <w:rFonts w:cs="Arial"/>
                  <w:color w:val="000000"/>
                  <w:szCs w:val="18"/>
                  <w:lang w:val="en-US"/>
                </w:rPr>
                <w:delText>DC_5A_n261(2H)_UL_5A_n261G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86" w:author=" " w:date="2019-05-27T04:43:00Z"/>
              </w:rPr>
            </w:pPr>
            <w:del w:id="7787"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88" w:author=" " w:date="2019-05-27T04:43:00Z"/>
              </w:rPr>
            </w:pPr>
            <w:del w:id="778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90"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91" w:author=" " w:date="2019-05-27T04:43:00Z"/>
              </w:rPr>
            </w:pPr>
            <w:del w:id="7792"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93" w:author=" " w:date="2019-05-27T04:43:00Z"/>
              </w:rPr>
            </w:pPr>
            <w:del w:id="7794"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95" w:author=" " w:date="2019-05-27T04:43:00Z"/>
              </w:rPr>
            </w:pPr>
            <w:del w:id="7796"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797"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798" w:author=" " w:date="2019-05-27T04:43:00Z"/>
              </w:rPr>
            </w:pPr>
            <w:del w:id="7799" w:author=" " w:date="2019-05-27T04:43:00Z">
              <w:r w:rsidRPr="00D339E0" w:rsidDel="00413606">
                <w:rPr>
                  <w:rFonts w:cs="Arial"/>
                  <w:color w:val="000000"/>
                  <w:szCs w:val="18"/>
                  <w:lang w:val="en-US"/>
                </w:rPr>
                <w:delText>DC_5A_n261(A-G-H)_UL_5A_n261H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00" w:author=" " w:date="2019-05-27T04:43:00Z"/>
              </w:rPr>
            </w:pPr>
            <w:del w:id="7801"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02" w:author=" " w:date="2019-05-27T04:43:00Z"/>
              </w:rPr>
            </w:pPr>
            <w:del w:id="780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04"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05" w:author=" " w:date="2019-05-27T04:43:00Z"/>
              </w:rPr>
            </w:pPr>
            <w:del w:id="7806"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07" w:author=" " w:date="2019-05-27T04:43:00Z"/>
              </w:rPr>
            </w:pPr>
            <w:del w:id="7808"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09" w:author=" " w:date="2019-05-27T04:43:00Z"/>
              </w:rPr>
            </w:pPr>
            <w:del w:id="7810"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81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812" w:author=" " w:date="2019-05-27T04:43:00Z"/>
              </w:rPr>
            </w:pPr>
            <w:del w:id="7813" w:author=" " w:date="2019-05-27T04:43:00Z">
              <w:r w:rsidRPr="00D339E0" w:rsidDel="00413606">
                <w:rPr>
                  <w:rFonts w:cs="Arial"/>
                  <w:color w:val="000000"/>
                  <w:szCs w:val="18"/>
                  <w:lang w:val="en-US"/>
                </w:rPr>
                <w:delText>DC_5A_n261(A-G-H)_UL_5A_n261G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14" w:author=" " w:date="2019-05-27T04:43:00Z"/>
              </w:rPr>
            </w:pPr>
            <w:del w:id="781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16" w:author=" " w:date="2019-05-27T04:43:00Z"/>
              </w:rPr>
            </w:pPr>
            <w:del w:id="781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18"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19" w:author=" " w:date="2019-05-27T04:43:00Z"/>
              </w:rPr>
            </w:pPr>
            <w:del w:id="782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21" w:author=" " w:date="2019-05-27T04:43:00Z"/>
              </w:rPr>
            </w:pPr>
            <w:del w:id="782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23" w:author=" " w:date="2019-05-27T04:43:00Z"/>
              </w:rPr>
            </w:pPr>
            <w:del w:id="7824"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82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826" w:author=" " w:date="2019-05-27T04:43:00Z"/>
              </w:rPr>
            </w:pPr>
            <w:del w:id="7827" w:author=" " w:date="2019-05-27T04:43:00Z">
              <w:r w:rsidRPr="00D339E0" w:rsidDel="00413606">
                <w:rPr>
                  <w:rFonts w:cs="Arial"/>
                  <w:color w:val="000000"/>
                  <w:szCs w:val="18"/>
                  <w:lang w:val="en-US"/>
                </w:rPr>
                <w:delText>DC_5A_n261(A-G-I)_UL_5A_n261I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28" w:author=" " w:date="2019-05-27T04:43:00Z"/>
              </w:rPr>
            </w:pPr>
            <w:del w:id="782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30" w:author=" " w:date="2019-05-27T04:43:00Z"/>
              </w:rPr>
            </w:pPr>
            <w:del w:id="783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32"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33" w:author=" " w:date="2019-05-27T04:43:00Z"/>
              </w:rPr>
            </w:pPr>
            <w:del w:id="7834"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35" w:author=" " w:date="2019-05-27T04:43:00Z"/>
              </w:rPr>
            </w:pPr>
            <w:del w:id="7836"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37" w:author=" " w:date="2019-05-27T04:43:00Z"/>
              </w:rPr>
            </w:pPr>
            <w:del w:id="7838"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839"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840" w:author=" " w:date="2019-05-27T04:43:00Z"/>
              </w:rPr>
            </w:pPr>
            <w:del w:id="7841" w:author=" " w:date="2019-05-27T04:43:00Z">
              <w:r w:rsidRPr="00D339E0" w:rsidDel="00413606">
                <w:rPr>
                  <w:rFonts w:cs="Arial"/>
                  <w:color w:val="000000"/>
                  <w:szCs w:val="18"/>
                  <w:lang w:val="en-US"/>
                </w:rPr>
                <w:delText>DC_5A_n261(A-G-I)_UL_5A_n261H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42" w:author=" " w:date="2019-05-27T04:43:00Z"/>
              </w:rPr>
            </w:pPr>
            <w:del w:id="7843"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44" w:author=" " w:date="2019-05-27T04:43:00Z"/>
              </w:rPr>
            </w:pPr>
            <w:del w:id="784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46"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47" w:author=" " w:date="2019-05-27T04:43:00Z"/>
              </w:rPr>
            </w:pPr>
            <w:del w:id="7848"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49" w:author=" " w:date="2019-05-27T04:43:00Z"/>
              </w:rPr>
            </w:pPr>
            <w:del w:id="7850"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51" w:author=" " w:date="2019-05-27T04:43:00Z"/>
              </w:rPr>
            </w:pPr>
            <w:del w:id="7852"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853"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854" w:author=" " w:date="2019-05-27T04:43:00Z"/>
              </w:rPr>
            </w:pPr>
            <w:del w:id="7855" w:author=" " w:date="2019-05-27T04:43:00Z">
              <w:r w:rsidRPr="00D339E0" w:rsidDel="00413606">
                <w:rPr>
                  <w:rFonts w:cs="Arial"/>
                  <w:color w:val="000000"/>
                  <w:szCs w:val="18"/>
                  <w:lang w:val="en-US"/>
                </w:rPr>
                <w:delText>DC_5A_n261(A-G-I)_UL_5A_n261G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56" w:author=" " w:date="2019-05-27T04:43:00Z"/>
              </w:rPr>
            </w:pPr>
            <w:del w:id="7857"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58" w:author=" " w:date="2019-05-27T04:43:00Z"/>
              </w:rPr>
            </w:pPr>
            <w:del w:id="785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60"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61" w:author=" " w:date="2019-05-27T04:43:00Z"/>
              </w:rPr>
            </w:pPr>
            <w:del w:id="7862"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63" w:author=" " w:date="2019-05-27T04:43:00Z"/>
              </w:rPr>
            </w:pPr>
            <w:del w:id="7864"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65" w:author=" " w:date="2019-05-27T04:43:00Z"/>
              </w:rPr>
            </w:pPr>
            <w:del w:id="7866"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867"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868" w:author=" " w:date="2019-05-27T04:43:00Z"/>
              </w:rPr>
            </w:pPr>
            <w:del w:id="7869" w:author=" " w:date="2019-05-27T04:43:00Z">
              <w:r w:rsidRPr="00D339E0" w:rsidDel="00413606">
                <w:rPr>
                  <w:rFonts w:cs="Arial"/>
                  <w:color w:val="000000"/>
                  <w:szCs w:val="18"/>
                  <w:lang w:val="en-US"/>
                </w:rPr>
                <w:delText>DC_5A_n261(H-I)_UL_5A_n261I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70" w:author=" " w:date="2019-05-27T04:43:00Z"/>
              </w:rPr>
            </w:pPr>
            <w:del w:id="7871"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72" w:author=" " w:date="2019-05-27T04:43:00Z"/>
              </w:rPr>
            </w:pPr>
            <w:del w:id="787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74"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75" w:author=" " w:date="2019-05-27T04:43:00Z"/>
              </w:rPr>
            </w:pPr>
            <w:del w:id="7876"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77" w:author=" " w:date="2019-05-27T04:43:00Z"/>
              </w:rPr>
            </w:pPr>
            <w:del w:id="7878"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79" w:author=" " w:date="2019-05-27T04:43:00Z"/>
              </w:rPr>
            </w:pPr>
            <w:del w:id="7880"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88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882" w:author=" " w:date="2019-05-27T04:43:00Z"/>
              </w:rPr>
            </w:pPr>
            <w:del w:id="7883" w:author=" " w:date="2019-05-27T04:43:00Z">
              <w:r w:rsidRPr="00D339E0" w:rsidDel="00413606">
                <w:rPr>
                  <w:rFonts w:cs="Arial"/>
                  <w:color w:val="000000"/>
                  <w:szCs w:val="18"/>
                  <w:lang w:val="en-US"/>
                </w:rPr>
                <w:delText>DC_5A_n261(H-I)_UL_5A_n261H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84" w:author=" " w:date="2019-05-27T04:43:00Z"/>
              </w:rPr>
            </w:pPr>
            <w:del w:id="788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86" w:author=" " w:date="2019-05-27T04:43:00Z"/>
              </w:rPr>
            </w:pPr>
            <w:del w:id="788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88"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89" w:author=" " w:date="2019-05-27T04:43:00Z"/>
              </w:rPr>
            </w:pPr>
            <w:del w:id="789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91" w:author=" " w:date="2019-05-27T04:43:00Z"/>
              </w:rPr>
            </w:pPr>
            <w:del w:id="789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93" w:author=" " w:date="2019-05-27T04:43:00Z"/>
              </w:rPr>
            </w:pPr>
            <w:del w:id="7894"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89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896" w:author=" " w:date="2019-05-27T04:43:00Z"/>
              </w:rPr>
            </w:pPr>
            <w:del w:id="7897" w:author=" " w:date="2019-05-27T04:43:00Z">
              <w:r w:rsidRPr="00D339E0" w:rsidDel="00413606">
                <w:rPr>
                  <w:rFonts w:cs="Arial"/>
                  <w:color w:val="000000"/>
                  <w:szCs w:val="18"/>
                  <w:lang w:val="en-US"/>
                </w:rPr>
                <w:delText>DC_5A_n261(H-I)_UL_5A_n261G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98" w:author=" " w:date="2019-05-27T04:43:00Z"/>
              </w:rPr>
            </w:pPr>
            <w:del w:id="789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00" w:author=" " w:date="2019-05-27T04:43:00Z"/>
              </w:rPr>
            </w:pPr>
            <w:del w:id="790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02"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03" w:author=" " w:date="2019-05-27T04:43:00Z"/>
              </w:rPr>
            </w:pPr>
            <w:del w:id="7904"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05" w:author=" " w:date="2019-05-27T04:43:00Z"/>
              </w:rPr>
            </w:pPr>
            <w:del w:id="7906"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07" w:author=" " w:date="2019-05-27T04:43:00Z"/>
              </w:rPr>
            </w:pPr>
            <w:del w:id="7908"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7909"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10" w:author=" " w:date="2019-05-27T04:43:00Z"/>
              </w:rPr>
            </w:pPr>
            <w:del w:id="7911" w:author=" " w:date="2019-05-27T04:43:00Z">
              <w:r w:rsidRPr="00D339E0" w:rsidDel="00413606">
                <w:rPr>
                  <w:rFonts w:cs="Arial"/>
                  <w:szCs w:val="18"/>
                  <w:lang w:val="x-none"/>
                </w:rPr>
                <w:delText xml:space="preserve"> DC_</w:delText>
              </w:r>
              <w:r w:rsidRPr="00D339E0" w:rsidDel="00413606">
                <w:rPr>
                  <w:rFonts w:cs="Arial"/>
                  <w:szCs w:val="18"/>
                </w:rPr>
                <w:delText>13</w:delText>
              </w:r>
              <w:r w:rsidRPr="00D339E0" w:rsidDel="00413606">
                <w:rPr>
                  <w:rFonts w:cs="Arial"/>
                  <w:szCs w:val="18"/>
                  <w:lang w:val="x-none"/>
                </w:rPr>
                <w:delText>A</w:delText>
              </w:r>
              <w:r w:rsidRPr="00D339E0" w:rsidDel="00413606">
                <w:rPr>
                  <w:rFonts w:cs="Arial"/>
                  <w:szCs w:val="18"/>
                  <w:lang w:val="sv-SE"/>
                </w:rPr>
                <w:delText>_DL_n260(2A)_UL_n260(2A)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12" w:author=" " w:date="2019-05-27T04:43:00Z"/>
              </w:rPr>
            </w:pPr>
            <w:del w:id="7913"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14" w:author=" " w:date="2019-05-27T04:43:00Z"/>
              </w:rPr>
            </w:pPr>
            <w:del w:id="791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16" w:author=" " w:date="2019-05-27T04:43:00Z"/>
              </w:rPr>
            </w:pPr>
            <w:del w:id="7917" w:author=" " w:date="2019-05-27T04:43:00Z">
              <w:r w:rsidRPr="00D339E0" w:rsidDel="00413606">
                <w:rPr>
                  <w:rFonts w:cs="Arial"/>
                  <w:szCs w:val="18"/>
                  <w:lang w:eastAsia="ja-JP"/>
                </w:rPr>
                <w:delText xml:space="preserve">TR </w:delText>
              </w:r>
              <w:r w:rsidRPr="00D339E0" w:rsidDel="00413606">
                <w:rPr>
                  <w:rFonts w:cs="Arial"/>
                  <w:szCs w:val="18"/>
                </w:rPr>
                <w:delText>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18" w:author=" " w:date="2019-05-27T04:43:00Z"/>
              </w:rPr>
            </w:pPr>
            <w:del w:id="7919" w:author=" " w:date="2019-05-27T04:43:00Z">
              <w:r w:rsidRPr="00D339E0" w:rsidDel="00413606">
                <w:rPr>
                  <w:rFonts w:eastAsia="PMingLiU" w:cs="Arial"/>
                  <w:szCs w:val="18"/>
                  <w:lang w:val="en-US" w:eastAsia="zh-TW"/>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920" w:author=" " w:date="2019-05-27T04:43:00Z"/>
                <w:rFonts w:eastAsia="PMingLiU" w:cs="Arial"/>
                <w:szCs w:val="18"/>
                <w:lang w:val="en-US" w:eastAsia="zh-TW"/>
              </w:rPr>
            </w:pPr>
            <w:del w:id="7921"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7922"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23" w:author=" " w:date="2019-05-27T04:43:00Z"/>
              </w:rPr>
            </w:pPr>
            <w:del w:id="7924"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792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26" w:author=" " w:date="2019-05-27T04:43:00Z"/>
              </w:rPr>
            </w:pPr>
            <w:del w:id="7927" w:author=" " w:date="2019-05-27T04:43:00Z">
              <w:r w:rsidRPr="00D339E0" w:rsidDel="00413606">
                <w:rPr>
                  <w:rFonts w:cs="Arial"/>
                  <w:szCs w:val="18"/>
                </w:rPr>
                <w:delText>DC_13A_DL_n260(4A)_UL_n260(4A)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28" w:author=" " w:date="2019-05-27T04:43:00Z"/>
              </w:rPr>
            </w:pPr>
            <w:del w:id="792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30" w:author=" " w:date="2019-05-27T04:43:00Z"/>
              </w:rPr>
            </w:pPr>
            <w:del w:id="793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32" w:author=" " w:date="2019-05-27T04:43:00Z"/>
              </w:rPr>
            </w:pPr>
            <w:del w:id="7933" w:author=" " w:date="2019-05-27T04:43:00Z">
              <w:r w:rsidRPr="00D339E0" w:rsidDel="00413606">
                <w:rPr>
                  <w:rFonts w:cs="Arial"/>
                  <w:szCs w:val="18"/>
                  <w:lang w:eastAsia="ja-JP"/>
                </w:rPr>
                <w:delText xml:space="preserve">TR </w:delText>
              </w:r>
              <w:r w:rsidRPr="00D339E0" w:rsidDel="00413606">
                <w:rPr>
                  <w:rFonts w:cs="Arial"/>
                  <w:szCs w:val="18"/>
                </w:rPr>
                <w:delText>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34" w:author=" " w:date="2019-05-27T04:43:00Z"/>
              </w:rPr>
            </w:pPr>
            <w:del w:id="7935" w:author=" " w:date="2019-05-27T04:43:00Z">
              <w:r w:rsidRPr="00D339E0" w:rsidDel="00413606">
                <w:rPr>
                  <w:rFonts w:eastAsia="PMingLiU" w:cs="Arial"/>
                  <w:szCs w:val="18"/>
                  <w:lang w:val="en-US" w:eastAsia="zh-TW"/>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936" w:author=" " w:date="2019-05-27T04:43:00Z"/>
                <w:rFonts w:eastAsia="PMingLiU" w:cs="Arial"/>
                <w:szCs w:val="18"/>
                <w:lang w:val="en-US" w:eastAsia="zh-TW"/>
              </w:rPr>
            </w:pPr>
            <w:del w:id="7937"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7938"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39" w:author=" " w:date="2019-05-27T04:43:00Z"/>
              </w:rPr>
            </w:pPr>
            <w:del w:id="7940"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7941"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42" w:author=" " w:date="2019-05-27T04:43:00Z"/>
              </w:rPr>
            </w:pPr>
            <w:del w:id="7943" w:author=" " w:date="2019-05-27T04:43:00Z">
              <w:r w:rsidRPr="00D339E0" w:rsidDel="00413606">
                <w:rPr>
                  <w:rFonts w:cs="Arial"/>
                  <w:szCs w:val="18"/>
                </w:rPr>
                <w:delText>DC_13A_DL_n261I_UL_n261H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44" w:author=" " w:date="2019-05-27T04:43:00Z"/>
              </w:rPr>
            </w:pPr>
            <w:del w:id="794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46" w:author=" " w:date="2019-05-27T04:43:00Z"/>
              </w:rPr>
            </w:pPr>
            <w:del w:id="794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48" w:author=" " w:date="2019-05-27T04:43:00Z"/>
              </w:rPr>
            </w:pPr>
            <w:del w:id="7949" w:author=" " w:date="2019-05-27T04:43:00Z">
              <w:r w:rsidRPr="00D339E0" w:rsidDel="00413606">
                <w:rPr>
                  <w:rFonts w:cs="Arial"/>
                  <w:szCs w:val="18"/>
                  <w:lang w:eastAsia="ja-JP"/>
                </w:rPr>
                <w:delText xml:space="preserve">TR </w:delText>
              </w:r>
              <w:r w:rsidRPr="00D339E0" w:rsidDel="00413606">
                <w:rPr>
                  <w:rFonts w:cs="Arial"/>
                  <w:szCs w:val="18"/>
                </w:rPr>
                <w:delText>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50" w:author=" " w:date="2019-05-27T04:43:00Z"/>
              </w:rPr>
            </w:pPr>
            <w:del w:id="7951" w:author=" " w:date="2019-05-27T04:43:00Z">
              <w:r w:rsidRPr="00D339E0" w:rsidDel="00413606">
                <w:rPr>
                  <w:rFonts w:eastAsia="PMingLiU" w:cs="Arial"/>
                  <w:szCs w:val="18"/>
                  <w:lang w:val="en-US" w:eastAsia="zh-TW"/>
                </w:rPr>
                <w:delText xml:space="preserve">Yes </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952" w:author=" " w:date="2019-05-27T04:43:00Z"/>
                <w:rFonts w:eastAsia="PMingLiU" w:cs="Arial"/>
                <w:szCs w:val="18"/>
                <w:lang w:val="en-US" w:eastAsia="zh-TW"/>
              </w:rPr>
            </w:pPr>
            <w:del w:id="7953"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7954"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55" w:author=" " w:date="2019-05-27T04:43:00Z"/>
              </w:rPr>
            </w:pPr>
            <w:del w:id="7956"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7957"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58" w:author=" " w:date="2019-05-27T04:43:00Z"/>
              </w:rPr>
            </w:pPr>
            <w:del w:id="7959" w:author=" " w:date="2019-05-27T04:43:00Z">
              <w:r w:rsidRPr="00D339E0" w:rsidDel="00413606">
                <w:rPr>
                  <w:rFonts w:cs="Arial"/>
                  <w:szCs w:val="18"/>
                </w:rPr>
                <w:delText>DC_13A_DL_n261M_UL_n261H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60" w:author=" " w:date="2019-05-27T04:43:00Z"/>
              </w:rPr>
            </w:pPr>
            <w:del w:id="7961"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62" w:author=" " w:date="2019-05-27T04:43:00Z"/>
              </w:rPr>
            </w:pPr>
            <w:del w:id="796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64" w:author=" " w:date="2019-05-27T04:43:00Z"/>
              </w:rPr>
            </w:pPr>
            <w:del w:id="7965" w:author=" " w:date="2019-05-27T04:43:00Z">
              <w:r w:rsidRPr="00D339E0" w:rsidDel="00413606">
                <w:rPr>
                  <w:rFonts w:cs="Arial"/>
                  <w:szCs w:val="18"/>
                  <w:lang w:eastAsia="ja-JP"/>
                </w:rPr>
                <w:delText xml:space="preserve">TR </w:delText>
              </w:r>
              <w:r w:rsidRPr="00D339E0" w:rsidDel="00413606">
                <w:rPr>
                  <w:rFonts w:cs="Arial"/>
                  <w:szCs w:val="18"/>
                </w:rPr>
                <w:delText>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66" w:author=" " w:date="2019-05-27T04:43:00Z"/>
              </w:rPr>
            </w:pPr>
            <w:del w:id="7967" w:author=" " w:date="2019-05-27T04:43:00Z">
              <w:r w:rsidRPr="00D339E0" w:rsidDel="00413606">
                <w:rPr>
                  <w:rFonts w:eastAsia="PMingLiU" w:cs="Arial"/>
                  <w:szCs w:val="18"/>
                  <w:lang w:val="en-US" w:eastAsia="zh-TW"/>
                </w:rPr>
                <w:delText xml:space="preserve">Yes </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968" w:author=" " w:date="2019-05-27T04:43:00Z"/>
                <w:rFonts w:eastAsia="PMingLiU" w:cs="Arial"/>
                <w:szCs w:val="18"/>
                <w:lang w:val="en-US" w:eastAsia="zh-TW"/>
              </w:rPr>
            </w:pPr>
            <w:del w:id="7969"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7970"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71" w:author=" " w:date="2019-05-27T04:43:00Z"/>
              </w:rPr>
            </w:pPr>
            <w:del w:id="7972"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7973"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974" w:author=" " w:date="2019-05-27T04:43:00Z"/>
              </w:rPr>
            </w:pPr>
            <w:del w:id="7975" w:author=" " w:date="2019-05-27T04:43:00Z">
              <w:r w:rsidRPr="00D339E0" w:rsidDel="00413606">
                <w:rPr>
                  <w:rFonts w:cs="Arial"/>
                  <w:color w:val="000000"/>
                  <w:szCs w:val="18"/>
                  <w:lang w:val="en-US"/>
                </w:rPr>
                <w:delText>DC_13A_n260(2A)_UL_13A_n260A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976" w:author=" " w:date="2019-05-27T04:43:00Z"/>
              </w:rPr>
            </w:pPr>
            <w:del w:id="7977"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78" w:author=" " w:date="2019-05-27T04:43:00Z"/>
              </w:rPr>
            </w:pPr>
            <w:del w:id="797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80" w:author=" " w:date="2019-05-27T04:43:00Z"/>
              </w:rPr>
            </w:pPr>
            <w:del w:id="7981"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982" w:author=" " w:date="2019-05-27T04:43:00Z"/>
                <w:rFonts w:eastAsia="PMingLiU" w:cs="Arial"/>
                <w:szCs w:val="18"/>
                <w:lang w:val="en-US" w:eastAsia="zh-TW"/>
              </w:rPr>
            </w:pPr>
            <w:del w:id="7983"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7984"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985" w:author=" " w:date="2019-05-27T04:43:00Z"/>
                <w:rFonts w:eastAsia="PMingLiU" w:cs="Arial"/>
                <w:szCs w:val="18"/>
                <w:lang w:val="en-US" w:eastAsia="zh-TW"/>
              </w:rPr>
            </w:pPr>
            <w:del w:id="7986"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7987"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88" w:author=" " w:date="2019-05-27T04:43:00Z"/>
              </w:rPr>
            </w:pPr>
            <w:del w:id="7989"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799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991" w:author=" " w:date="2019-05-27T04:43:00Z"/>
              </w:rPr>
            </w:pPr>
            <w:del w:id="7992" w:author=" " w:date="2019-05-27T04:43:00Z">
              <w:r w:rsidRPr="00D339E0" w:rsidDel="00413606">
                <w:rPr>
                  <w:rFonts w:cs="Arial"/>
                  <w:color w:val="000000"/>
                  <w:szCs w:val="18"/>
                  <w:lang w:val="en-US"/>
                </w:rPr>
                <w:delText>DC_13A_n260(3A)_UL_13A_n260A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993" w:author=" " w:date="2019-05-27T04:43:00Z"/>
              </w:rPr>
            </w:pPr>
            <w:del w:id="7994"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95" w:author=" " w:date="2019-05-27T04:43:00Z"/>
              </w:rPr>
            </w:pPr>
            <w:del w:id="799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97" w:author=" " w:date="2019-05-27T04:43:00Z"/>
              </w:rPr>
            </w:pPr>
            <w:del w:id="7998"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999" w:author=" " w:date="2019-05-27T04:43:00Z"/>
                <w:rFonts w:eastAsia="PMingLiU" w:cs="Arial"/>
                <w:szCs w:val="18"/>
                <w:lang w:val="en-US" w:eastAsia="zh-TW"/>
              </w:rPr>
            </w:pPr>
            <w:del w:id="8000"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001"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002" w:author=" " w:date="2019-05-27T04:43:00Z"/>
                <w:rFonts w:eastAsia="PMingLiU" w:cs="Arial"/>
                <w:szCs w:val="18"/>
                <w:lang w:val="en-US" w:eastAsia="zh-TW"/>
              </w:rPr>
            </w:pPr>
            <w:del w:id="8003"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004"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05" w:author=" " w:date="2019-05-27T04:43:00Z"/>
              </w:rPr>
            </w:pPr>
            <w:del w:id="8006"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007"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08" w:author=" " w:date="2019-05-27T04:43:00Z"/>
              </w:rPr>
            </w:pPr>
            <w:del w:id="8009" w:author=" " w:date="2019-05-27T04:43:00Z">
              <w:r w:rsidRPr="00D339E0" w:rsidDel="00413606">
                <w:rPr>
                  <w:rFonts w:cs="Arial"/>
                  <w:color w:val="000000"/>
                  <w:szCs w:val="18"/>
                  <w:lang w:val="en-US"/>
                </w:rPr>
                <w:delText>DC_13A_</w:delText>
              </w:r>
              <w:r w:rsidRPr="00D339E0" w:rsidDel="00413606">
                <w:rPr>
                  <w:rFonts w:cs="Arial"/>
                  <w:bCs/>
                  <w:color w:val="000000"/>
                  <w:szCs w:val="18"/>
                  <w:lang w:val="en-US"/>
                </w:rPr>
                <w:delText>n260(4A)_UL_13A_n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10" w:author=" " w:date="2019-05-27T04:43:00Z"/>
              </w:rPr>
            </w:pPr>
            <w:del w:id="8011"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12" w:author=" " w:date="2019-05-27T04:43:00Z"/>
              </w:rPr>
            </w:pPr>
            <w:del w:id="801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14" w:author=" " w:date="2019-05-27T04:43:00Z"/>
              </w:rPr>
            </w:pPr>
            <w:del w:id="8015"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016" w:author=" " w:date="2019-05-27T04:43:00Z"/>
                <w:rFonts w:eastAsia="PMingLiU" w:cs="Arial"/>
                <w:szCs w:val="18"/>
                <w:lang w:val="en-US" w:eastAsia="zh-TW"/>
              </w:rPr>
            </w:pPr>
            <w:del w:id="8017"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018"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019" w:author=" " w:date="2019-05-27T04:43:00Z"/>
                <w:rFonts w:eastAsia="PMingLiU" w:cs="Arial"/>
                <w:szCs w:val="18"/>
                <w:lang w:val="en-US" w:eastAsia="zh-TW"/>
              </w:rPr>
            </w:pPr>
            <w:del w:id="8020"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021"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22" w:author=" " w:date="2019-05-27T04:43:00Z"/>
              </w:rPr>
            </w:pPr>
            <w:del w:id="8023"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024"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25" w:author=" " w:date="2019-05-27T04:43:00Z"/>
              </w:rPr>
            </w:pPr>
            <w:del w:id="8026" w:author=" " w:date="2019-05-27T04:43:00Z">
              <w:r w:rsidRPr="00D339E0" w:rsidDel="00413606">
                <w:rPr>
                  <w:rFonts w:cs="Arial"/>
                  <w:color w:val="000000"/>
                  <w:szCs w:val="18"/>
                  <w:lang w:val="en-US"/>
                </w:rPr>
                <w:delText>DC_13A_</w:delText>
              </w:r>
              <w:r w:rsidRPr="00D339E0" w:rsidDel="00413606">
                <w:rPr>
                  <w:rFonts w:cs="Arial"/>
                  <w:bCs/>
                  <w:color w:val="000000"/>
                  <w:szCs w:val="18"/>
                  <w:lang w:val="en-US"/>
                </w:rPr>
                <w:delText>n260(6A)_UL_13A_n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27" w:author=" " w:date="2019-05-27T04:43:00Z"/>
              </w:rPr>
            </w:pPr>
            <w:del w:id="8028"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29" w:author=" " w:date="2019-05-27T04:43:00Z"/>
              </w:rPr>
            </w:pPr>
            <w:del w:id="8030"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31" w:author=" " w:date="2019-05-27T04:43:00Z"/>
              </w:rPr>
            </w:pPr>
            <w:del w:id="8032" w:author=" " w:date="2019-05-27T04:43:00Z">
              <w:r w:rsidRPr="00D339E0" w:rsidDel="00413606">
                <w:rPr>
                  <w:rFonts w:cs="Arial"/>
                  <w:color w:val="000000"/>
                  <w:szCs w:val="18"/>
                  <w:lang w:eastAsia="ja-JP"/>
                </w:rPr>
                <w:delText xml:space="preserve">TR </w:delText>
              </w:r>
              <w:r w:rsidRPr="00D339E0" w:rsidDel="00413606">
                <w:rPr>
                  <w:rFonts w:cs="Arial"/>
                  <w:szCs w:val="18"/>
                </w:rPr>
                <w:delText>37.716-11-11: R4-1812075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033" w:author=" " w:date="2019-05-27T04:43:00Z"/>
                <w:rFonts w:eastAsia="PMingLiU" w:cs="Arial"/>
                <w:szCs w:val="18"/>
                <w:lang w:val="en-US" w:eastAsia="zh-TW"/>
              </w:rPr>
            </w:pPr>
            <w:del w:id="8034"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035"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036" w:author=" " w:date="2019-05-27T04:43:00Z"/>
                <w:rFonts w:eastAsia="PMingLiU" w:cs="Arial"/>
                <w:szCs w:val="18"/>
                <w:lang w:val="en-US" w:eastAsia="zh-TW"/>
              </w:rPr>
            </w:pPr>
            <w:del w:id="8037"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038"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39" w:author=" " w:date="2019-05-27T04:43:00Z"/>
              </w:rPr>
            </w:pPr>
            <w:del w:id="8040"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04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42" w:author=" " w:date="2019-05-27T04:43:00Z"/>
              </w:rPr>
            </w:pPr>
            <w:del w:id="8043" w:author=" " w:date="2019-05-27T04:43:00Z">
              <w:r w:rsidRPr="00D339E0" w:rsidDel="00413606">
                <w:rPr>
                  <w:rFonts w:cs="Arial"/>
                  <w:color w:val="000000"/>
                  <w:szCs w:val="18"/>
                  <w:lang w:val="en-US"/>
                </w:rPr>
                <w:lastRenderedPageBreak/>
                <w:delText>DC_13A_</w:delText>
              </w:r>
              <w:r w:rsidRPr="00D339E0" w:rsidDel="00413606">
                <w:rPr>
                  <w:rFonts w:cs="Arial"/>
                  <w:bCs/>
                  <w:color w:val="000000"/>
                  <w:szCs w:val="18"/>
                  <w:lang w:val="en-US"/>
                </w:rPr>
                <w:delText>n260(8A)_UL_13A_n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44" w:author=" " w:date="2019-05-27T04:43:00Z"/>
              </w:rPr>
            </w:pPr>
            <w:del w:id="8045"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46" w:author=" " w:date="2019-05-27T04:43:00Z"/>
              </w:rPr>
            </w:pPr>
            <w:del w:id="804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48" w:author=" " w:date="2019-05-27T04:43:00Z"/>
              </w:rPr>
            </w:pPr>
            <w:del w:id="8049" w:author=" " w:date="2019-05-27T04:43:00Z">
              <w:r w:rsidRPr="00D339E0" w:rsidDel="00413606">
                <w:rPr>
                  <w:rFonts w:cs="Arial"/>
                  <w:color w:val="000000"/>
                  <w:szCs w:val="18"/>
                  <w:lang w:eastAsia="ja-JP"/>
                </w:rPr>
                <w:delText xml:space="preserve">TR </w:delText>
              </w:r>
              <w:r w:rsidRPr="00D339E0" w:rsidDel="00413606">
                <w:rPr>
                  <w:rFonts w:cs="Arial"/>
                  <w:szCs w:val="18"/>
                </w:rPr>
                <w:delText>37.716-11-11: R4-1812075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050" w:author=" " w:date="2019-05-27T04:43:00Z"/>
                <w:rFonts w:eastAsia="PMingLiU" w:cs="Arial"/>
                <w:szCs w:val="18"/>
                <w:lang w:val="en-US" w:eastAsia="zh-TW"/>
              </w:rPr>
            </w:pPr>
            <w:del w:id="8051"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052"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053" w:author=" " w:date="2019-05-27T04:43:00Z"/>
                <w:rFonts w:eastAsia="PMingLiU" w:cs="Arial"/>
                <w:szCs w:val="18"/>
                <w:lang w:val="en-US" w:eastAsia="zh-TW"/>
              </w:rPr>
            </w:pPr>
            <w:del w:id="8054"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055"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56" w:author=" " w:date="2019-05-27T04:43:00Z"/>
              </w:rPr>
            </w:pPr>
            <w:del w:id="8057"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058"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59" w:author=" " w:date="2019-05-27T04:43:00Z"/>
              </w:rPr>
            </w:pPr>
            <w:del w:id="8060" w:author=" " w:date="2019-05-27T04:43:00Z">
              <w:r w:rsidRPr="00D339E0" w:rsidDel="00413606">
                <w:rPr>
                  <w:rFonts w:cs="Arial"/>
                  <w:color w:val="000000"/>
                  <w:szCs w:val="18"/>
                  <w:lang w:val="en-US"/>
                </w:rPr>
                <w:delText>DC_13A_n260G_UL_13A_n260A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61" w:author=" " w:date="2019-05-27T04:43:00Z"/>
              </w:rPr>
            </w:pPr>
            <w:del w:id="8062"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63" w:author=" " w:date="2019-05-27T04:43:00Z"/>
              </w:rPr>
            </w:pPr>
            <w:del w:id="8064"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65" w:author=" " w:date="2019-05-27T04:43:00Z"/>
              </w:rPr>
            </w:pPr>
            <w:del w:id="8066"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067" w:author=" " w:date="2019-05-27T04:43:00Z"/>
                <w:rFonts w:eastAsia="PMingLiU" w:cs="Arial"/>
                <w:szCs w:val="18"/>
                <w:lang w:val="en-US" w:eastAsia="zh-TW"/>
              </w:rPr>
            </w:pPr>
            <w:del w:id="8068"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069"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070" w:author=" " w:date="2019-05-27T04:43:00Z"/>
                <w:rFonts w:eastAsia="PMingLiU" w:cs="Arial"/>
                <w:szCs w:val="18"/>
                <w:lang w:val="en-US" w:eastAsia="zh-TW"/>
              </w:rPr>
            </w:pPr>
            <w:del w:id="8071"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072"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73" w:author=" " w:date="2019-05-27T04:43:00Z"/>
              </w:rPr>
            </w:pPr>
            <w:del w:id="8074"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07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76" w:author=" " w:date="2019-05-27T04:43:00Z"/>
              </w:rPr>
            </w:pPr>
            <w:del w:id="8077" w:author=" " w:date="2019-05-27T04:43:00Z">
              <w:r w:rsidRPr="00D339E0" w:rsidDel="00413606">
                <w:rPr>
                  <w:rFonts w:cs="Arial"/>
                  <w:color w:val="000000"/>
                  <w:szCs w:val="18"/>
                  <w:lang w:val="en-US"/>
                </w:rPr>
                <w:delText>DC_13A_n260G_UL_13A_n260G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78" w:author=" " w:date="2019-05-27T04:43:00Z"/>
              </w:rPr>
            </w:pPr>
            <w:del w:id="8079"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80" w:author=" " w:date="2019-05-27T04:43:00Z"/>
              </w:rPr>
            </w:pPr>
            <w:del w:id="808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82" w:author=" " w:date="2019-05-27T04:43:00Z"/>
              </w:rPr>
            </w:pPr>
            <w:del w:id="8083"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084" w:author=" " w:date="2019-05-27T04:43:00Z"/>
                <w:rFonts w:eastAsia="PMingLiU" w:cs="Arial"/>
                <w:szCs w:val="18"/>
                <w:lang w:val="en-US" w:eastAsia="zh-TW"/>
              </w:rPr>
            </w:pPr>
            <w:del w:id="8085"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086"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087" w:author=" " w:date="2019-05-27T04:43:00Z"/>
                <w:rFonts w:eastAsia="PMingLiU" w:cs="Arial"/>
                <w:szCs w:val="18"/>
                <w:lang w:val="en-US" w:eastAsia="zh-TW"/>
              </w:rPr>
            </w:pPr>
            <w:del w:id="8088"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089"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90" w:author=" " w:date="2019-05-27T04:43:00Z"/>
              </w:rPr>
            </w:pPr>
            <w:del w:id="8091"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092"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93" w:author=" " w:date="2019-05-27T04:43:00Z"/>
              </w:rPr>
            </w:pPr>
            <w:del w:id="8094" w:author=" " w:date="2019-05-27T04:43:00Z">
              <w:r w:rsidRPr="00D339E0" w:rsidDel="00413606">
                <w:rPr>
                  <w:rFonts w:cs="Arial"/>
                  <w:color w:val="000000"/>
                  <w:szCs w:val="18"/>
                  <w:lang w:val="en-US"/>
                </w:rPr>
                <w:delText>DC_13A_n260(A-G)_UL_13A_n260A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95" w:author=" " w:date="2019-05-27T04:43:00Z"/>
              </w:rPr>
            </w:pPr>
            <w:del w:id="8096"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97" w:author=" " w:date="2019-05-27T04:43:00Z"/>
              </w:rPr>
            </w:pPr>
            <w:del w:id="8098"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99" w:author=" " w:date="2019-05-27T04:43:00Z"/>
              </w:rPr>
            </w:pPr>
            <w:del w:id="8100"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01" w:author=" " w:date="2019-05-27T04:43:00Z"/>
                <w:rFonts w:eastAsia="PMingLiU" w:cs="Arial"/>
                <w:szCs w:val="18"/>
                <w:lang w:val="en-US" w:eastAsia="zh-TW"/>
              </w:rPr>
            </w:pPr>
            <w:del w:id="8102"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103"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04" w:author=" " w:date="2019-05-27T04:43:00Z"/>
                <w:rFonts w:eastAsia="PMingLiU" w:cs="Arial"/>
                <w:szCs w:val="18"/>
                <w:lang w:val="en-US" w:eastAsia="zh-TW"/>
              </w:rPr>
            </w:pPr>
            <w:del w:id="8105"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106"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07" w:author=" " w:date="2019-05-27T04:43:00Z"/>
              </w:rPr>
            </w:pPr>
            <w:del w:id="8108"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109"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10" w:author=" " w:date="2019-05-27T04:43:00Z"/>
              </w:rPr>
            </w:pPr>
            <w:del w:id="8111" w:author=" " w:date="2019-05-27T04:43:00Z">
              <w:r w:rsidRPr="00D339E0" w:rsidDel="00413606">
                <w:rPr>
                  <w:rFonts w:cs="Arial"/>
                  <w:color w:val="000000"/>
                  <w:szCs w:val="18"/>
                  <w:lang w:val="en-US"/>
                </w:rPr>
                <w:delText>DC_13A_n260(A-G)_UL_13A_n260G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12" w:author=" " w:date="2019-05-27T04:43:00Z"/>
              </w:rPr>
            </w:pPr>
            <w:del w:id="8113"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14" w:author=" " w:date="2019-05-27T04:43:00Z"/>
              </w:rPr>
            </w:pPr>
            <w:del w:id="811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16" w:author=" " w:date="2019-05-27T04:43:00Z"/>
              </w:rPr>
            </w:pPr>
            <w:del w:id="8117"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18" w:author=" " w:date="2019-05-27T04:43:00Z"/>
                <w:rFonts w:eastAsia="PMingLiU" w:cs="Arial"/>
                <w:szCs w:val="18"/>
                <w:lang w:val="en-US" w:eastAsia="zh-TW"/>
              </w:rPr>
            </w:pPr>
            <w:del w:id="8119"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120"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21" w:author=" " w:date="2019-05-27T04:43:00Z"/>
                <w:rFonts w:eastAsia="PMingLiU" w:cs="Arial"/>
                <w:szCs w:val="18"/>
                <w:lang w:val="en-US" w:eastAsia="zh-TW"/>
              </w:rPr>
            </w:pPr>
            <w:del w:id="8122"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123"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24" w:author=" " w:date="2019-05-27T04:43:00Z"/>
              </w:rPr>
            </w:pPr>
            <w:del w:id="8125"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12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27" w:author=" " w:date="2019-05-27T04:43:00Z"/>
              </w:rPr>
            </w:pPr>
            <w:del w:id="8128" w:author=" " w:date="2019-05-27T04:43:00Z">
              <w:r w:rsidRPr="00D339E0" w:rsidDel="00413606">
                <w:rPr>
                  <w:rFonts w:cs="Arial"/>
                  <w:color w:val="000000"/>
                  <w:szCs w:val="18"/>
                  <w:lang w:val="en-US"/>
                </w:rPr>
                <w:delText>DC_13A_</w:delText>
              </w:r>
              <w:r w:rsidRPr="00D339E0" w:rsidDel="00413606">
                <w:rPr>
                  <w:rFonts w:cs="Arial"/>
                  <w:bCs/>
                  <w:color w:val="000000"/>
                  <w:szCs w:val="18"/>
                  <w:lang w:val="en-US"/>
                </w:rPr>
                <w:delText>n260(2G)_UL_13A_n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29" w:author=" " w:date="2019-05-27T04:43:00Z"/>
              </w:rPr>
            </w:pPr>
            <w:del w:id="8130"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31" w:author=" " w:date="2019-05-27T04:43:00Z"/>
              </w:rPr>
            </w:pPr>
            <w:del w:id="813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33" w:author=" " w:date="2019-05-27T04:43:00Z"/>
              </w:rPr>
            </w:pPr>
            <w:del w:id="8134" w:author=" " w:date="2019-05-27T04:43:00Z">
              <w:r w:rsidRPr="00D339E0" w:rsidDel="00413606">
                <w:rPr>
                  <w:rFonts w:cs="Arial"/>
                  <w:color w:val="000000"/>
                  <w:szCs w:val="18"/>
                  <w:lang w:eastAsia="ja-JP"/>
                </w:rPr>
                <w:delText xml:space="preserve">TR </w:delText>
              </w:r>
              <w:r w:rsidRPr="00D339E0" w:rsidDel="00413606">
                <w:rPr>
                  <w:rFonts w:cs="Arial"/>
                  <w:szCs w:val="18"/>
                </w:rPr>
                <w:delText>37.716-11-11: R4-1812075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35" w:author=" " w:date="2019-05-27T04:43:00Z"/>
                <w:rFonts w:eastAsia="PMingLiU" w:cs="Arial"/>
                <w:szCs w:val="18"/>
                <w:lang w:val="en-US" w:eastAsia="zh-TW"/>
              </w:rPr>
            </w:pPr>
            <w:del w:id="8136"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137"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38" w:author=" " w:date="2019-05-27T04:43:00Z"/>
                <w:rFonts w:eastAsia="PMingLiU" w:cs="Arial"/>
                <w:szCs w:val="18"/>
                <w:lang w:val="en-US" w:eastAsia="zh-TW"/>
              </w:rPr>
            </w:pPr>
            <w:del w:id="8139"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140"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41" w:author=" " w:date="2019-05-27T04:43:00Z"/>
              </w:rPr>
            </w:pPr>
            <w:del w:id="8142"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143"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44" w:author=" " w:date="2019-05-27T04:43:00Z"/>
              </w:rPr>
            </w:pPr>
            <w:del w:id="8145" w:author=" " w:date="2019-05-27T04:43:00Z">
              <w:r w:rsidRPr="00D339E0" w:rsidDel="00413606">
                <w:rPr>
                  <w:rFonts w:cs="Arial"/>
                  <w:color w:val="000000"/>
                  <w:szCs w:val="18"/>
                  <w:lang w:val="en-US"/>
                </w:rPr>
                <w:delText>DC_13A_</w:delText>
              </w:r>
              <w:r w:rsidRPr="00D339E0" w:rsidDel="00413606">
                <w:rPr>
                  <w:rFonts w:cs="Arial"/>
                  <w:bCs/>
                  <w:color w:val="000000"/>
                  <w:szCs w:val="18"/>
                  <w:lang w:val="en-US"/>
                </w:rPr>
                <w:delText>n260(2G)_UL_13A_n</w:delText>
              </w:r>
              <w:r w:rsidRPr="00D339E0" w:rsidDel="00413606">
                <w:rPr>
                  <w:rFonts w:cs="Arial"/>
                  <w:color w:val="000000"/>
                  <w:szCs w:val="18"/>
                  <w:lang w:val="en-US"/>
                </w:rPr>
                <w:delText>260G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46" w:author=" " w:date="2019-05-27T04:43:00Z"/>
              </w:rPr>
            </w:pPr>
            <w:del w:id="8147"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48" w:author=" " w:date="2019-05-27T04:43:00Z"/>
              </w:rPr>
            </w:pPr>
            <w:del w:id="814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50" w:author=" " w:date="2019-05-27T04:43:00Z"/>
              </w:rPr>
            </w:pPr>
            <w:del w:id="8151" w:author=" " w:date="2019-05-27T04:43:00Z">
              <w:r w:rsidRPr="00D339E0" w:rsidDel="00413606">
                <w:rPr>
                  <w:rFonts w:cs="Arial"/>
                  <w:color w:val="000000"/>
                  <w:szCs w:val="18"/>
                  <w:lang w:eastAsia="ja-JP"/>
                </w:rPr>
                <w:delText xml:space="preserve">TR </w:delText>
              </w:r>
              <w:r w:rsidRPr="00D339E0" w:rsidDel="00413606">
                <w:rPr>
                  <w:rFonts w:cs="Arial"/>
                  <w:szCs w:val="18"/>
                </w:rPr>
                <w:delText>37.716-11-11: R4-1812075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52" w:author=" " w:date="2019-05-27T04:43:00Z"/>
                <w:rFonts w:eastAsia="PMingLiU" w:cs="Arial"/>
                <w:szCs w:val="18"/>
                <w:lang w:val="en-US" w:eastAsia="zh-TW"/>
              </w:rPr>
            </w:pPr>
            <w:del w:id="8153"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154"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55" w:author=" " w:date="2019-05-27T04:43:00Z"/>
                <w:rFonts w:eastAsia="PMingLiU" w:cs="Arial"/>
                <w:szCs w:val="18"/>
                <w:lang w:val="en-US" w:eastAsia="zh-TW"/>
              </w:rPr>
            </w:pPr>
            <w:del w:id="8156"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157"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58" w:author=" " w:date="2019-05-27T04:43:00Z"/>
              </w:rPr>
            </w:pPr>
            <w:del w:id="8159"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16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61" w:author=" " w:date="2019-05-27T04:43:00Z"/>
              </w:rPr>
            </w:pPr>
            <w:del w:id="8162" w:author=" " w:date="2019-05-27T04:43:00Z">
              <w:r w:rsidRPr="00D339E0" w:rsidDel="00413606">
                <w:rPr>
                  <w:rFonts w:cs="Arial"/>
                  <w:color w:val="000000"/>
                  <w:szCs w:val="18"/>
                  <w:lang w:val="en-US"/>
                </w:rPr>
                <w:delText>DC_13A_n260(2A-2G)_UL_13A_n260A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63" w:author=" " w:date="2019-05-27T04:43:00Z"/>
              </w:rPr>
            </w:pPr>
            <w:del w:id="8164"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65" w:author=" " w:date="2019-05-27T04:43:00Z"/>
              </w:rPr>
            </w:pPr>
            <w:del w:id="816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67" w:author=" " w:date="2019-05-27T04:43:00Z"/>
              </w:rPr>
            </w:pPr>
            <w:del w:id="8168" w:author=" " w:date="2019-05-27T04:43:00Z">
              <w:r w:rsidRPr="00D339E0" w:rsidDel="00413606">
                <w:rPr>
                  <w:rFonts w:cs="Arial"/>
                  <w:color w:val="000000"/>
                  <w:szCs w:val="18"/>
                  <w:lang w:eastAsia="ja-JP"/>
                </w:rPr>
                <w:delText xml:space="preserve">TR </w:delText>
              </w:r>
              <w:r w:rsidRPr="00D339E0" w:rsidDel="00413606">
                <w:rPr>
                  <w:rFonts w:cs="Arial"/>
                  <w:szCs w:val="18"/>
                </w:rPr>
                <w:delText>37.716-11-11: R4-1812075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69" w:author=" " w:date="2019-05-27T04:43:00Z"/>
                <w:rFonts w:eastAsia="PMingLiU" w:cs="Arial"/>
                <w:szCs w:val="18"/>
                <w:lang w:val="en-US" w:eastAsia="zh-TW"/>
              </w:rPr>
            </w:pPr>
            <w:del w:id="8170"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171"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72" w:author=" " w:date="2019-05-27T04:43:00Z"/>
                <w:rFonts w:eastAsia="PMingLiU" w:cs="Arial"/>
                <w:szCs w:val="18"/>
                <w:lang w:val="en-US" w:eastAsia="zh-TW"/>
              </w:rPr>
            </w:pPr>
            <w:del w:id="8173"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174"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75" w:author=" " w:date="2019-05-27T04:43:00Z"/>
              </w:rPr>
            </w:pPr>
            <w:del w:id="8176"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177"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78" w:author=" " w:date="2019-05-27T04:43:00Z"/>
              </w:rPr>
            </w:pPr>
            <w:del w:id="8179" w:author=" " w:date="2019-05-27T04:43:00Z">
              <w:r w:rsidRPr="00D339E0" w:rsidDel="00413606">
                <w:rPr>
                  <w:rFonts w:cs="Arial"/>
                  <w:color w:val="000000"/>
                  <w:szCs w:val="18"/>
                  <w:lang w:val="en-US"/>
                </w:rPr>
                <w:delText>DC_13A_n260(2A-2G)_UL_13A_n260G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80" w:author=" " w:date="2019-05-27T04:43:00Z"/>
              </w:rPr>
            </w:pPr>
            <w:del w:id="8181"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82" w:author=" " w:date="2019-05-27T04:43:00Z"/>
              </w:rPr>
            </w:pPr>
            <w:del w:id="818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84" w:author=" " w:date="2019-05-27T04:43:00Z"/>
              </w:rPr>
            </w:pPr>
            <w:del w:id="8185" w:author=" " w:date="2019-05-27T04:43:00Z">
              <w:r w:rsidRPr="00D339E0" w:rsidDel="00413606">
                <w:rPr>
                  <w:rFonts w:cs="Arial"/>
                  <w:color w:val="000000"/>
                  <w:szCs w:val="18"/>
                  <w:lang w:eastAsia="ja-JP"/>
                </w:rPr>
                <w:delText xml:space="preserve">TR </w:delText>
              </w:r>
              <w:r w:rsidRPr="00D339E0" w:rsidDel="00413606">
                <w:rPr>
                  <w:rFonts w:cs="Arial"/>
                  <w:szCs w:val="18"/>
                </w:rPr>
                <w:delText>37.716-11-11: R4-1812075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86" w:author=" " w:date="2019-05-27T04:43:00Z"/>
                <w:rFonts w:eastAsia="PMingLiU" w:cs="Arial"/>
                <w:szCs w:val="18"/>
                <w:lang w:val="en-US" w:eastAsia="zh-TW"/>
              </w:rPr>
            </w:pPr>
            <w:del w:id="8187"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188"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89" w:author=" " w:date="2019-05-27T04:43:00Z"/>
                <w:rFonts w:eastAsia="PMingLiU" w:cs="Arial"/>
                <w:szCs w:val="18"/>
                <w:lang w:val="en-US" w:eastAsia="zh-TW"/>
              </w:rPr>
            </w:pPr>
            <w:del w:id="8190"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191"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92" w:author=" " w:date="2019-05-27T04:43:00Z"/>
              </w:rPr>
            </w:pPr>
            <w:del w:id="8193"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194"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95" w:author=" " w:date="2019-05-27T04:43:00Z"/>
              </w:rPr>
            </w:pPr>
            <w:del w:id="8196" w:author=" " w:date="2019-05-27T04:43:00Z">
              <w:r w:rsidRPr="00D339E0" w:rsidDel="00413606">
                <w:rPr>
                  <w:rFonts w:cs="Arial"/>
                  <w:color w:val="000000"/>
                  <w:szCs w:val="18"/>
                  <w:lang w:val="en-US"/>
                </w:rPr>
                <w:delText>DC_13A_n260H_UL_13A_n260A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97" w:author=" " w:date="2019-05-27T04:43:00Z"/>
              </w:rPr>
            </w:pPr>
            <w:del w:id="8198"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99" w:author=" " w:date="2019-05-27T04:43:00Z"/>
              </w:rPr>
            </w:pPr>
            <w:del w:id="8200"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01" w:author=" " w:date="2019-05-27T04:43:00Z"/>
              </w:rPr>
            </w:pPr>
            <w:del w:id="8202"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03" w:author=" " w:date="2019-05-27T04:43:00Z"/>
                <w:rFonts w:eastAsia="PMingLiU" w:cs="Arial"/>
                <w:szCs w:val="18"/>
                <w:lang w:val="en-US" w:eastAsia="zh-TW"/>
              </w:rPr>
            </w:pPr>
            <w:del w:id="8204"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205"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06" w:author=" " w:date="2019-05-27T04:43:00Z"/>
                <w:rFonts w:eastAsia="PMingLiU" w:cs="Arial"/>
                <w:szCs w:val="18"/>
                <w:lang w:val="en-US" w:eastAsia="zh-TW"/>
              </w:rPr>
            </w:pPr>
            <w:del w:id="8207"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208"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09" w:author=" " w:date="2019-05-27T04:43:00Z"/>
              </w:rPr>
            </w:pPr>
            <w:del w:id="8210"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21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12" w:author=" " w:date="2019-05-27T04:43:00Z"/>
              </w:rPr>
            </w:pPr>
            <w:del w:id="8213" w:author=" " w:date="2019-05-27T04:43:00Z">
              <w:r w:rsidRPr="00D339E0" w:rsidDel="00413606">
                <w:rPr>
                  <w:rFonts w:cs="Arial"/>
                  <w:color w:val="000000"/>
                  <w:szCs w:val="18"/>
                  <w:lang w:val="en-US"/>
                </w:rPr>
                <w:delText>DC_13A_n260H_UL_13A_n260G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14" w:author=" " w:date="2019-05-27T04:43:00Z"/>
              </w:rPr>
            </w:pPr>
            <w:del w:id="8215"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16" w:author=" " w:date="2019-05-27T04:43:00Z"/>
              </w:rPr>
            </w:pPr>
            <w:del w:id="821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18" w:author=" " w:date="2019-05-27T04:43:00Z"/>
              </w:rPr>
            </w:pPr>
            <w:del w:id="8219"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20" w:author=" " w:date="2019-05-27T04:43:00Z"/>
                <w:rFonts w:eastAsia="PMingLiU" w:cs="Arial"/>
                <w:szCs w:val="18"/>
                <w:lang w:val="en-US" w:eastAsia="zh-TW"/>
              </w:rPr>
            </w:pPr>
            <w:del w:id="8221"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222"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23" w:author=" " w:date="2019-05-27T04:43:00Z"/>
                <w:rFonts w:eastAsia="PMingLiU" w:cs="Arial"/>
                <w:szCs w:val="18"/>
                <w:lang w:val="en-US" w:eastAsia="zh-TW"/>
              </w:rPr>
            </w:pPr>
            <w:del w:id="8224"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225"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26" w:author=" " w:date="2019-05-27T04:43:00Z"/>
              </w:rPr>
            </w:pPr>
            <w:del w:id="8227"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228"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29" w:author=" " w:date="2019-05-27T04:43:00Z"/>
              </w:rPr>
            </w:pPr>
            <w:del w:id="8230" w:author=" " w:date="2019-05-27T04:43:00Z">
              <w:r w:rsidRPr="00D339E0" w:rsidDel="00413606">
                <w:rPr>
                  <w:rFonts w:cs="Arial"/>
                  <w:color w:val="000000"/>
                  <w:szCs w:val="18"/>
                  <w:lang w:val="en-US"/>
                </w:rPr>
                <w:delText>DC_13A_n260H_UL_13A_n260H</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31" w:author=" " w:date="2019-05-27T04:43:00Z"/>
              </w:rPr>
            </w:pPr>
            <w:del w:id="8232"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33" w:author=" " w:date="2019-05-27T04:43:00Z"/>
              </w:rPr>
            </w:pPr>
            <w:del w:id="8234"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35" w:author=" " w:date="2019-05-27T04:43:00Z"/>
              </w:rPr>
            </w:pPr>
            <w:del w:id="8236"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37" w:author=" " w:date="2019-05-27T04:43:00Z"/>
                <w:rFonts w:eastAsia="PMingLiU" w:cs="Arial"/>
                <w:szCs w:val="18"/>
                <w:lang w:val="en-US" w:eastAsia="zh-TW"/>
              </w:rPr>
            </w:pPr>
            <w:del w:id="8238"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239"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40" w:author=" " w:date="2019-05-27T04:43:00Z"/>
                <w:rFonts w:eastAsia="PMingLiU" w:cs="Arial"/>
                <w:szCs w:val="18"/>
                <w:lang w:val="en-US" w:eastAsia="zh-TW"/>
              </w:rPr>
            </w:pPr>
            <w:del w:id="8241"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242"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43" w:author=" " w:date="2019-05-27T04:43:00Z"/>
              </w:rPr>
            </w:pPr>
            <w:del w:id="8244"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24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46" w:author=" " w:date="2019-05-27T04:43:00Z"/>
              </w:rPr>
            </w:pPr>
            <w:del w:id="8247" w:author=" " w:date="2019-05-27T04:43:00Z">
              <w:r w:rsidRPr="00D339E0" w:rsidDel="00413606">
                <w:rPr>
                  <w:rFonts w:cs="Arial"/>
                  <w:color w:val="000000"/>
                  <w:szCs w:val="18"/>
                  <w:lang w:val="en-US"/>
                </w:rPr>
                <w:delText>DC_13A_n260(2H)_UL_13A_n260A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48" w:author=" " w:date="2019-05-27T04:43:00Z"/>
              </w:rPr>
            </w:pPr>
            <w:del w:id="8249"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50" w:author=" " w:date="2019-05-27T04:43:00Z"/>
              </w:rPr>
            </w:pPr>
            <w:del w:id="825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52" w:author=" " w:date="2019-05-27T04:43:00Z"/>
              </w:rPr>
            </w:pPr>
            <w:del w:id="8253" w:author=" " w:date="2019-05-27T04:43:00Z">
              <w:r w:rsidRPr="00D339E0" w:rsidDel="00413606">
                <w:rPr>
                  <w:rFonts w:cs="Arial"/>
                  <w:color w:val="000000"/>
                  <w:szCs w:val="18"/>
                  <w:lang w:eastAsia="ja-JP"/>
                </w:rPr>
                <w:delText xml:space="preserve">TR </w:delText>
              </w:r>
              <w:r w:rsidRPr="00D339E0" w:rsidDel="00413606">
                <w:rPr>
                  <w:rFonts w:cs="Arial"/>
                  <w:szCs w:val="18"/>
                </w:rPr>
                <w:delText>37.716-11-11: R4-1812075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54" w:author=" " w:date="2019-05-27T04:43:00Z"/>
                <w:rFonts w:eastAsia="PMingLiU" w:cs="Arial"/>
                <w:szCs w:val="18"/>
                <w:lang w:val="en-US" w:eastAsia="zh-TW"/>
              </w:rPr>
            </w:pPr>
            <w:del w:id="8255"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256"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57" w:author=" " w:date="2019-05-27T04:43:00Z"/>
                <w:rFonts w:eastAsia="PMingLiU" w:cs="Arial"/>
                <w:szCs w:val="18"/>
                <w:lang w:val="en-US" w:eastAsia="zh-TW"/>
              </w:rPr>
            </w:pPr>
            <w:del w:id="8258"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259"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60" w:author=" " w:date="2019-05-27T04:43:00Z"/>
              </w:rPr>
            </w:pPr>
            <w:del w:id="8261"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262"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63" w:author=" " w:date="2019-05-27T04:43:00Z"/>
              </w:rPr>
            </w:pPr>
            <w:del w:id="8264" w:author=" " w:date="2019-05-27T04:43:00Z">
              <w:r w:rsidRPr="00D339E0" w:rsidDel="00413606">
                <w:rPr>
                  <w:rFonts w:cs="Arial"/>
                  <w:color w:val="000000"/>
                  <w:szCs w:val="18"/>
                  <w:lang w:val="en-US"/>
                </w:rPr>
                <w:delText>DC_13A_n260(2H)_UL_13A_n260G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65" w:author=" " w:date="2019-05-27T04:43:00Z"/>
              </w:rPr>
            </w:pPr>
            <w:del w:id="8266"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67" w:author=" " w:date="2019-05-27T04:43:00Z"/>
              </w:rPr>
            </w:pPr>
            <w:del w:id="8268"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69" w:author=" " w:date="2019-05-27T04:43:00Z"/>
              </w:rPr>
            </w:pPr>
            <w:del w:id="8270"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71" w:author=" " w:date="2019-05-27T04:43:00Z"/>
                <w:rFonts w:eastAsia="PMingLiU" w:cs="Arial"/>
                <w:szCs w:val="18"/>
                <w:lang w:val="en-US" w:eastAsia="zh-TW"/>
              </w:rPr>
            </w:pPr>
            <w:del w:id="8272"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273"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74" w:author=" " w:date="2019-05-27T04:43:00Z"/>
                <w:rFonts w:eastAsia="PMingLiU" w:cs="Arial"/>
                <w:szCs w:val="18"/>
                <w:lang w:val="en-US" w:eastAsia="zh-TW"/>
              </w:rPr>
            </w:pPr>
            <w:del w:id="8275"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276"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77" w:author=" " w:date="2019-05-27T04:43:00Z"/>
              </w:rPr>
            </w:pPr>
            <w:del w:id="8278"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279"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80" w:author=" " w:date="2019-05-27T04:43:00Z"/>
              </w:rPr>
            </w:pPr>
            <w:del w:id="8281" w:author=" " w:date="2019-05-27T04:43:00Z">
              <w:r w:rsidRPr="00D339E0" w:rsidDel="00413606">
                <w:rPr>
                  <w:rFonts w:cs="Arial"/>
                  <w:color w:val="000000"/>
                  <w:szCs w:val="18"/>
                  <w:lang w:val="en-US"/>
                </w:rPr>
                <w:delText>DC_13A_n260(2H)_UL_13A_n260H</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82" w:author=" " w:date="2019-05-27T04:43:00Z"/>
              </w:rPr>
            </w:pPr>
            <w:del w:id="8283"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84" w:author=" " w:date="2019-05-27T04:43:00Z"/>
              </w:rPr>
            </w:pPr>
            <w:del w:id="828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86" w:author=" " w:date="2019-05-27T04:43:00Z"/>
              </w:rPr>
            </w:pPr>
            <w:del w:id="8287"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88" w:author=" " w:date="2019-05-27T04:43:00Z"/>
                <w:rFonts w:eastAsia="PMingLiU" w:cs="Arial"/>
                <w:szCs w:val="18"/>
                <w:lang w:val="en-US" w:eastAsia="zh-TW"/>
              </w:rPr>
            </w:pPr>
            <w:del w:id="8289"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290"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91" w:author=" " w:date="2019-05-27T04:43:00Z"/>
                <w:rFonts w:eastAsia="PMingLiU" w:cs="Arial"/>
                <w:szCs w:val="18"/>
                <w:lang w:val="en-US" w:eastAsia="zh-TW"/>
              </w:rPr>
            </w:pPr>
            <w:del w:id="8292"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293"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94" w:author=" " w:date="2019-05-27T04:43:00Z"/>
              </w:rPr>
            </w:pPr>
            <w:del w:id="8295"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29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97" w:author=" " w:date="2019-05-27T04:43:00Z"/>
              </w:rPr>
            </w:pPr>
            <w:del w:id="8298" w:author=" " w:date="2019-05-27T04:43:00Z">
              <w:r w:rsidRPr="00D339E0" w:rsidDel="00413606">
                <w:rPr>
                  <w:rFonts w:cs="Arial"/>
                  <w:color w:val="000000"/>
                  <w:szCs w:val="18"/>
                  <w:lang w:val="en-US"/>
                </w:rPr>
                <w:delText>DC_13A_</w:delText>
              </w:r>
              <w:r w:rsidRPr="00D339E0" w:rsidDel="00413606">
                <w:rPr>
                  <w:rFonts w:cs="Arial"/>
                  <w:bCs/>
                  <w:color w:val="000000"/>
                  <w:szCs w:val="18"/>
                  <w:lang w:val="en-US"/>
                </w:rPr>
                <w:delText>n260(2A-2H)_UL_13A_n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99" w:author=" " w:date="2019-05-27T04:43:00Z"/>
              </w:rPr>
            </w:pPr>
            <w:del w:id="8300"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01" w:author=" " w:date="2019-05-27T04:43:00Z"/>
              </w:rPr>
            </w:pPr>
            <w:del w:id="830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03" w:author=" " w:date="2019-05-27T04:43:00Z"/>
              </w:rPr>
            </w:pPr>
            <w:del w:id="8304"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05" w:author=" " w:date="2019-05-27T04:43:00Z"/>
                <w:rFonts w:eastAsia="PMingLiU" w:cs="Arial"/>
                <w:szCs w:val="18"/>
                <w:lang w:val="en-US" w:eastAsia="zh-TW"/>
              </w:rPr>
            </w:pPr>
            <w:del w:id="8306"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307"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08" w:author=" " w:date="2019-05-27T04:43:00Z"/>
                <w:rFonts w:eastAsia="PMingLiU" w:cs="Arial"/>
                <w:szCs w:val="18"/>
                <w:lang w:val="en-US" w:eastAsia="zh-TW"/>
              </w:rPr>
            </w:pPr>
            <w:del w:id="8309"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310"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11" w:author=" " w:date="2019-05-27T04:43:00Z"/>
              </w:rPr>
            </w:pPr>
            <w:del w:id="8312"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313"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314" w:author=" " w:date="2019-05-27T04:43:00Z"/>
              </w:rPr>
            </w:pPr>
            <w:del w:id="8315" w:author=" " w:date="2019-05-27T04:43:00Z">
              <w:r w:rsidRPr="00D339E0" w:rsidDel="00413606">
                <w:rPr>
                  <w:rFonts w:cs="Arial"/>
                  <w:color w:val="000000"/>
                  <w:szCs w:val="18"/>
                  <w:lang w:val="en-US"/>
                </w:rPr>
                <w:delText>DC_13A_</w:delText>
              </w:r>
              <w:r w:rsidRPr="00D339E0" w:rsidDel="00413606">
                <w:rPr>
                  <w:rFonts w:cs="Arial"/>
                  <w:bCs/>
                  <w:color w:val="000000"/>
                  <w:szCs w:val="18"/>
                  <w:lang w:val="en-US"/>
                </w:rPr>
                <w:delText>n260(2A-2H)_UL_13A_n</w:delText>
              </w:r>
              <w:r w:rsidRPr="00D339E0" w:rsidDel="00413606">
                <w:rPr>
                  <w:rFonts w:cs="Arial"/>
                  <w:color w:val="000000"/>
                  <w:szCs w:val="18"/>
                  <w:lang w:val="en-US"/>
                </w:rPr>
                <w:delText>260G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316" w:author=" " w:date="2019-05-27T04:43:00Z"/>
              </w:rPr>
            </w:pPr>
            <w:del w:id="8317"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18" w:author=" " w:date="2019-05-27T04:43:00Z"/>
              </w:rPr>
            </w:pPr>
            <w:del w:id="831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20" w:author=" " w:date="2019-05-27T04:43:00Z"/>
              </w:rPr>
            </w:pPr>
            <w:del w:id="8321"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22" w:author=" " w:date="2019-05-27T04:43:00Z"/>
                <w:rFonts w:eastAsia="PMingLiU" w:cs="Arial"/>
                <w:szCs w:val="18"/>
                <w:lang w:val="en-US" w:eastAsia="zh-TW"/>
              </w:rPr>
            </w:pPr>
            <w:del w:id="8323"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324"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25" w:author=" " w:date="2019-05-27T04:43:00Z"/>
                <w:rFonts w:eastAsia="PMingLiU" w:cs="Arial"/>
                <w:szCs w:val="18"/>
                <w:lang w:val="en-US" w:eastAsia="zh-TW"/>
              </w:rPr>
            </w:pPr>
            <w:del w:id="8326"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327"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28" w:author=" " w:date="2019-05-27T04:43:00Z"/>
              </w:rPr>
            </w:pPr>
            <w:del w:id="8329"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33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331" w:author=" " w:date="2019-05-27T04:43:00Z"/>
              </w:rPr>
            </w:pPr>
            <w:del w:id="8332" w:author=" " w:date="2019-05-27T04:43:00Z">
              <w:r w:rsidRPr="00D339E0" w:rsidDel="00413606">
                <w:rPr>
                  <w:rFonts w:cs="Arial"/>
                  <w:color w:val="000000"/>
                  <w:szCs w:val="18"/>
                  <w:lang w:val="en-US"/>
                </w:rPr>
                <w:delText>DC_13A_</w:delText>
              </w:r>
              <w:r w:rsidRPr="00D339E0" w:rsidDel="00413606">
                <w:rPr>
                  <w:rFonts w:cs="Arial"/>
                  <w:bCs/>
                  <w:color w:val="000000"/>
                  <w:szCs w:val="18"/>
                  <w:lang w:val="en-US"/>
                </w:rPr>
                <w:delText>n260(2A-2H)_UL_13A_n</w:delText>
              </w:r>
              <w:r w:rsidRPr="00D339E0" w:rsidDel="00413606">
                <w:rPr>
                  <w:rFonts w:cs="Arial"/>
                  <w:color w:val="000000"/>
                  <w:szCs w:val="18"/>
                  <w:lang w:val="en-US"/>
                </w:rPr>
                <w:delText>260H</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333" w:author=" " w:date="2019-05-27T04:43:00Z"/>
              </w:rPr>
            </w:pPr>
            <w:del w:id="8334"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35" w:author=" " w:date="2019-05-27T04:43:00Z"/>
              </w:rPr>
            </w:pPr>
            <w:del w:id="833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37" w:author=" " w:date="2019-05-27T04:43:00Z"/>
              </w:rPr>
            </w:pPr>
            <w:del w:id="8338"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39" w:author=" " w:date="2019-05-27T04:43:00Z"/>
                <w:rFonts w:eastAsia="PMingLiU" w:cs="Arial"/>
                <w:szCs w:val="18"/>
                <w:lang w:val="en-US" w:eastAsia="zh-TW"/>
              </w:rPr>
            </w:pPr>
            <w:del w:id="8340"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341"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42" w:author=" " w:date="2019-05-27T04:43:00Z"/>
                <w:rFonts w:eastAsia="PMingLiU" w:cs="Arial"/>
                <w:szCs w:val="18"/>
                <w:lang w:val="en-US" w:eastAsia="zh-TW"/>
              </w:rPr>
            </w:pPr>
            <w:del w:id="8343"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344"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45" w:author=" " w:date="2019-05-27T04:43:00Z"/>
              </w:rPr>
            </w:pPr>
            <w:del w:id="8346"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347"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348" w:author=" " w:date="2019-05-27T04:43:00Z"/>
              </w:rPr>
            </w:pPr>
            <w:del w:id="8349" w:author=" " w:date="2019-05-27T04:43:00Z">
              <w:r w:rsidRPr="00D339E0" w:rsidDel="00413606">
                <w:rPr>
                  <w:rFonts w:cs="Arial"/>
                  <w:color w:val="000000"/>
                  <w:szCs w:val="18"/>
                  <w:lang w:val="en-US"/>
                </w:rPr>
                <w:delText>DC_13A_n260O_UL_13A_n260A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350" w:author=" " w:date="2019-05-27T04:43:00Z"/>
              </w:rPr>
            </w:pPr>
            <w:del w:id="8351"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52" w:author=" " w:date="2019-05-27T04:43:00Z"/>
              </w:rPr>
            </w:pPr>
            <w:del w:id="835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54" w:author=" " w:date="2019-05-27T04:43:00Z"/>
              </w:rPr>
            </w:pPr>
            <w:del w:id="8355"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56" w:author=" " w:date="2019-05-27T04:43:00Z"/>
                <w:rFonts w:eastAsia="PMingLiU" w:cs="Arial"/>
                <w:szCs w:val="18"/>
                <w:lang w:val="en-US" w:eastAsia="zh-TW"/>
              </w:rPr>
            </w:pPr>
            <w:del w:id="8357"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358"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59" w:author=" " w:date="2019-05-27T04:43:00Z"/>
                <w:rFonts w:eastAsia="PMingLiU" w:cs="Arial"/>
                <w:szCs w:val="18"/>
                <w:lang w:val="en-US" w:eastAsia="zh-TW"/>
              </w:rPr>
            </w:pPr>
            <w:del w:id="8360"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361"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62" w:author=" " w:date="2019-05-27T04:43:00Z"/>
              </w:rPr>
            </w:pPr>
            <w:del w:id="8363"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364"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365" w:author=" " w:date="2019-05-27T04:43:00Z"/>
              </w:rPr>
            </w:pPr>
            <w:del w:id="8366" w:author=" " w:date="2019-05-27T04:43:00Z">
              <w:r w:rsidRPr="00D339E0" w:rsidDel="00413606">
                <w:rPr>
                  <w:rFonts w:cs="Arial"/>
                  <w:color w:val="000000"/>
                  <w:szCs w:val="18"/>
                  <w:lang w:val="en-US"/>
                </w:rPr>
                <w:delText>DC_13A_n260O_UL_13A_n260O</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367" w:author=" " w:date="2019-05-27T04:43:00Z"/>
              </w:rPr>
            </w:pPr>
            <w:del w:id="8368"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69" w:author=" " w:date="2019-05-27T04:43:00Z"/>
              </w:rPr>
            </w:pPr>
            <w:del w:id="8370"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71" w:author=" " w:date="2019-05-27T04:43:00Z"/>
              </w:rPr>
            </w:pPr>
            <w:del w:id="8372"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73" w:author=" " w:date="2019-05-27T04:43:00Z"/>
                <w:rFonts w:eastAsia="PMingLiU" w:cs="Arial"/>
                <w:szCs w:val="18"/>
                <w:lang w:val="en-US" w:eastAsia="zh-TW"/>
              </w:rPr>
            </w:pPr>
            <w:del w:id="8374"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375"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76" w:author=" " w:date="2019-05-27T04:43:00Z"/>
                <w:rFonts w:eastAsia="PMingLiU" w:cs="Arial"/>
                <w:szCs w:val="18"/>
                <w:lang w:val="en-US" w:eastAsia="zh-TW"/>
              </w:rPr>
            </w:pPr>
            <w:del w:id="8377"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378"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79" w:author=" " w:date="2019-05-27T04:43:00Z"/>
              </w:rPr>
            </w:pPr>
            <w:del w:id="8380"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38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382" w:author=" " w:date="2019-05-27T04:43:00Z"/>
              </w:rPr>
            </w:pPr>
            <w:del w:id="8383" w:author=" " w:date="2019-05-27T04:43:00Z">
              <w:r w:rsidRPr="00D339E0" w:rsidDel="00413606">
                <w:rPr>
                  <w:rFonts w:cs="Arial"/>
                  <w:color w:val="000000"/>
                  <w:szCs w:val="18"/>
                  <w:lang w:val="en-US"/>
                </w:rPr>
                <w:delText>DC_13A_n260P_UL_13A_n260A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384" w:author=" " w:date="2019-05-27T04:43:00Z"/>
              </w:rPr>
            </w:pPr>
            <w:del w:id="8385"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86" w:author=" " w:date="2019-05-27T04:43:00Z"/>
              </w:rPr>
            </w:pPr>
            <w:del w:id="838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88" w:author=" " w:date="2019-05-27T04:43:00Z"/>
              </w:rPr>
            </w:pPr>
            <w:del w:id="8389"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90" w:author=" " w:date="2019-05-27T04:43:00Z"/>
                <w:rFonts w:eastAsia="PMingLiU" w:cs="Arial"/>
                <w:szCs w:val="18"/>
                <w:lang w:val="en-US" w:eastAsia="zh-TW"/>
              </w:rPr>
            </w:pPr>
            <w:del w:id="8391"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392"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93" w:author=" " w:date="2019-05-27T04:43:00Z"/>
                <w:rFonts w:eastAsia="PMingLiU" w:cs="Arial"/>
                <w:szCs w:val="18"/>
                <w:lang w:val="en-US" w:eastAsia="zh-TW"/>
              </w:rPr>
            </w:pPr>
            <w:del w:id="8394"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395"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96" w:author=" " w:date="2019-05-27T04:43:00Z"/>
              </w:rPr>
            </w:pPr>
            <w:del w:id="8397"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398"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399" w:author=" " w:date="2019-05-27T04:43:00Z"/>
              </w:rPr>
            </w:pPr>
            <w:del w:id="8400" w:author=" " w:date="2019-05-27T04:43:00Z">
              <w:r w:rsidRPr="00D339E0" w:rsidDel="00413606">
                <w:rPr>
                  <w:rFonts w:cs="Arial"/>
                  <w:color w:val="000000"/>
                  <w:szCs w:val="18"/>
                  <w:lang w:val="en-US"/>
                </w:rPr>
                <w:delText>DC_13A_n260P_UL_13A_n260O</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401" w:author=" " w:date="2019-05-27T04:43:00Z"/>
              </w:rPr>
            </w:pPr>
            <w:del w:id="8402"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03" w:author=" " w:date="2019-05-27T04:43:00Z"/>
              </w:rPr>
            </w:pPr>
            <w:del w:id="8404"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05" w:author=" " w:date="2019-05-27T04:43:00Z"/>
              </w:rPr>
            </w:pPr>
            <w:del w:id="8406"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07" w:author=" " w:date="2019-05-27T04:43:00Z"/>
                <w:rFonts w:eastAsia="PMingLiU" w:cs="Arial"/>
                <w:szCs w:val="18"/>
                <w:lang w:val="en-US" w:eastAsia="zh-TW"/>
              </w:rPr>
            </w:pPr>
            <w:del w:id="8408"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409"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10" w:author=" " w:date="2019-05-27T04:43:00Z"/>
                <w:rFonts w:eastAsia="PMingLiU" w:cs="Arial"/>
                <w:szCs w:val="18"/>
                <w:lang w:val="en-US" w:eastAsia="zh-TW"/>
              </w:rPr>
            </w:pPr>
            <w:del w:id="8411"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412"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13" w:author=" " w:date="2019-05-27T04:43:00Z"/>
              </w:rPr>
            </w:pPr>
            <w:del w:id="8414"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41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ind w:firstLineChars="100" w:firstLine="180"/>
              <w:rPr>
                <w:del w:id="8416" w:author=" " w:date="2019-05-27T04:43:00Z"/>
              </w:rPr>
            </w:pPr>
            <w:del w:id="8417" w:author=" " w:date="2019-05-27T04:43:00Z">
              <w:r w:rsidRPr="00D339E0" w:rsidDel="00413606">
                <w:rPr>
                  <w:rFonts w:cs="Arial"/>
                  <w:color w:val="000000"/>
                  <w:szCs w:val="18"/>
                  <w:lang w:val="en-US"/>
                </w:rPr>
                <w:delText>DC_13A_n260P_UL_13A_n260P</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418" w:author=" " w:date="2019-05-27T04:43:00Z"/>
              </w:rPr>
            </w:pPr>
            <w:del w:id="8419"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20" w:author=" " w:date="2019-05-27T04:43:00Z"/>
              </w:rPr>
            </w:pPr>
            <w:del w:id="842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22" w:author=" " w:date="2019-05-27T04:43:00Z"/>
              </w:rPr>
            </w:pPr>
            <w:del w:id="8423"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24" w:author=" " w:date="2019-05-27T04:43:00Z"/>
                <w:rFonts w:eastAsia="PMingLiU" w:cs="Arial"/>
                <w:szCs w:val="18"/>
                <w:lang w:val="en-US" w:eastAsia="zh-TW"/>
              </w:rPr>
            </w:pPr>
            <w:del w:id="8425"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426"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27" w:author=" " w:date="2019-05-27T04:43:00Z"/>
                <w:rFonts w:eastAsia="PMingLiU" w:cs="Arial"/>
                <w:szCs w:val="18"/>
                <w:lang w:val="en-US" w:eastAsia="zh-TW"/>
              </w:rPr>
            </w:pPr>
            <w:del w:id="8428"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429"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30" w:author=" " w:date="2019-05-27T04:43:00Z"/>
              </w:rPr>
            </w:pPr>
            <w:del w:id="8431"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432"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433" w:author=" " w:date="2019-05-27T04:43:00Z"/>
              </w:rPr>
            </w:pPr>
            <w:del w:id="8434" w:author=" " w:date="2019-05-27T04:43:00Z">
              <w:r w:rsidRPr="00D339E0" w:rsidDel="00413606">
                <w:rPr>
                  <w:rFonts w:cs="Arial"/>
                  <w:color w:val="000000"/>
                  <w:szCs w:val="18"/>
                  <w:lang w:val="en-US"/>
                </w:rPr>
                <w:delText>DC_13A_n260Q_UL_13A_n260A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435" w:author=" " w:date="2019-05-27T04:43:00Z"/>
              </w:rPr>
            </w:pPr>
            <w:del w:id="8436"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37" w:author=" " w:date="2019-05-27T04:43:00Z"/>
              </w:rPr>
            </w:pPr>
            <w:del w:id="8438"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39" w:author=" " w:date="2019-05-27T04:43:00Z"/>
              </w:rPr>
            </w:pPr>
            <w:del w:id="8440"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41" w:author=" " w:date="2019-05-27T04:43:00Z"/>
                <w:rFonts w:eastAsia="PMingLiU" w:cs="Arial"/>
                <w:szCs w:val="18"/>
                <w:lang w:val="en-US" w:eastAsia="zh-TW"/>
              </w:rPr>
            </w:pPr>
            <w:del w:id="8442"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443"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44" w:author=" " w:date="2019-05-27T04:43:00Z"/>
                <w:rFonts w:eastAsia="PMingLiU" w:cs="Arial"/>
                <w:szCs w:val="18"/>
                <w:lang w:val="en-US" w:eastAsia="zh-TW"/>
              </w:rPr>
            </w:pPr>
            <w:del w:id="8445"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446"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47" w:author=" " w:date="2019-05-27T04:43:00Z"/>
              </w:rPr>
            </w:pPr>
            <w:del w:id="8448"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449"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450" w:author=" " w:date="2019-05-27T04:43:00Z"/>
              </w:rPr>
            </w:pPr>
            <w:del w:id="8451" w:author=" " w:date="2019-05-27T04:43:00Z">
              <w:r w:rsidRPr="00D339E0" w:rsidDel="00413606">
                <w:rPr>
                  <w:rFonts w:cs="Arial"/>
                  <w:color w:val="000000"/>
                  <w:szCs w:val="18"/>
                  <w:lang w:val="en-US"/>
                </w:rPr>
                <w:delText>DC_13A_n260Q_UL_13A_n260O</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452" w:author=" " w:date="2019-05-27T04:43:00Z"/>
              </w:rPr>
            </w:pPr>
            <w:del w:id="8453"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54" w:author=" " w:date="2019-05-27T04:43:00Z"/>
              </w:rPr>
            </w:pPr>
            <w:del w:id="845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56" w:author=" " w:date="2019-05-27T04:43:00Z"/>
              </w:rPr>
            </w:pPr>
            <w:del w:id="8457"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58" w:author=" " w:date="2019-05-27T04:43:00Z"/>
                <w:rFonts w:eastAsia="PMingLiU" w:cs="Arial"/>
                <w:szCs w:val="18"/>
                <w:lang w:val="en-US" w:eastAsia="zh-TW"/>
              </w:rPr>
            </w:pPr>
            <w:del w:id="8459"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460"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61" w:author=" " w:date="2019-05-27T04:43:00Z"/>
                <w:rFonts w:eastAsia="PMingLiU" w:cs="Arial"/>
                <w:szCs w:val="18"/>
                <w:lang w:val="en-US" w:eastAsia="zh-TW"/>
              </w:rPr>
            </w:pPr>
            <w:del w:id="8462"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463"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64" w:author=" " w:date="2019-05-27T04:43:00Z"/>
              </w:rPr>
            </w:pPr>
            <w:del w:id="8465"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46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467" w:author=" " w:date="2019-05-27T04:43:00Z"/>
              </w:rPr>
            </w:pPr>
            <w:del w:id="8468" w:author=" " w:date="2019-05-27T04:43:00Z">
              <w:r w:rsidRPr="00D339E0" w:rsidDel="00413606">
                <w:rPr>
                  <w:rFonts w:cs="Arial"/>
                  <w:color w:val="000000"/>
                  <w:szCs w:val="18"/>
                  <w:lang w:val="en-US"/>
                </w:rPr>
                <w:delText>DC_13A_n260Q_UL_13A_n260P</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469" w:author=" " w:date="2019-05-27T04:43:00Z"/>
              </w:rPr>
            </w:pPr>
            <w:del w:id="8470"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71" w:author=" " w:date="2019-05-27T04:43:00Z"/>
              </w:rPr>
            </w:pPr>
            <w:del w:id="847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73" w:author=" " w:date="2019-05-27T04:43:00Z"/>
              </w:rPr>
            </w:pPr>
            <w:del w:id="8474"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75" w:author=" " w:date="2019-05-27T04:43:00Z"/>
                <w:rFonts w:eastAsia="PMingLiU" w:cs="Arial"/>
                <w:szCs w:val="18"/>
                <w:lang w:val="en-US" w:eastAsia="zh-TW"/>
              </w:rPr>
            </w:pPr>
            <w:del w:id="8476"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477"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78" w:author=" " w:date="2019-05-27T04:43:00Z"/>
                <w:rFonts w:eastAsia="PMingLiU" w:cs="Arial"/>
                <w:szCs w:val="18"/>
                <w:lang w:val="en-US" w:eastAsia="zh-TW"/>
              </w:rPr>
            </w:pPr>
            <w:del w:id="8479"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480"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81" w:author=" " w:date="2019-05-27T04:43:00Z"/>
              </w:rPr>
            </w:pPr>
            <w:del w:id="8482"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483"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484" w:author=" " w:date="2019-05-27T04:43:00Z"/>
              </w:rPr>
            </w:pPr>
            <w:del w:id="8485" w:author=" " w:date="2019-05-27T04:43:00Z">
              <w:r w:rsidRPr="00D339E0" w:rsidDel="00413606">
                <w:rPr>
                  <w:rFonts w:cs="Arial"/>
                  <w:color w:val="000000"/>
                  <w:szCs w:val="18"/>
                  <w:lang w:val="en-US"/>
                </w:rPr>
                <w:delText>DC_13A_n260Q_UL_13A_n260Q</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486" w:author=" " w:date="2019-05-27T04:43:00Z"/>
              </w:rPr>
            </w:pPr>
            <w:del w:id="8487"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88" w:author=" " w:date="2019-05-27T04:43:00Z"/>
              </w:rPr>
            </w:pPr>
            <w:del w:id="848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90" w:author=" " w:date="2019-05-27T04:43:00Z"/>
              </w:rPr>
            </w:pPr>
            <w:del w:id="8491"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92" w:author=" " w:date="2019-05-27T04:43:00Z"/>
                <w:rFonts w:eastAsia="PMingLiU" w:cs="Arial"/>
                <w:szCs w:val="18"/>
                <w:lang w:val="en-US" w:eastAsia="zh-TW"/>
              </w:rPr>
            </w:pPr>
            <w:del w:id="8493"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494"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95" w:author=" " w:date="2019-05-27T04:43:00Z"/>
                <w:rFonts w:eastAsia="PMingLiU" w:cs="Arial"/>
                <w:szCs w:val="18"/>
                <w:lang w:val="en-US" w:eastAsia="zh-TW"/>
              </w:rPr>
            </w:pPr>
            <w:del w:id="8496"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497"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98" w:author=" " w:date="2019-05-27T04:43:00Z"/>
              </w:rPr>
            </w:pPr>
            <w:del w:id="8499"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50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01" w:author=" " w:date="2019-05-27T04:43:00Z"/>
              </w:rPr>
            </w:pPr>
            <w:del w:id="8502" w:author=" " w:date="2019-05-27T04:43:00Z">
              <w:r w:rsidRPr="00D339E0" w:rsidDel="00413606">
                <w:rPr>
                  <w:rFonts w:cs="Arial"/>
                  <w:color w:val="000000"/>
                  <w:szCs w:val="18"/>
                  <w:lang w:val="en-US"/>
                </w:rPr>
                <w:delText>DC_13A_n260(A-P-Q)_UL_13A_n260A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03" w:author=" " w:date="2019-05-27T04:43:00Z"/>
              </w:rPr>
            </w:pPr>
            <w:del w:id="8504"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05" w:author=" " w:date="2019-05-27T04:43:00Z"/>
              </w:rPr>
            </w:pPr>
            <w:del w:id="850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07" w:author=" " w:date="2019-05-27T04:43:00Z"/>
              </w:rPr>
            </w:pPr>
            <w:del w:id="8508"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09" w:author=" " w:date="2019-05-27T04:43:00Z"/>
                <w:rFonts w:eastAsia="PMingLiU" w:cs="Arial"/>
                <w:szCs w:val="18"/>
                <w:lang w:val="en-US" w:eastAsia="zh-TW"/>
              </w:rPr>
            </w:pPr>
            <w:del w:id="8510"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511"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12" w:author=" " w:date="2019-05-27T04:43:00Z"/>
                <w:rFonts w:eastAsia="PMingLiU" w:cs="Arial"/>
                <w:szCs w:val="18"/>
                <w:lang w:val="en-US" w:eastAsia="zh-TW"/>
              </w:rPr>
            </w:pPr>
            <w:del w:id="8513"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514"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15" w:author=" " w:date="2019-05-27T04:43:00Z"/>
              </w:rPr>
            </w:pPr>
            <w:del w:id="8516"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517"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18" w:author=" " w:date="2019-05-27T04:43:00Z"/>
              </w:rPr>
            </w:pPr>
            <w:del w:id="8519" w:author=" " w:date="2019-05-27T04:43:00Z">
              <w:r w:rsidRPr="00D339E0" w:rsidDel="00413606">
                <w:rPr>
                  <w:rFonts w:cs="Arial"/>
                  <w:color w:val="000000"/>
                  <w:szCs w:val="18"/>
                  <w:lang w:val="en-US"/>
                </w:rPr>
                <w:delText>DC_13A_n260(A-P-Q)_UL_13A_n260O</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20" w:author=" " w:date="2019-05-27T04:43:00Z"/>
              </w:rPr>
            </w:pPr>
            <w:del w:id="8521"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22" w:author=" " w:date="2019-05-27T04:43:00Z"/>
              </w:rPr>
            </w:pPr>
            <w:del w:id="852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24" w:author=" " w:date="2019-05-27T04:43:00Z"/>
              </w:rPr>
            </w:pPr>
            <w:del w:id="8525"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26" w:author=" " w:date="2019-05-27T04:43:00Z"/>
                <w:rFonts w:eastAsia="PMingLiU" w:cs="Arial"/>
                <w:szCs w:val="18"/>
                <w:lang w:val="en-US" w:eastAsia="zh-TW"/>
              </w:rPr>
            </w:pPr>
            <w:del w:id="8527"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528"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29" w:author=" " w:date="2019-05-27T04:43:00Z"/>
                <w:rFonts w:eastAsia="PMingLiU" w:cs="Arial"/>
                <w:szCs w:val="18"/>
                <w:lang w:val="en-US" w:eastAsia="zh-TW"/>
              </w:rPr>
            </w:pPr>
            <w:del w:id="8530"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531"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32" w:author=" " w:date="2019-05-27T04:43:00Z"/>
              </w:rPr>
            </w:pPr>
            <w:del w:id="8533"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534"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35" w:author=" " w:date="2019-05-27T04:43:00Z"/>
              </w:rPr>
            </w:pPr>
            <w:del w:id="8536" w:author=" " w:date="2019-05-27T04:43:00Z">
              <w:r w:rsidRPr="00D339E0" w:rsidDel="00413606">
                <w:rPr>
                  <w:rFonts w:cs="Arial"/>
                  <w:color w:val="000000"/>
                  <w:szCs w:val="18"/>
                  <w:lang w:val="en-US"/>
                </w:rPr>
                <w:delText>DC_13A_n260(A-P-Q)_UL_13A_n260P</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37" w:author=" " w:date="2019-05-27T04:43:00Z"/>
              </w:rPr>
            </w:pPr>
            <w:del w:id="8538"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39" w:author=" " w:date="2019-05-27T04:43:00Z"/>
              </w:rPr>
            </w:pPr>
            <w:del w:id="8540"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41" w:author=" " w:date="2019-05-27T04:43:00Z"/>
              </w:rPr>
            </w:pPr>
            <w:del w:id="8542"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43" w:author=" " w:date="2019-05-27T04:43:00Z"/>
                <w:rFonts w:eastAsia="PMingLiU" w:cs="Arial"/>
                <w:szCs w:val="18"/>
                <w:lang w:val="en-US" w:eastAsia="zh-TW"/>
              </w:rPr>
            </w:pPr>
            <w:del w:id="8544"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545"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46" w:author=" " w:date="2019-05-27T04:43:00Z"/>
                <w:rFonts w:eastAsia="PMingLiU" w:cs="Arial"/>
                <w:szCs w:val="18"/>
                <w:lang w:val="en-US" w:eastAsia="zh-TW"/>
              </w:rPr>
            </w:pPr>
            <w:del w:id="8547"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548"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49" w:author=" " w:date="2019-05-27T04:43:00Z"/>
              </w:rPr>
            </w:pPr>
            <w:del w:id="8550"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55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52" w:author=" " w:date="2019-05-27T04:43:00Z"/>
              </w:rPr>
            </w:pPr>
            <w:del w:id="8553" w:author=" " w:date="2019-05-27T04:43:00Z">
              <w:r w:rsidRPr="00D339E0" w:rsidDel="00413606">
                <w:rPr>
                  <w:rFonts w:cs="Arial"/>
                  <w:color w:val="000000"/>
                  <w:szCs w:val="18"/>
                  <w:lang w:val="en-US"/>
                </w:rPr>
                <w:delText>DC_13A_n260(A-P-Q)_UL_13A_n260Q</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54" w:author=" " w:date="2019-05-27T04:43:00Z"/>
              </w:rPr>
            </w:pPr>
            <w:del w:id="8555"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56" w:author=" " w:date="2019-05-27T04:43:00Z"/>
              </w:rPr>
            </w:pPr>
            <w:del w:id="855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58" w:author=" " w:date="2019-05-27T04:43:00Z"/>
              </w:rPr>
            </w:pPr>
            <w:del w:id="8559"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60" w:author=" " w:date="2019-05-27T04:43:00Z"/>
                <w:rFonts w:eastAsia="PMingLiU" w:cs="Arial"/>
                <w:szCs w:val="18"/>
                <w:lang w:val="en-US" w:eastAsia="zh-TW"/>
              </w:rPr>
            </w:pPr>
            <w:del w:id="8561"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562"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63" w:author=" " w:date="2019-05-27T04:43:00Z"/>
                <w:rFonts w:eastAsia="PMingLiU" w:cs="Arial"/>
                <w:szCs w:val="18"/>
                <w:lang w:val="en-US" w:eastAsia="zh-TW"/>
              </w:rPr>
            </w:pPr>
            <w:del w:id="8564"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565"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66" w:author=" " w:date="2019-05-27T04:43:00Z"/>
              </w:rPr>
            </w:pPr>
            <w:del w:id="8567"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568"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69" w:author=" " w:date="2019-05-27T04:43:00Z"/>
              </w:rPr>
            </w:pPr>
            <w:del w:id="8570" w:author=" " w:date="2019-05-27T04:43:00Z">
              <w:r w:rsidRPr="00D339E0" w:rsidDel="00413606">
                <w:rPr>
                  <w:rFonts w:cs="Arial"/>
                  <w:color w:val="000000"/>
                  <w:szCs w:val="18"/>
                  <w:lang w:val="en-US"/>
                </w:rPr>
                <w:delText>DC_13A_n260(3A-O-P)_UL_13A_n260A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71" w:author=" " w:date="2019-05-27T04:43:00Z"/>
              </w:rPr>
            </w:pPr>
            <w:del w:id="8572"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73" w:author=" " w:date="2019-05-27T04:43:00Z"/>
              </w:rPr>
            </w:pPr>
            <w:del w:id="8574"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75" w:author=" " w:date="2019-05-27T04:43:00Z"/>
              </w:rPr>
            </w:pPr>
            <w:del w:id="8576"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77" w:author=" " w:date="2019-05-27T04:43:00Z"/>
                <w:rFonts w:eastAsia="PMingLiU" w:cs="Arial"/>
                <w:szCs w:val="18"/>
                <w:lang w:val="en-US" w:eastAsia="zh-TW"/>
              </w:rPr>
            </w:pPr>
            <w:del w:id="8578"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579"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80" w:author=" " w:date="2019-05-27T04:43:00Z"/>
                <w:rFonts w:eastAsia="PMingLiU" w:cs="Arial"/>
                <w:szCs w:val="18"/>
                <w:lang w:val="en-US" w:eastAsia="zh-TW"/>
              </w:rPr>
            </w:pPr>
            <w:del w:id="8581"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582"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83" w:author=" " w:date="2019-05-27T04:43:00Z"/>
              </w:rPr>
            </w:pPr>
            <w:del w:id="8584"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58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86" w:author=" " w:date="2019-05-27T04:43:00Z"/>
              </w:rPr>
            </w:pPr>
            <w:del w:id="8587" w:author=" " w:date="2019-05-27T04:43:00Z">
              <w:r w:rsidRPr="00D339E0" w:rsidDel="00413606">
                <w:rPr>
                  <w:rFonts w:cs="Arial"/>
                  <w:color w:val="000000"/>
                  <w:szCs w:val="18"/>
                  <w:lang w:val="en-US"/>
                </w:rPr>
                <w:delText>DC_13A_n260(3A-O-P)_UL_13A_n260O</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88" w:author=" " w:date="2019-05-27T04:43:00Z"/>
              </w:rPr>
            </w:pPr>
            <w:del w:id="8589"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90" w:author=" " w:date="2019-05-27T04:43:00Z"/>
              </w:rPr>
            </w:pPr>
            <w:del w:id="859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92" w:author=" " w:date="2019-05-27T04:43:00Z"/>
              </w:rPr>
            </w:pPr>
            <w:del w:id="8593"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94" w:author=" " w:date="2019-05-27T04:43:00Z"/>
                <w:rFonts w:eastAsia="PMingLiU" w:cs="Arial"/>
                <w:szCs w:val="18"/>
                <w:lang w:val="en-US" w:eastAsia="zh-TW"/>
              </w:rPr>
            </w:pPr>
            <w:del w:id="8595"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596"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97" w:author=" " w:date="2019-05-27T04:43:00Z"/>
                <w:rFonts w:eastAsia="PMingLiU" w:cs="Arial"/>
                <w:szCs w:val="18"/>
                <w:lang w:val="en-US" w:eastAsia="zh-TW"/>
              </w:rPr>
            </w:pPr>
            <w:del w:id="8598"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599"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00" w:author=" " w:date="2019-05-27T04:43:00Z"/>
              </w:rPr>
            </w:pPr>
            <w:del w:id="8601"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602"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03" w:author=" " w:date="2019-05-27T04:43:00Z"/>
              </w:rPr>
            </w:pPr>
            <w:del w:id="8604" w:author=" " w:date="2019-05-27T04:43:00Z">
              <w:r w:rsidRPr="00D339E0" w:rsidDel="00413606">
                <w:rPr>
                  <w:rFonts w:cs="Arial"/>
                  <w:color w:val="000000"/>
                  <w:szCs w:val="18"/>
                  <w:lang w:val="en-US"/>
                </w:rPr>
                <w:delText>DC_13A_n260(3A-O-P)_UL_13A_n260P</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05" w:author=" " w:date="2019-05-27T04:43:00Z"/>
              </w:rPr>
            </w:pPr>
            <w:del w:id="8606"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07" w:author=" " w:date="2019-05-27T04:43:00Z"/>
              </w:rPr>
            </w:pPr>
            <w:del w:id="8608"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09" w:author=" " w:date="2019-05-27T04:43:00Z"/>
              </w:rPr>
            </w:pPr>
            <w:del w:id="8610"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11" w:author=" " w:date="2019-05-27T04:43:00Z"/>
                <w:rFonts w:eastAsia="PMingLiU" w:cs="Arial"/>
                <w:szCs w:val="18"/>
                <w:lang w:val="en-US" w:eastAsia="zh-TW"/>
              </w:rPr>
            </w:pPr>
            <w:del w:id="8612"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613"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14" w:author=" " w:date="2019-05-27T04:43:00Z"/>
                <w:rFonts w:eastAsia="PMingLiU" w:cs="Arial"/>
                <w:szCs w:val="18"/>
                <w:lang w:val="en-US" w:eastAsia="zh-TW"/>
              </w:rPr>
            </w:pPr>
            <w:del w:id="8615"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616"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17" w:author=" " w:date="2019-05-27T04:43:00Z"/>
              </w:rPr>
            </w:pPr>
            <w:del w:id="8618"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619"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20" w:author=" " w:date="2019-05-27T04:43:00Z"/>
              </w:rPr>
            </w:pPr>
            <w:del w:id="8621" w:author=" " w:date="2019-05-27T04:43:00Z">
              <w:r w:rsidRPr="00D339E0" w:rsidDel="00413606">
                <w:rPr>
                  <w:rFonts w:cs="Arial"/>
                  <w:color w:val="000000"/>
                  <w:szCs w:val="18"/>
                  <w:lang w:val="en-US"/>
                </w:rPr>
                <w:delText>DC_13A_n260(4A-2O)_UL_13A_n260A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22" w:author=" " w:date="2019-05-27T04:43:00Z"/>
              </w:rPr>
            </w:pPr>
            <w:del w:id="8623"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24" w:author=" " w:date="2019-05-27T04:43:00Z"/>
              </w:rPr>
            </w:pPr>
            <w:del w:id="862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26" w:author=" " w:date="2019-05-27T04:43:00Z"/>
              </w:rPr>
            </w:pPr>
            <w:del w:id="8627"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28" w:author=" " w:date="2019-05-27T04:43:00Z"/>
                <w:rFonts w:eastAsia="PMingLiU" w:cs="Arial"/>
                <w:szCs w:val="18"/>
                <w:lang w:val="en-US" w:eastAsia="zh-TW"/>
              </w:rPr>
            </w:pPr>
            <w:del w:id="8629"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630"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31" w:author=" " w:date="2019-05-27T04:43:00Z"/>
                <w:rFonts w:eastAsia="PMingLiU" w:cs="Arial"/>
                <w:szCs w:val="18"/>
                <w:lang w:val="en-US" w:eastAsia="zh-TW"/>
              </w:rPr>
            </w:pPr>
            <w:del w:id="8632"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633"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34" w:author=" " w:date="2019-05-27T04:43:00Z"/>
              </w:rPr>
            </w:pPr>
            <w:del w:id="8635"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63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37" w:author=" " w:date="2019-05-27T04:43:00Z"/>
              </w:rPr>
            </w:pPr>
            <w:del w:id="8638" w:author=" " w:date="2019-05-27T04:43:00Z">
              <w:r w:rsidRPr="00D339E0" w:rsidDel="00413606">
                <w:rPr>
                  <w:rFonts w:cs="Arial"/>
                  <w:color w:val="000000"/>
                  <w:szCs w:val="18"/>
                  <w:lang w:val="en-US"/>
                </w:rPr>
                <w:lastRenderedPageBreak/>
                <w:delText>DC_13A_n260(4A-2O)_UL_13A_n260O</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39" w:author=" " w:date="2019-05-27T04:43:00Z"/>
              </w:rPr>
            </w:pPr>
            <w:del w:id="8640"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41" w:author=" " w:date="2019-05-27T04:43:00Z"/>
              </w:rPr>
            </w:pPr>
            <w:del w:id="864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43" w:author=" " w:date="2019-05-27T04:43:00Z"/>
              </w:rPr>
            </w:pPr>
            <w:del w:id="8644"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45" w:author=" " w:date="2019-05-27T04:43:00Z"/>
                <w:rFonts w:eastAsia="PMingLiU" w:cs="Arial"/>
                <w:szCs w:val="18"/>
                <w:lang w:val="en-US" w:eastAsia="zh-TW"/>
              </w:rPr>
            </w:pPr>
            <w:del w:id="8646"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647"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48" w:author=" " w:date="2019-05-27T04:43:00Z"/>
                <w:rFonts w:eastAsia="PMingLiU" w:cs="Arial"/>
                <w:szCs w:val="18"/>
                <w:lang w:val="en-US" w:eastAsia="zh-TW"/>
              </w:rPr>
            </w:pPr>
            <w:del w:id="8649"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650"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51" w:author=" " w:date="2019-05-27T04:43:00Z"/>
              </w:rPr>
            </w:pPr>
            <w:del w:id="8652"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653"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54" w:author=" " w:date="2019-05-27T04:43:00Z"/>
              </w:rPr>
            </w:pPr>
            <w:del w:id="8655" w:author=" " w:date="2019-05-27T04:43:00Z">
              <w:r w:rsidRPr="00D339E0" w:rsidDel="00413606">
                <w:rPr>
                  <w:rFonts w:cs="Arial"/>
                  <w:color w:val="000000"/>
                  <w:szCs w:val="18"/>
                  <w:lang w:val="en-US"/>
                </w:rPr>
                <w:delText>DC_13A_n261(4A)_UL_13A_n261A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56" w:author=" " w:date="2019-05-27T04:43:00Z"/>
              </w:rPr>
            </w:pPr>
            <w:del w:id="8657"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58" w:author=" " w:date="2019-05-27T04:43:00Z"/>
              </w:rPr>
            </w:pPr>
            <w:del w:id="865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60" w:author=" " w:date="2019-05-27T04:43:00Z"/>
              </w:rPr>
            </w:pPr>
            <w:del w:id="8661"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62" w:author=" " w:date="2019-05-27T04:43:00Z"/>
                <w:rFonts w:eastAsia="PMingLiU" w:cs="Arial"/>
                <w:szCs w:val="18"/>
                <w:lang w:val="en-US" w:eastAsia="zh-TW"/>
              </w:rPr>
            </w:pPr>
            <w:del w:id="8663"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664"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65" w:author=" " w:date="2019-05-27T04:43:00Z"/>
                <w:rFonts w:eastAsia="PMingLiU" w:cs="Arial"/>
                <w:szCs w:val="18"/>
                <w:lang w:val="en-US" w:eastAsia="zh-TW"/>
              </w:rPr>
            </w:pPr>
            <w:del w:id="8666"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667"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68" w:author=" " w:date="2019-05-27T04:43:00Z"/>
              </w:rPr>
            </w:pPr>
            <w:del w:id="8669"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67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71" w:author=" " w:date="2019-05-27T04:43:00Z"/>
              </w:rPr>
            </w:pPr>
            <w:del w:id="8672" w:author=" " w:date="2019-05-27T04:43:00Z">
              <w:r w:rsidRPr="00D339E0" w:rsidDel="00413606">
                <w:rPr>
                  <w:rFonts w:cs="Arial"/>
                  <w:color w:val="000000"/>
                  <w:szCs w:val="18"/>
                  <w:lang w:val="en-US"/>
                </w:rPr>
                <w:delText>DC_13A_n261G_UL_13A_n261G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73" w:author=" " w:date="2019-05-27T04:43:00Z"/>
              </w:rPr>
            </w:pPr>
            <w:del w:id="8674"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75" w:author=" " w:date="2019-05-27T04:43:00Z"/>
              </w:rPr>
            </w:pPr>
            <w:del w:id="867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77" w:author=" " w:date="2019-05-27T04:43:00Z"/>
              </w:rPr>
            </w:pPr>
            <w:del w:id="8678"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79" w:author=" " w:date="2019-05-27T04:43:00Z"/>
                <w:rFonts w:eastAsia="PMingLiU" w:cs="Arial"/>
                <w:szCs w:val="18"/>
                <w:lang w:val="en-US" w:eastAsia="zh-TW"/>
              </w:rPr>
            </w:pPr>
            <w:del w:id="8680"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681"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82" w:author=" " w:date="2019-05-27T04:43:00Z"/>
                <w:rFonts w:eastAsia="PMingLiU" w:cs="Arial"/>
                <w:szCs w:val="18"/>
                <w:lang w:val="en-US" w:eastAsia="zh-TW"/>
              </w:rPr>
            </w:pPr>
            <w:del w:id="8683"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684"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85" w:author=" " w:date="2019-05-27T04:43:00Z"/>
              </w:rPr>
            </w:pPr>
            <w:del w:id="8686"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687"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88" w:author=" " w:date="2019-05-27T04:43:00Z"/>
              </w:rPr>
            </w:pPr>
            <w:del w:id="8689" w:author=" " w:date="2019-05-27T04:43:00Z">
              <w:r w:rsidRPr="00D339E0" w:rsidDel="00413606">
                <w:rPr>
                  <w:rFonts w:cs="Arial"/>
                  <w:color w:val="000000"/>
                  <w:szCs w:val="18"/>
                  <w:lang w:val="en-US"/>
                </w:rPr>
                <w:delText>DC_13A_n261H_UL_13A_n261H</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90" w:author=" " w:date="2019-05-27T04:43:00Z"/>
              </w:rPr>
            </w:pPr>
            <w:del w:id="8691"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92" w:author=" " w:date="2019-05-27T04:43:00Z"/>
              </w:rPr>
            </w:pPr>
            <w:del w:id="869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94" w:author=" " w:date="2019-05-27T04:43:00Z"/>
              </w:rPr>
            </w:pPr>
            <w:del w:id="8695"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96" w:author=" " w:date="2019-05-27T04:43:00Z"/>
                <w:rFonts w:eastAsia="PMingLiU" w:cs="Arial"/>
                <w:szCs w:val="18"/>
                <w:lang w:val="en-US" w:eastAsia="zh-TW"/>
              </w:rPr>
            </w:pPr>
            <w:del w:id="8697"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698"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99" w:author=" " w:date="2019-05-27T04:43:00Z"/>
                <w:rFonts w:eastAsia="PMingLiU" w:cs="Arial"/>
                <w:szCs w:val="18"/>
                <w:lang w:val="en-US" w:eastAsia="zh-TW"/>
              </w:rPr>
            </w:pPr>
            <w:del w:id="8700"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701"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02" w:author=" " w:date="2019-05-27T04:43:00Z"/>
              </w:rPr>
            </w:pPr>
            <w:del w:id="8703"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704"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05" w:author=" " w:date="2019-05-27T04:43:00Z"/>
              </w:rPr>
            </w:pPr>
            <w:del w:id="8706" w:author=" " w:date="2019-05-27T04:43:00Z">
              <w:r w:rsidRPr="00D339E0" w:rsidDel="00413606">
                <w:rPr>
                  <w:rFonts w:cs="Arial"/>
                  <w:color w:val="000000"/>
                  <w:szCs w:val="18"/>
                  <w:lang w:val="en-US"/>
                </w:rPr>
                <w:delText>DC_13A_n261H_UL_13A_n261G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07" w:author=" " w:date="2019-05-27T04:43:00Z"/>
              </w:rPr>
            </w:pPr>
            <w:del w:id="8708"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09" w:author=" " w:date="2019-05-27T04:43:00Z"/>
              </w:rPr>
            </w:pPr>
            <w:del w:id="8710"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11" w:author=" " w:date="2019-05-27T04:43:00Z"/>
              </w:rPr>
            </w:pPr>
            <w:del w:id="8712"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713" w:author=" " w:date="2019-05-27T04:43:00Z"/>
                <w:rFonts w:eastAsia="PMingLiU" w:cs="Arial"/>
                <w:szCs w:val="18"/>
                <w:lang w:val="en-US" w:eastAsia="zh-TW"/>
              </w:rPr>
            </w:pPr>
            <w:del w:id="8714"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715"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716" w:author=" " w:date="2019-05-27T04:43:00Z"/>
                <w:rFonts w:eastAsia="PMingLiU" w:cs="Arial"/>
                <w:szCs w:val="18"/>
                <w:lang w:val="en-US" w:eastAsia="zh-TW"/>
              </w:rPr>
            </w:pPr>
            <w:del w:id="8717"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718"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19" w:author=" " w:date="2019-05-27T04:43:00Z"/>
              </w:rPr>
            </w:pPr>
            <w:del w:id="8720"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72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22" w:author=" " w:date="2019-05-27T04:43:00Z"/>
              </w:rPr>
            </w:pPr>
            <w:del w:id="8723" w:author=" " w:date="2019-05-27T04:43:00Z">
              <w:r w:rsidRPr="00D339E0" w:rsidDel="00413606">
                <w:rPr>
                  <w:rFonts w:cs="Arial"/>
                  <w:color w:val="000000"/>
                  <w:szCs w:val="18"/>
                  <w:lang w:val="en-US"/>
                </w:rPr>
                <w:delText>DC_13A_n261I_UL_13A_n261I</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24" w:author=" " w:date="2019-05-27T04:43:00Z"/>
              </w:rPr>
            </w:pPr>
            <w:del w:id="8725"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26" w:author=" " w:date="2019-05-27T04:43:00Z"/>
              </w:rPr>
            </w:pPr>
            <w:del w:id="872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28" w:author=" " w:date="2019-05-27T04:43:00Z"/>
              </w:rPr>
            </w:pPr>
            <w:del w:id="8729"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730" w:author=" " w:date="2019-05-27T04:43:00Z"/>
                <w:rFonts w:eastAsia="PMingLiU" w:cs="Arial"/>
                <w:szCs w:val="18"/>
                <w:lang w:val="en-US" w:eastAsia="zh-TW"/>
              </w:rPr>
            </w:pPr>
            <w:del w:id="8731"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732"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733" w:author=" " w:date="2019-05-27T04:43:00Z"/>
                <w:rFonts w:eastAsia="PMingLiU" w:cs="Arial"/>
                <w:szCs w:val="18"/>
                <w:lang w:val="en-US" w:eastAsia="zh-TW"/>
              </w:rPr>
            </w:pPr>
            <w:del w:id="8734"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735"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36" w:author=" " w:date="2019-05-27T04:43:00Z"/>
              </w:rPr>
            </w:pPr>
            <w:del w:id="8737"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738"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39" w:author=" " w:date="2019-05-27T04:43:00Z"/>
              </w:rPr>
            </w:pPr>
            <w:del w:id="8740" w:author=" " w:date="2019-05-27T04:43:00Z">
              <w:r w:rsidRPr="00D339E0" w:rsidDel="00413606">
                <w:rPr>
                  <w:rFonts w:cs="Arial"/>
                  <w:color w:val="000000"/>
                  <w:szCs w:val="18"/>
                  <w:lang w:val="en-US"/>
                </w:rPr>
                <w:delText>DC_13A_n261M_UL_13A_n261A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41" w:author=" " w:date="2019-05-27T04:43:00Z"/>
              </w:rPr>
            </w:pPr>
            <w:del w:id="8742"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43" w:author=" " w:date="2019-05-27T04:43:00Z"/>
              </w:rPr>
            </w:pPr>
            <w:del w:id="8744"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45" w:author=" " w:date="2019-05-27T04:43:00Z"/>
              </w:rPr>
            </w:pPr>
            <w:del w:id="8746"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747" w:author=" " w:date="2019-05-27T04:43:00Z"/>
                <w:rFonts w:eastAsia="PMingLiU" w:cs="Arial"/>
                <w:szCs w:val="18"/>
                <w:lang w:val="en-US" w:eastAsia="zh-TW"/>
              </w:rPr>
            </w:pPr>
            <w:del w:id="8748"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749"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750" w:author=" " w:date="2019-05-27T04:43:00Z"/>
                <w:rFonts w:eastAsia="PMingLiU" w:cs="Arial"/>
                <w:szCs w:val="18"/>
                <w:lang w:val="en-US" w:eastAsia="zh-TW"/>
              </w:rPr>
            </w:pPr>
            <w:del w:id="8751"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752"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53" w:author=" " w:date="2019-05-27T04:43:00Z"/>
              </w:rPr>
            </w:pPr>
            <w:del w:id="8754"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75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56" w:author=" " w:date="2019-05-27T04:43:00Z"/>
              </w:rPr>
            </w:pPr>
            <w:del w:id="8757" w:author=" " w:date="2019-05-27T04:43:00Z">
              <w:r w:rsidRPr="00D339E0" w:rsidDel="00413606">
                <w:rPr>
                  <w:rFonts w:cs="Arial"/>
                  <w:color w:val="000000"/>
                  <w:szCs w:val="18"/>
                  <w:lang w:val="en-US"/>
                </w:rPr>
                <w:delText>DC_13A_n261M_UL_13A_n261I</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58" w:author=" " w:date="2019-05-27T04:43:00Z"/>
              </w:rPr>
            </w:pPr>
            <w:del w:id="8759"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60" w:author=" " w:date="2019-05-27T04:43:00Z"/>
              </w:rPr>
            </w:pPr>
            <w:del w:id="876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62" w:author=" " w:date="2019-05-27T04:43:00Z"/>
              </w:rPr>
            </w:pPr>
            <w:del w:id="8763"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764" w:author=" " w:date="2019-05-27T04:43:00Z"/>
                <w:rFonts w:eastAsia="PMingLiU" w:cs="Arial"/>
                <w:szCs w:val="18"/>
                <w:lang w:val="en-US" w:eastAsia="zh-TW"/>
              </w:rPr>
            </w:pPr>
            <w:del w:id="8765"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766"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767" w:author=" " w:date="2019-05-27T04:43:00Z"/>
                <w:rFonts w:eastAsia="PMingLiU" w:cs="Arial"/>
                <w:szCs w:val="18"/>
                <w:lang w:val="en-US" w:eastAsia="zh-TW"/>
              </w:rPr>
            </w:pPr>
            <w:del w:id="8768"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769"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70" w:author=" " w:date="2019-05-27T04:43:00Z"/>
              </w:rPr>
            </w:pPr>
            <w:del w:id="8771"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772"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73" w:author=" " w:date="2019-05-27T04:43:00Z"/>
              </w:rPr>
            </w:pPr>
            <w:del w:id="8774" w:author=" " w:date="2019-05-27T04:43:00Z">
              <w:r w:rsidRPr="00D339E0" w:rsidDel="00413606">
                <w:rPr>
                  <w:rFonts w:cs="Arial"/>
                  <w:color w:val="000000"/>
                  <w:szCs w:val="18"/>
                  <w:lang w:val="en-US"/>
                </w:rPr>
                <w:delText>DC_13A_n261(A-H)_UL_13A_n261A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75" w:author=" " w:date="2019-05-27T04:43:00Z"/>
              </w:rPr>
            </w:pPr>
            <w:del w:id="8776"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77" w:author=" " w:date="2019-05-27T04:43:00Z"/>
              </w:rPr>
            </w:pPr>
            <w:del w:id="8778"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79" w:author=" " w:date="2019-05-27T04:43:00Z"/>
              </w:rPr>
            </w:pPr>
            <w:del w:id="8780"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781" w:author=" " w:date="2019-05-27T04:43:00Z"/>
                <w:rFonts w:eastAsia="PMingLiU" w:cs="Arial"/>
                <w:szCs w:val="18"/>
                <w:lang w:val="en-US" w:eastAsia="zh-TW"/>
              </w:rPr>
            </w:pPr>
            <w:del w:id="8782"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783"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784" w:author=" " w:date="2019-05-27T04:43:00Z"/>
                <w:rFonts w:eastAsia="PMingLiU" w:cs="Arial"/>
                <w:szCs w:val="18"/>
                <w:lang w:val="en-US" w:eastAsia="zh-TW"/>
              </w:rPr>
            </w:pPr>
            <w:del w:id="8785"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786"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87" w:author=" " w:date="2019-05-27T04:43:00Z"/>
              </w:rPr>
            </w:pPr>
            <w:del w:id="8788"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789"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90" w:author=" " w:date="2019-05-27T04:43:00Z"/>
              </w:rPr>
            </w:pPr>
            <w:del w:id="8791" w:author=" " w:date="2019-05-27T04:43:00Z">
              <w:r w:rsidRPr="00D339E0" w:rsidDel="00413606">
                <w:rPr>
                  <w:rFonts w:cs="Arial"/>
                  <w:color w:val="000000"/>
                  <w:szCs w:val="18"/>
                  <w:lang w:val="en-US"/>
                </w:rPr>
                <w:delText>DC_13A_n261(A-H)_UL_13A_n261H</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92" w:author=" " w:date="2019-05-27T04:43:00Z"/>
              </w:rPr>
            </w:pPr>
            <w:del w:id="8793"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94" w:author=" " w:date="2019-05-27T04:43:00Z"/>
              </w:rPr>
            </w:pPr>
            <w:del w:id="879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96" w:author=" " w:date="2019-05-27T04:43:00Z"/>
              </w:rPr>
            </w:pPr>
            <w:del w:id="8797"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798" w:author=" " w:date="2019-05-27T04:43:00Z"/>
                <w:rFonts w:eastAsia="PMingLiU" w:cs="Arial"/>
                <w:szCs w:val="18"/>
                <w:lang w:val="en-US" w:eastAsia="zh-TW"/>
              </w:rPr>
            </w:pPr>
            <w:del w:id="8799"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800"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801" w:author=" " w:date="2019-05-27T04:43:00Z"/>
                <w:rFonts w:eastAsia="PMingLiU" w:cs="Arial"/>
                <w:szCs w:val="18"/>
                <w:lang w:val="en-US" w:eastAsia="zh-TW"/>
              </w:rPr>
            </w:pPr>
            <w:del w:id="8802"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803"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04" w:author=" " w:date="2019-05-27T04:43:00Z"/>
              </w:rPr>
            </w:pPr>
            <w:del w:id="8805"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80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807" w:author=" " w:date="2019-05-27T04:43:00Z"/>
              </w:rPr>
            </w:pPr>
            <w:del w:id="8808" w:author=" " w:date="2019-05-27T04:43:00Z">
              <w:r w:rsidRPr="00D339E0" w:rsidDel="00413606">
                <w:rPr>
                  <w:rFonts w:cs="Arial"/>
                  <w:color w:val="000000"/>
                  <w:szCs w:val="18"/>
                  <w:lang w:val="en-US"/>
                </w:rPr>
                <w:delText>DC_13A_n261(A-H)_UL_13A_n261G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809" w:author=" " w:date="2019-05-27T04:43:00Z"/>
              </w:rPr>
            </w:pPr>
            <w:del w:id="8810"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11" w:author=" " w:date="2019-05-27T04:43:00Z"/>
              </w:rPr>
            </w:pPr>
            <w:del w:id="881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13" w:author=" " w:date="2019-05-27T04:43:00Z"/>
              </w:rPr>
            </w:pPr>
            <w:del w:id="8814"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815" w:author=" " w:date="2019-05-27T04:43:00Z"/>
                <w:rFonts w:eastAsia="PMingLiU" w:cs="Arial"/>
                <w:szCs w:val="18"/>
                <w:lang w:val="en-US" w:eastAsia="zh-TW"/>
              </w:rPr>
            </w:pPr>
            <w:del w:id="8816"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817"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818" w:author=" " w:date="2019-05-27T04:43:00Z"/>
                <w:rFonts w:eastAsia="PMingLiU" w:cs="Arial"/>
                <w:szCs w:val="18"/>
                <w:lang w:val="en-US" w:eastAsia="zh-TW"/>
              </w:rPr>
            </w:pPr>
            <w:del w:id="8819"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820"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21" w:author=" " w:date="2019-05-27T04:43:00Z"/>
              </w:rPr>
            </w:pPr>
            <w:del w:id="8822"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823"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824" w:author=" " w:date="2019-05-27T04:43:00Z"/>
              </w:rPr>
            </w:pPr>
            <w:del w:id="8825" w:author=" " w:date="2019-05-27T04:43:00Z">
              <w:r w:rsidRPr="00D339E0" w:rsidDel="00413606">
                <w:rPr>
                  <w:rFonts w:cs="Arial"/>
                  <w:color w:val="000000"/>
                  <w:szCs w:val="18"/>
                  <w:lang w:val="en-US"/>
                </w:rPr>
                <w:delText>DC_13A_n261(G-H)_UL_13A_n261A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826" w:author=" " w:date="2019-05-27T04:43:00Z"/>
              </w:rPr>
            </w:pPr>
            <w:del w:id="8827"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28" w:author=" " w:date="2019-05-27T04:43:00Z"/>
              </w:rPr>
            </w:pPr>
            <w:del w:id="882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30" w:author=" " w:date="2019-05-27T04:43:00Z"/>
              </w:rPr>
            </w:pPr>
            <w:del w:id="8831"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832" w:author=" " w:date="2019-05-27T04:43:00Z"/>
                <w:rFonts w:eastAsia="PMingLiU" w:cs="Arial"/>
                <w:szCs w:val="18"/>
                <w:lang w:val="en-US" w:eastAsia="zh-TW"/>
              </w:rPr>
            </w:pPr>
            <w:del w:id="8833"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834"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835" w:author=" " w:date="2019-05-27T04:43:00Z"/>
                <w:rFonts w:eastAsia="PMingLiU" w:cs="Arial"/>
                <w:szCs w:val="18"/>
                <w:lang w:val="en-US" w:eastAsia="zh-TW"/>
              </w:rPr>
            </w:pPr>
            <w:del w:id="8836"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837"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38" w:author=" " w:date="2019-05-27T04:43:00Z"/>
              </w:rPr>
            </w:pPr>
            <w:del w:id="8839"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84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841" w:author=" " w:date="2019-05-27T04:43:00Z"/>
              </w:rPr>
            </w:pPr>
            <w:del w:id="8842" w:author=" " w:date="2019-05-27T04:43:00Z">
              <w:r w:rsidRPr="00D339E0" w:rsidDel="00413606">
                <w:rPr>
                  <w:rFonts w:cs="Arial"/>
                  <w:color w:val="000000"/>
                  <w:szCs w:val="18"/>
                  <w:lang w:val="en-US"/>
                </w:rPr>
                <w:delText>DC_13A_n261(G-H)_UL_13A_n261H</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843" w:author=" " w:date="2019-05-27T04:43:00Z"/>
              </w:rPr>
            </w:pPr>
            <w:del w:id="8844"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45" w:author=" " w:date="2019-05-27T04:43:00Z"/>
              </w:rPr>
            </w:pPr>
            <w:del w:id="884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47" w:author=" " w:date="2019-05-27T04:43:00Z"/>
              </w:rPr>
            </w:pPr>
            <w:del w:id="8848"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849" w:author=" " w:date="2019-05-27T04:43:00Z"/>
                <w:rFonts w:eastAsia="PMingLiU" w:cs="Arial"/>
                <w:szCs w:val="18"/>
                <w:lang w:val="en-US" w:eastAsia="zh-TW"/>
              </w:rPr>
            </w:pPr>
            <w:del w:id="8850"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851"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852" w:author=" " w:date="2019-05-27T04:43:00Z"/>
                <w:rFonts w:eastAsia="PMingLiU" w:cs="Arial"/>
                <w:szCs w:val="18"/>
                <w:lang w:val="en-US" w:eastAsia="zh-TW"/>
              </w:rPr>
            </w:pPr>
            <w:del w:id="8853"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854"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55" w:author=" " w:date="2019-05-27T04:43:00Z"/>
              </w:rPr>
            </w:pPr>
            <w:del w:id="8856"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857"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858" w:author=" " w:date="2019-05-27T04:43:00Z"/>
              </w:rPr>
            </w:pPr>
            <w:del w:id="8859" w:author=" " w:date="2019-05-27T04:43:00Z">
              <w:r w:rsidRPr="00D339E0" w:rsidDel="00413606">
                <w:rPr>
                  <w:rFonts w:cs="Arial"/>
                  <w:color w:val="000000"/>
                  <w:szCs w:val="18"/>
                  <w:lang w:val="en-US"/>
                </w:rPr>
                <w:delText>DC_13A_n261(G-H)_UL_13A_n261G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860" w:author=" " w:date="2019-05-27T04:43:00Z"/>
              </w:rPr>
            </w:pPr>
            <w:del w:id="8861"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62" w:author=" " w:date="2019-05-27T04:43:00Z"/>
              </w:rPr>
            </w:pPr>
            <w:del w:id="886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64" w:author=" " w:date="2019-05-27T04:43:00Z"/>
              </w:rPr>
            </w:pPr>
            <w:del w:id="8865"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866" w:author=" " w:date="2019-05-27T04:43:00Z"/>
                <w:rFonts w:eastAsia="PMingLiU" w:cs="Arial"/>
                <w:szCs w:val="18"/>
                <w:lang w:val="en-US" w:eastAsia="zh-TW"/>
              </w:rPr>
            </w:pPr>
            <w:del w:id="8867"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868"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869" w:author=" " w:date="2019-05-27T04:43:00Z"/>
                <w:rFonts w:eastAsia="PMingLiU" w:cs="Arial"/>
                <w:szCs w:val="18"/>
                <w:lang w:val="en-US" w:eastAsia="zh-TW"/>
              </w:rPr>
            </w:pPr>
            <w:del w:id="8870"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871"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72" w:author=" " w:date="2019-05-27T04:43:00Z"/>
              </w:rPr>
            </w:pPr>
            <w:del w:id="8873"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874"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875" w:author=" " w:date="2019-05-27T04:43:00Z"/>
              </w:rPr>
            </w:pPr>
            <w:del w:id="8876" w:author=" " w:date="2019-05-27T04:43:00Z">
              <w:r w:rsidRPr="00D339E0" w:rsidDel="00413606">
                <w:rPr>
                  <w:rFonts w:cs="Arial"/>
                  <w:color w:val="000000"/>
                  <w:szCs w:val="18"/>
                  <w:lang w:val="en-US"/>
                </w:rPr>
                <w:delText>DC_13A_n261(2H)_UL_13A_n261H</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877" w:author=" " w:date="2019-05-27T04:43:00Z"/>
              </w:rPr>
            </w:pPr>
            <w:del w:id="8878"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79" w:author=" " w:date="2019-05-27T04:43:00Z"/>
              </w:rPr>
            </w:pPr>
            <w:del w:id="8880"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81" w:author=" " w:date="2019-05-27T04:43:00Z"/>
              </w:rPr>
            </w:pPr>
            <w:del w:id="8882"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883" w:author=" " w:date="2019-05-27T04:43:00Z"/>
                <w:rFonts w:eastAsia="PMingLiU" w:cs="Arial"/>
                <w:szCs w:val="18"/>
                <w:lang w:val="en-US" w:eastAsia="zh-TW"/>
              </w:rPr>
            </w:pPr>
            <w:del w:id="8884"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885"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886" w:author=" " w:date="2019-05-27T04:43:00Z"/>
                <w:rFonts w:eastAsia="PMingLiU" w:cs="Arial"/>
                <w:szCs w:val="18"/>
                <w:lang w:val="en-US" w:eastAsia="zh-TW"/>
              </w:rPr>
            </w:pPr>
            <w:del w:id="8887"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888"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89" w:author=" " w:date="2019-05-27T04:43:00Z"/>
              </w:rPr>
            </w:pPr>
            <w:del w:id="8890"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89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892" w:author=" " w:date="2019-05-27T04:43:00Z"/>
              </w:rPr>
            </w:pPr>
            <w:del w:id="8893" w:author=" " w:date="2019-05-27T04:43:00Z">
              <w:r w:rsidRPr="00D339E0" w:rsidDel="00413606">
                <w:rPr>
                  <w:rFonts w:cs="Arial"/>
                  <w:color w:val="000000"/>
                  <w:szCs w:val="18"/>
                  <w:lang w:val="en-US"/>
                </w:rPr>
                <w:delText>DC_13A_n261(2H)_UL_13A_n261G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894" w:author=" " w:date="2019-05-27T04:43:00Z"/>
              </w:rPr>
            </w:pPr>
            <w:del w:id="8895"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96" w:author=" " w:date="2019-05-27T04:43:00Z"/>
              </w:rPr>
            </w:pPr>
            <w:del w:id="889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98" w:author=" " w:date="2019-05-27T04:43:00Z"/>
              </w:rPr>
            </w:pPr>
            <w:del w:id="8899"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900" w:author=" " w:date="2019-05-27T04:43:00Z"/>
                <w:rFonts w:eastAsia="PMingLiU" w:cs="Arial"/>
                <w:szCs w:val="18"/>
                <w:lang w:val="en-US" w:eastAsia="zh-TW"/>
              </w:rPr>
            </w:pPr>
            <w:del w:id="8901"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902"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903" w:author=" " w:date="2019-05-27T04:43:00Z"/>
                <w:rFonts w:eastAsia="PMingLiU" w:cs="Arial"/>
                <w:szCs w:val="18"/>
                <w:lang w:val="en-US" w:eastAsia="zh-TW"/>
              </w:rPr>
            </w:pPr>
            <w:del w:id="8904"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905"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06" w:author=" " w:date="2019-05-27T04:43:00Z"/>
              </w:rPr>
            </w:pPr>
            <w:del w:id="8907"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908"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909" w:author=" " w:date="2019-05-27T04:43:00Z"/>
              </w:rPr>
            </w:pPr>
            <w:del w:id="8910" w:author=" " w:date="2019-05-27T04:43:00Z">
              <w:r w:rsidRPr="00D339E0" w:rsidDel="00413606">
                <w:rPr>
                  <w:rFonts w:cs="Arial"/>
                  <w:color w:val="000000"/>
                  <w:szCs w:val="18"/>
                  <w:lang w:val="en-US"/>
                </w:rPr>
                <w:delText>DC_13A_n261(A-G-H)_UL_13A_n261A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911" w:author=" " w:date="2019-05-27T04:43:00Z"/>
              </w:rPr>
            </w:pPr>
            <w:del w:id="8912"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13" w:author=" " w:date="2019-05-27T04:43:00Z"/>
              </w:rPr>
            </w:pPr>
            <w:del w:id="8914"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15" w:author=" " w:date="2019-05-27T04:43:00Z"/>
              </w:rPr>
            </w:pPr>
            <w:del w:id="8916"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917" w:author=" " w:date="2019-05-27T04:43:00Z"/>
                <w:rFonts w:eastAsia="PMingLiU" w:cs="Arial"/>
                <w:szCs w:val="18"/>
                <w:lang w:val="en-US" w:eastAsia="zh-TW"/>
              </w:rPr>
            </w:pPr>
            <w:del w:id="8918"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919"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920" w:author=" " w:date="2019-05-27T04:43:00Z"/>
                <w:rFonts w:eastAsia="PMingLiU" w:cs="Arial"/>
                <w:szCs w:val="18"/>
                <w:lang w:val="en-US" w:eastAsia="zh-TW"/>
              </w:rPr>
            </w:pPr>
            <w:del w:id="8921"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922"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23" w:author=" " w:date="2019-05-27T04:43:00Z"/>
              </w:rPr>
            </w:pPr>
            <w:del w:id="8924"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92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926" w:author=" " w:date="2019-05-27T04:43:00Z"/>
              </w:rPr>
            </w:pPr>
            <w:del w:id="8927" w:author=" " w:date="2019-05-27T04:43:00Z">
              <w:r w:rsidRPr="00D339E0" w:rsidDel="00413606">
                <w:rPr>
                  <w:rFonts w:cs="Arial"/>
                  <w:color w:val="000000"/>
                  <w:szCs w:val="18"/>
                  <w:lang w:val="en-US"/>
                </w:rPr>
                <w:delText>DC_13A_n261(A-G-H)_UL_13A_n261H</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928" w:author=" " w:date="2019-05-27T04:43:00Z"/>
              </w:rPr>
            </w:pPr>
            <w:del w:id="8929"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30" w:author=" " w:date="2019-05-27T04:43:00Z"/>
              </w:rPr>
            </w:pPr>
            <w:del w:id="893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32" w:author=" " w:date="2019-05-27T04:43:00Z"/>
              </w:rPr>
            </w:pPr>
            <w:del w:id="8933"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934" w:author=" " w:date="2019-05-27T04:43:00Z"/>
                <w:rFonts w:eastAsia="PMingLiU" w:cs="Arial"/>
                <w:szCs w:val="18"/>
                <w:lang w:val="en-US" w:eastAsia="zh-TW"/>
              </w:rPr>
            </w:pPr>
            <w:del w:id="8935"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936"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937" w:author=" " w:date="2019-05-27T04:43:00Z"/>
                <w:rFonts w:eastAsia="PMingLiU" w:cs="Arial"/>
                <w:szCs w:val="18"/>
                <w:lang w:val="en-US" w:eastAsia="zh-TW"/>
              </w:rPr>
            </w:pPr>
            <w:del w:id="8938"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939"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40" w:author=" " w:date="2019-05-27T04:43:00Z"/>
              </w:rPr>
            </w:pPr>
            <w:del w:id="8941"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942"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943" w:author=" " w:date="2019-05-27T04:43:00Z"/>
              </w:rPr>
            </w:pPr>
            <w:del w:id="8944" w:author=" " w:date="2019-05-27T04:43:00Z">
              <w:r w:rsidRPr="00D339E0" w:rsidDel="00413606">
                <w:rPr>
                  <w:rFonts w:cs="Arial"/>
                  <w:color w:val="000000"/>
                  <w:szCs w:val="18"/>
                  <w:lang w:val="en-US"/>
                </w:rPr>
                <w:delText>DC_13A_n261(A-G-H)_UL_13A_n261G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945" w:author=" " w:date="2019-05-27T04:43:00Z"/>
              </w:rPr>
            </w:pPr>
            <w:del w:id="8946"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47" w:author=" " w:date="2019-05-27T04:43:00Z"/>
              </w:rPr>
            </w:pPr>
            <w:del w:id="8948"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49" w:author=" " w:date="2019-05-27T04:43:00Z"/>
              </w:rPr>
            </w:pPr>
            <w:del w:id="8950"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951" w:author=" " w:date="2019-05-27T04:43:00Z"/>
                <w:rFonts w:eastAsia="PMingLiU" w:cs="Arial"/>
                <w:szCs w:val="18"/>
                <w:lang w:val="en-US" w:eastAsia="zh-TW"/>
              </w:rPr>
            </w:pPr>
            <w:del w:id="8952"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953"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954" w:author=" " w:date="2019-05-27T04:43:00Z"/>
                <w:rFonts w:eastAsia="PMingLiU" w:cs="Arial"/>
                <w:szCs w:val="18"/>
                <w:lang w:val="en-US" w:eastAsia="zh-TW"/>
              </w:rPr>
            </w:pPr>
            <w:del w:id="8955"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956"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57" w:author=" " w:date="2019-05-27T04:43:00Z"/>
              </w:rPr>
            </w:pPr>
            <w:del w:id="8958"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959"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960" w:author=" " w:date="2019-05-27T04:43:00Z"/>
              </w:rPr>
            </w:pPr>
            <w:del w:id="8961" w:author=" " w:date="2019-05-27T04:43:00Z">
              <w:r w:rsidRPr="00D339E0" w:rsidDel="00413606">
                <w:rPr>
                  <w:rFonts w:cs="Arial"/>
                  <w:color w:val="000000"/>
                  <w:szCs w:val="18"/>
                  <w:lang w:val="en-US"/>
                </w:rPr>
                <w:delText>DC_13A_n261(A-G-I)_UL_13A_n261A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962" w:author=" " w:date="2019-05-27T04:43:00Z"/>
              </w:rPr>
            </w:pPr>
            <w:del w:id="8963"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64" w:author=" " w:date="2019-05-27T04:43:00Z"/>
              </w:rPr>
            </w:pPr>
            <w:del w:id="896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66" w:author=" " w:date="2019-05-27T04:43:00Z"/>
              </w:rPr>
            </w:pPr>
            <w:del w:id="8967"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968" w:author=" " w:date="2019-05-27T04:43:00Z"/>
                <w:rFonts w:eastAsia="PMingLiU" w:cs="Arial"/>
                <w:szCs w:val="18"/>
                <w:lang w:val="en-US" w:eastAsia="zh-TW"/>
              </w:rPr>
            </w:pPr>
            <w:del w:id="8969"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970"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971" w:author=" " w:date="2019-05-27T04:43:00Z"/>
                <w:rFonts w:eastAsia="PMingLiU" w:cs="Arial"/>
                <w:szCs w:val="18"/>
                <w:lang w:val="en-US" w:eastAsia="zh-TW"/>
              </w:rPr>
            </w:pPr>
            <w:del w:id="8972"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973"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74" w:author=" " w:date="2019-05-27T04:43:00Z"/>
              </w:rPr>
            </w:pPr>
            <w:del w:id="8975"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97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977" w:author=" " w:date="2019-05-27T04:43:00Z"/>
              </w:rPr>
            </w:pPr>
            <w:del w:id="8978" w:author=" " w:date="2019-05-27T04:43:00Z">
              <w:r w:rsidRPr="00D339E0" w:rsidDel="00413606">
                <w:rPr>
                  <w:rFonts w:cs="Arial"/>
                  <w:color w:val="000000"/>
                  <w:szCs w:val="18"/>
                  <w:lang w:val="en-US"/>
                </w:rPr>
                <w:delText>DC_13A_n261(A-G-I)_UL_13A_n261I</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979" w:author=" " w:date="2019-05-27T04:43:00Z"/>
              </w:rPr>
            </w:pPr>
            <w:del w:id="8980"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81" w:author=" " w:date="2019-05-27T04:43:00Z"/>
              </w:rPr>
            </w:pPr>
            <w:del w:id="898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83" w:author=" " w:date="2019-05-27T04:43:00Z"/>
              </w:rPr>
            </w:pPr>
            <w:del w:id="8984"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985" w:author=" " w:date="2019-05-27T04:43:00Z"/>
                <w:rFonts w:eastAsia="PMingLiU" w:cs="Arial"/>
                <w:szCs w:val="18"/>
                <w:lang w:val="en-US" w:eastAsia="zh-TW"/>
              </w:rPr>
            </w:pPr>
            <w:del w:id="8986"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987"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988" w:author=" " w:date="2019-05-27T04:43:00Z"/>
                <w:rFonts w:eastAsia="PMingLiU" w:cs="Arial"/>
                <w:szCs w:val="18"/>
                <w:lang w:val="en-US" w:eastAsia="zh-TW"/>
              </w:rPr>
            </w:pPr>
            <w:del w:id="8989"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8990"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91" w:author=" " w:date="2019-05-27T04:43:00Z"/>
              </w:rPr>
            </w:pPr>
            <w:del w:id="8992"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8993"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994" w:author=" " w:date="2019-05-27T04:43:00Z"/>
              </w:rPr>
            </w:pPr>
            <w:del w:id="8995" w:author=" " w:date="2019-05-27T04:43:00Z">
              <w:r w:rsidRPr="00D339E0" w:rsidDel="00413606">
                <w:rPr>
                  <w:rFonts w:cs="Arial"/>
                  <w:color w:val="000000"/>
                  <w:szCs w:val="18"/>
                  <w:lang w:val="en-US"/>
                </w:rPr>
                <w:delText>DC_13A_n261(A-G-I)_UL_13A_n261H</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996" w:author=" " w:date="2019-05-27T04:43:00Z"/>
              </w:rPr>
            </w:pPr>
            <w:del w:id="8997"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98" w:author=" " w:date="2019-05-27T04:43:00Z"/>
              </w:rPr>
            </w:pPr>
            <w:del w:id="899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00" w:author=" " w:date="2019-05-27T04:43:00Z"/>
              </w:rPr>
            </w:pPr>
            <w:del w:id="9001"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9002" w:author=" " w:date="2019-05-27T04:43:00Z"/>
                <w:rFonts w:eastAsia="PMingLiU" w:cs="Arial"/>
                <w:szCs w:val="18"/>
                <w:lang w:val="en-US" w:eastAsia="zh-TW"/>
              </w:rPr>
            </w:pPr>
            <w:del w:id="9003"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9004"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9005" w:author=" " w:date="2019-05-27T04:43:00Z"/>
                <w:rFonts w:eastAsia="PMingLiU" w:cs="Arial"/>
                <w:szCs w:val="18"/>
                <w:lang w:val="en-US" w:eastAsia="zh-TW"/>
              </w:rPr>
            </w:pPr>
            <w:del w:id="9006"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9007"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08" w:author=" " w:date="2019-05-27T04:43:00Z"/>
              </w:rPr>
            </w:pPr>
            <w:del w:id="9009"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901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011" w:author=" " w:date="2019-05-27T04:43:00Z"/>
              </w:rPr>
            </w:pPr>
            <w:del w:id="9012" w:author=" " w:date="2019-05-27T04:43:00Z">
              <w:r w:rsidRPr="00D339E0" w:rsidDel="00413606">
                <w:rPr>
                  <w:rFonts w:cs="Arial"/>
                  <w:color w:val="000000"/>
                  <w:szCs w:val="18"/>
                  <w:lang w:val="en-US"/>
                </w:rPr>
                <w:delText>DC_13A_n261(A-G-I)_UL_13A_n261G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013" w:author=" " w:date="2019-05-27T04:43:00Z"/>
              </w:rPr>
            </w:pPr>
            <w:del w:id="9014"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15" w:author=" " w:date="2019-05-27T04:43:00Z"/>
              </w:rPr>
            </w:pPr>
            <w:del w:id="901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17" w:author=" " w:date="2019-05-27T04:43:00Z"/>
              </w:rPr>
            </w:pPr>
            <w:del w:id="9018"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9019" w:author=" " w:date="2019-05-27T04:43:00Z"/>
                <w:rFonts w:eastAsia="PMingLiU" w:cs="Arial"/>
                <w:szCs w:val="18"/>
                <w:lang w:val="en-US" w:eastAsia="zh-TW"/>
              </w:rPr>
            </w:pPr>
            <w:del w:id="9020"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9021"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9022" w:author=" " w:date="2019-05-27T04:43:00Z"/>
                <w:rFonts w:eastAsia="PMingLiU" w:cs="Arial"/>
                <w:szCs w:val="18"/>
                <w:lang w:val="en-US" w:eastAsia="zh-TW"/>
              </w:rPr>
            </w:pPr>
            <w:del w:id="9023"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9024"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25" w:author=" " w:date="2019-05-27T04:43:00Z"/>
              </w:rPr>
            </w:pPr>
            <w:del w:id="9026"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9027"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028" w:author=" " w:date="2019-05-27T04:43:00Z"/>
              </w:rPr>
            </w:pPr>
            <w:del w:id="9029" w:author=" " w:date="2019-05-27T04:43:00Z">
              <w:r w:rsidRPr="00D339E0" w:rsidDel="00413606">
                <w:rPr>
                  <w:rFonts w:cs="Arial"/>
                  <w:color w:val="000000"/>
                  <w:szCs w:val="18"/>
                  <w:lang w:val="en-US"/>
                </w:rPr>
                <w:delText>DC_13A_n261(H-I)_UL_13A_n261A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030" w:author=" " w:date="2019-05-27T04:43:00Z"/>
              </w:rPr>
            </w:pPr>
            <w:del w:id="9031"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32" w:author=" " w:date="2019-05-27T04:43:00Z"/>
              </w:rPr>
            </w:pPr>
            <w:del w:id="903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34" w:author=" " w:date="2019-05-27T04:43:00Z"/>
              </w:rPr>
            </w:pPr>
            <w:del w:id="9035"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9036" w:author=" " w:date="2019-05-27T04:43:00Z"/>
                <w:rFonts w:eastAsia="PMingLiU" w:cs="Arial"/>
                <w:szCs w:val="18"/>
                <w:lang w:val="en-US" w:eastAsia="zh-TW"/>
              </w:rPr>
            </w:pPr>
            <w:del w:id="9037"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9038"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9039" w:author=" " w:date="2019-05-27T04:43:00Z"/>
                <w:rFonts w:eastAsia="PMingLiU" w:cs="Arial"/>
                <w:szCs w:val="18"/>
                <w:lang w:val="en-US" w:eastAsia="zh-TW"/>
              </w:rPr>
            </w:pPr>
            <w:del w:id="9040"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9041"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42" w:author=" " w:date="2019-05-27T04:43:00Z"/>
              </w:rPr>
            </w:pPr>
            <w:del w:id="9043"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9044"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045" w:author=" " w:date="2019-05-27T04:43:00Z"/>
              </w:rPr>
            </w:pPr>
            <w:del w:id="9046" w:author=" " w:date="2019-05-27T04:43:00Z">
              <w:r w:rsidRPr="00D339E0" w:rsidDel="00413606">
                <w:rPr>
                  <w:rFonts w:cs="Arial"/>
                  <w:color w:val="000000"/>
                  <w:szCs w:val="18"/>
                  <w:lang w:val="en-US"/>
                </w:rPr>
                <w:delText>DC_13A_n261(H-I)_UL_13A_n261I</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047" w:author=" " w:date="2019-05-27T04:43:00Z"/>
              </w:rPr>
            </w:pPr>
            <w:del w:id="9048"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49" w:author=" " w:date="2019-05-27T04:43:00Z"/>
              </w:rPr>
            </w:pPr>
            <w:del w:id="9050"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51" w:author=" " w:date="2019-05-27T04:43:00Z"/>
              </w:rPr>
            </w:pPr>
            <w:del w:id="9052"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9053" w:author=" " w:date="2019-05-27T04:43:00Z"/>
                <w:rFonts w:eastAsia="PMingLiU" w:cs="Arial"/>
                <w:szCs w:val="18"/>
                <w:lang w:val="en-US" w:eastAsia="zh-TW"/>
              </w:rPr>
            </w:pPr>
            <w:del w:id="9054"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9055"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9056" w:author=" " w:date="2019-05-27T04:43:00Z"/>
                <w:rFonts w:eastAsia="PMingLiU" w:cs="Arial"/>
                <w:szCs w:val="18"/>
                <w:lang w:val="en-US" w:eastAsia="zh-TW"/>
              </w:rPr>
            </w:pPr>
            <w:del w:id="9057"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9058"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59" w:author=" " w:date="2019-05-27T04:43:00Z"/>
              </w:rPr>
            </w:pPr>
            <w:del w:id="9060"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906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062" w:author=" " w:date="2019-05-27T04:43:00Z"/>
              </w:rPr>
            </w:pPr>
            <w:del w:id="9063" w:author=" " w:date="2019-05-27T04:43:00Z">
              <w:r w:rsidRPr="00D339E0" w:rsidDel="00413606">
                <w:rPr>
                  <w:rFonts w:cs="Arial"/>
                  <w:color w:val="000000"/>
                  <w:szCs w:val="18"/>
                  <w:lang w:val="en-US"/>
                </w:rPr>
                <w:delText>DC_13A_n261(H-I)_UL_13A_n261H</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064" w:author=" " w:date="2019-05-27T04:43:00Z"/>
              </w:rPr>
            </w:pPr>
            <w:del w:id="9065"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66" w:author=" " w:date="2019-05-27T04:43:00Z"/>
              </w:rPr>
            </w:pPr>
            <w:del w:id="906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68" w:author=" " w:date="2019-05-27T04:43:00Z"/>
              </w:rPr>
            </w:pPr>
            <w:del w:id="9069"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9070" w:author=" " w:date="2019-05-27T04:43:00Z"/>
                <w:rFonts w:eastAsia="PMingLiU" w:cs="Arial"/>
                <w:szCs w:val="18"/>
                <w:lang w:val="en-US" w:eastAsia="zh-TW"/>
              </w:rPr>
            </w:pPr>
            <w:del w:id="9071"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9072"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9073" w:author=" " w:date="2019-05-27T04:43:00Z"/>
                <w:rFonts w:eastAsia="PMingLiU" w:cs="Arial"/>
                <w:szCs w:val="18"/>
                <w:lang w:val="en-US" w:eastAsia="zh-TW"/>
              </w:rPr>
            </w:pPr>
            <w:del w:id="9074"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9075"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76" w:author=" " w:date="2019-05-27T04:43:00Z"/>
              </w:rPr>
            </w:pPr>
            <w:del w:id="9077"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9078"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079" w:author=" " w:date="2019-05-27T04:43:00Z"/>
              </w:rPr>
            </w:pPr>
            <w:del w:id="9080" w:author=" " w:date="2019-05-27T04:43:00Z">
              <w:r w:rsidRPr="00D339E0" w:rsidDel="00413606">
                <w:rPr>
                  <w:rFonts w:cs="Arial"/>
                  <w:color w:val="000000"/>
                  <w:szCs w:val="18"/>
                  <w:lang w:val="en-US"/>
                </w:rPr>
                <w:delText>DC_13A_n261(H-I)_UL_13A_n261G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081" w:author=" " w:date="2019-05-27T04:43:00Z"/>
              </w:rPr>
            </w:pPr>
            <w:del w:id="9082" w:author=" " w:date="2019-05-27T04:43:00Z">
              <w:r w:rsidRPr="00D339E0" w:rsidDel="00413606">
                <w:rPr>
                  <w:rFonts w:cs="Arial"/>
                  <w:color w:val="000000"/>
                  <w:szCs w:val="18"/>
                  <w:lang w:val="en-US"/>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83" w:author=" " w:date="2019-05-27T04:43:00Z"/>
              </w:rPr>
            </w:pPr>
            <w:del w:id="9084"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85" w:author=" " w:date="2019-05-27T04:43:00Z"/>
              </w:rPr>
            </w:pPr>
            <w:del w:id="9086" w:author=" " w:date="2019-05-27T04:43:00Z">
              <w:r w:rsidRPr="00D339E0" w:rsidDel="00413606">
                <w:rPr>
                  <w:rFonts w:cs="Arial"/>
                  <w:color w:val="000000"/>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9087" w:author=" " w:date="2019-05-27T04:43:00Z"/>
                <w:rFonts w:eastAsia="PMingLiU" w:cs="Arial"/>
                <w:szCs w:val="18"/>
                <w:lang w:val="en-US" w:eastAsia="zh-TW"/>
              </w:rPr>
            </w:pPr>
            <w:del w:id="9088"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9089"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9090" w:author=" " w:date="2019-05-27T04:43:00Z"/>
                <w:rFonts w:eastAsia="PMingLiU" w:cs="Arial"/>
                <w:szCs w:val="18"/>
                <w:lang w:val="en-US" w:eastAsia="zh-TW"/>
              </w:rPr>
            </w:pPr>
            <w:del w:id="9091" w:author=" " w:date="2019-05-27T04:43:00Z">
              <w:r w:rsidRPr="00D339E0" w:rsidDel="00413606">
                <w:rPr>
                  <w:rFonts w:eastAsia="PMingLiU" w:cs="Arial"/>
                  <w:szCs w:val="18"/>
                  <w:lang w:val="en-US" w:eastAsia="zh-TW"/>
                </w:rPr>
                <w:delText xml:space="preserve">Yes </w:delText>
              </w:r>
            </w:del>
          </w:p>
          <w:p w:rsidR="00582E84" w:rsidRPr="008F103D" w:rsidDel="00413606" w:rsidRDefault="00582E84" w:rsidP="003F007F">
            <w:pPr>
              <w:pStyle w:val="TAL"/>
              <w:rPr>
                <w:del w:id="9092" w:author=" " w:date="2019-05-27T04:43:00Z"/>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93" w:author=" " w:date="2019-05-27T04:43:00Z"/>
              </w:rPr>
            </w:pPr>
            <w:del w:id="9094" w:author=" " w:date="2019-05-27T04:43:00Z">
              <w:r w:rsidRPr="00D339E0" w:rsidDel="00413606">
                <w:rPr>
                  <w:rFonts w:cs="Arial"/>
                  <w:color w:val="000000"/>
                  <w:szCs w:val="18"/>
                </w:rPr>
                <w:delText>None</w:delText>
              </w:r>
            </w:del>
          </w:p>
        </w:tc>
      </w:tr>
      <w:tr w:rsidR="00582E84" w:rsidRPr="008F103D" w:rsidDel="00413606" w:rsidTr="004C693F">
        <w:trPr>
          <w:gridBefore w:val="1"/>
          <w:wBefore w:w="6" w:type="pct"/>
          <w:cantSplit/>
          <w:del w:id="909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96" w:author=" " w:date="2019-05-27T04:43:00Z"/>
              </w:rPr>
            </w:pPr>
            <w:del w:id="9097" w:author=" " w:date="2019-05-27T04:43:00Z">
              <w:r w:rsidRPr="00D339E0" w:rsidDel="00413606">
                <w:rPr>
                  <w:rFonts w:cs="Arial"/>
                  <w:szCs w:val="18"/>
                </w:rPr>
                <w:delText>DC_66A_DL_n260(2A)_UL_n260(2A)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98" w:author=" " w:date="2019-05-27T04:43:00Z"/>
              </w:rPr>
            </w:pPr>
            <w:del w:id="909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00" w:author=" " w:date="2019-05-27T04:43:00Z"/>
              </w:rPr>
            </w:pPr>
            <w:del w:id="910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02" w:author=" " w:date="2019-05-27T04:43:00Z"/>
              </w:rPr>
            </w:pPr>
            <w:del w:id="9103"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R4-1813788 </w:delText>
              </w:r>
              <w:r w:rsidRPr="00D339E0" w:rsidDel="00413606">
                <w:rPr>
                  <w:rFonts w:eastAsia="PMingLiU" w:cs="Arial"/>
                  <w:szCs w:val="18"/>
                  <w:lang w:eastAsia="zh-TW"/>
                </w:rPr>
                <w:delText xml:space="preserve"> </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04" w:author=" " w:date="2019-05-27T04:43:00Z"/>
              </w:rPr>
            </w:pPr>
            <w:del w:id="910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06" w:author=" " w:date="2019-05-27T04:43:00Z"/>
              </w:rPr>
            </w:pPr>
            <w:del w:id="9107"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08" w:author=" " w:date="2019-05-27T04:43:00Z"/>
              </w:rPr>
            </w:pPr>
            <w:del w:id="910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11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11" w:author=" " w:date="2019-05-27T04:43:00Z"/>
              </w:rPr>
            </w:pPr>
            <w:del w:id="9112" w:author=" " w:date="2019-05-27T04:43:00Z">
              <w:r w:rsidRPr="00D339E0" w:rsidDel="00413606">
                <w:rPr>
                  <w:rFonts w:cs="Arial"/>
                  <w:szCs w:val="18"/>
                </w:rPr>
                <w:delText>DC_66A_DL_n260(4A)_UL_n260(4A)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13" w:author=" " w:date="2019-05-27T04:43:00Z"/>
              </w:rPr>
            </w:pPr>
            <w:del w:id="911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15" w:author=" " w:date="2019-05-27T04:43:00Z"/>
              </w:rPr>
            </w:pPr>
            <w:del w:id="911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17" w:author=" " w:date="2019-05-27T04:43:00Z"/>
              </w:rPr>
            </w:pPr>
            <w:del w:id="9118"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R4-1813788 </w:delText>
              </w:r>
              <w:r w:rsidRPr="00D339E0" w:rsidDel="00413606">
                <w:rPr>
                  <w:rFonts w:eastAsia="PMingLiU" w:cs="Arial"/>
                  <w:szCs w:val="18"/>
                  <w:lang w:eastAsia="zh-TW"/>
                </w:rPr>
                <w:delText xml:space="preserve"> </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19" w:author=" " w:date="2019-05-27T04:43:00Z"/>
              </w:rPr>
            </w:pPr>
            <w:del w:id="912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21" w:author=" " w:date="2019-05-27T04:43:00Z"/>
              </w:rPr>
            </w:pPr>
            <w:del w:id="9122"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23" w:author=" " w:date="2019-05-27T04:43:00Z"/>
              </w:rPr>
            </w:pPr>
            <w:del w:id="912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12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26" w:author=" " w:date="2019-05-27T04:43:00Z"/>
              </w:rPr>
            </w:pPr>
            <w:del w:id="9127"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eastAsia="SimSun" w:cs="Arial"/>
                  <w:szCs w:val="18"/>
                  <w:lang w:val="en-US"/>
                </w:rPr>
                <w:delText>66</w:delText>
              </w:r>
              <w:r w:rsidRPr="00D339E0" w:rsidDel="00413606">
                <w:rPr>
                  <w:rFonts w:cs="Arial"/>
                  <w:szCs w:val="18"/>
                  <w:lang w:val="sv-SE" w:eastAsia="ja-JP"/>
                </w:rPr>
                <w:delText>A-n260(8A)_UL_66A-n260A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28" w:author=" " w:date="2019-05-27T04:43:00Z"/>
              </w:rPr>
            </w:pPr>
            <w:del w:id="912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30" w:author=" " w:date="2019-05-27T04:43:00Z"/>
              </w:rPr>
            </w:pPr>
            <w:del w:id="913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32" w:author=" " w:date="2019-05-27T04:43:00Z"/>
              </w:rPr>
            </w:pPr>
            <w:del w:id="9133" w:author=" " w:date="2019-05-27T04:43:00Z">
              <w:r w:rsidRPr="00D339E0" w:rsidDel="00413606">
                <w:rPr>
                  <w:rFonts w:cs="Arial"/>
                  <w:szCs w:val="18"/>
                  <w:lang w:eastAsia="ja-JP"/>
                </w:rPr>
                <w:delText xml:space="preserve">TR </w:delText>
              </w:r>
              <w:r w:rsidRPr="00D339E0" w:rsidDel="00413606">
                <w:rPr>
                  <w:rFonts w:cs="Arial"/>
                  <w:szCs w:val="18"/>
                </w:rPr>
                <w:delText>37.716-11-11: R4-1811439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34" w:author=" " w:date="2019-05-27T04:43:00Z"/>
              </w:rPr>
            </w:pPr>
            <w:del w:id="913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36" w:author=" " w:date="2019-05-27T04:43:00Z"/>
              </w:rPr>
            </w:pPr>
            <w:del w:id="9137"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38" w:author=" " w:date="2019-05-27T04:43:00Z"/>
              </w:rPr>
            </w:pPr>
            <w:del w:id="913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14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41" w:author=" " w:date="2019-05-27T04:43:00Z"/>
              </w:rPr>
            </w:pPr>
            <w:del w:id="9142"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eastAsia="SimSun" w:cs="Arial"/>
                  <w:szCs w:val="18"/>
                  <w:lang w:val="en-US"/>
                </w:rPr>
                <w:delText>66</w:delText>
              </w:r>
              <w:r w:rsidRPr="00D339E0" w:rsidDel="00413606">
                <w:rPr>
                  <w:rFonts w:cs="Arial"/>
                  <w:szCs w:val="18"/>
                  <w:lang w:val="sv-SE" w:eastAsia="ja-JP"/>
                </w:rPr>
                <w:delText>A-n260(10A)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43" w:author=" " w:date="2019-05-27T04:43:00Z"/>
              </w:rPr>
            </w:pPr>
            <w:del w:id="914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45" w:author=" " w:date="2019-05-27T04:43:00Z"/>
              </w:rPr>
            </w:pPr>
            <w:del w:id="914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47" w:author=" " w:date="2019-05-27T04:43:00Z"/>
              </w:rPr>
            </w:pPr>
            <w:del w:id="9148"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R4-1815605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49" w:author=" " w:date="2019-05-27T04:43:00Z"/>
              </w:rPr>
            </w:pPr>
            <w:del w:id="915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51" w:author=" " w:date="2019-05-27T04:43:00Z"/>
              </w:rPr>
            </w:pPr>
            <w:del w:id="9152"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53" w:author=" " w:date="2019-05-27T04:43:00Z"/>
              </w:rPr>
            </w:pPr>
            <w:del w:id="915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15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56" w:author=" " w:date="2019-05-27T04:43:00Z"/>
              </w:rPr>
            </w:pPr>
            <w:del w:id="9157"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66A-n260(4A-2G-4A)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58" w:author=" " w:date="2019-05-27T04:43:00Z"/>
              </w:rPr>
            </w:pPr>
            <w:del w:id="915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60" w:author=" " w:date="2019-05-27T04:43:00Z"/>
              </w:rPr>
            </w:pPr>
            <w:del w:id="916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62" w:author=" " w:date="2019-05-27T04:43:00Z"/>
              </w:rPr>
            </w:pPr>
            <w:del w:id="9163"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64" w:author=" " w:date="2019-05-27T04:43:00Z"/>
              </w:rPr>
            </w:pPr>
            <w:del w:id="916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66" w:author=" " w:date="2019-05-27T04:43:00Z"/>
              </w:rPr>
            </w:pPr>
            <w:del w:id="9167"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68" w:author=" " w:date="2019-05-27T04:43:00Z"/>
              </w:rPr>
            </w:pPr>
            <w:del w:id="916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17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71" w:author=" " w:date="2019-05-27T04:43:00Z"/>
              </w:rPr>
            </w:pPr>
            <w:del w:id="9172"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66A-n260(2A-2G-2O-2A)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73" w:author=" " w:date="2019-05-27T04:43:00Z"/>
              </w:rPr>
            </w:pPr>
            <w:del w:id="917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75" w:author=" " w:date="2019-05-27T04:43:00Z"/>
              </w:rPr>
            </w:pPr>
            <w:del w:id="917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77" w:author=" " w:date="2019-05-27T04:43:00Z"/>
              </w:rPr>
            </w:pPr>
            <w:del w:id="9178"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79" w:author=" " w:date="2019-05-27T04:43:00Z"/>
              </w:rPr>
            </w:pPr>
            <w:del w:id="918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81" w:author=" " w:date="2019-05-27T04:43:00Z"/>
              </w:rPr>
            </w:pPr>
            <w:del w:id="9182"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83" w:author=" " w:date="2019-05-27T04:43:00Z"/>
              </w:rPr>
            </w:pPr>
            <w:del w:id="918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18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86" w:author=" " w:date="2019-05-27T04:43:00Z"/>
              </w:rPr>
            </w:pPr>
            <w:del w:id="9187"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66A-n260(2A-2H-2A)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88" w:author=" " w:date="2019-05-27T04:43:00Z"/>
              </w:rPr>
            </w:pPr>
            <w:del w:id="918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90" w:author=" " w:date="2019-05-27T04:43:00Z"/>
              </w:rPr>
            </w:pPr>
            <w:del w:id="919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92" w:author=" " w:date="2019-05-27T04:43:00Z"/>
              </w:rPr>
            </w:pPr>
            <w:del w:id="9193"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94" w:author=" " w:date="2019-05-27T04:43:00Z"/>
              </w:rPr>
            </w:pPr>
            <w:del w:id="919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96" w:author=" " w:date="2019-05-27T04:43:00Z"/>
              </w:rPr>
            </w:pPr>
            <w:del w:id="9197"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98" w:author=" " w:date="2019-05-27T04:43:00Z"/>
              </w:rPr>
            </w:pPr>
            <w:del w:id="919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20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01" w:author=" " w:date="2019-05-27T04:43:00Z"/>
              </w:rPr>
            </w:pPr>
            <w:del w:id="9202"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66A-n260(2A-2O-2A)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03" w:author=" " w:date="2019-05-27T04:43:00Z"/>
              </w:rPr>
            </w:pPr>
            <w:del w:id="920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05" w:author=" " w:date="2019-05-27T04:43:00Z"/>
              </w:rPr>
            </w:pPr>
            <w:del w:id="920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07" w:author=" " w:date="2019-05-27T04:43:00Z"/>
              </w:rPr>
            </w:pPr>
            <w:del w:id="9208"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09" w:author=" " w:date="2019-05-27T04:43:00Z"/>
              </w:rPr>
            </w:pPr>
            <w:del w:id="921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11" w:author=" " w:date="2019-05-27T04:43:00Z"/>
              </w:rPr>
            </w:pPr>
            <w:del w:id="9212"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13" w:author=" " w:date="2019-05-27T04:43:00Z"/>
              </w:rPr>
            </w:pPr>
            <w:del w:id="921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21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9216" w:author=" " w:date="2019-05-27T04:43:00Z"/>
                <w:rFonts w:ascii="Arial" w:hAnsi="Arial" w:cs="Arial"/>
                <w:sz w:val="18"/>
                <w:szCs w:val="18"/>
                <w:lang w:val="sv-SE" w:eastAsia="ja-JP"/>
              </w:rPr>
            </w:pPr>
            <w:del w:id="9217" w:author=" " w:date="2019-05-27T04:43:00Z">
              <w:r w:rsidRPr="00D339E0" w:rsidDel="00413606">
                <w:rPr>
                  <w:rFonts w:ascii="Arial" w:hAnsi="Arial" w:cs="Arial"/>
                  <w:sz w:val="18"/>
                  <w:szCs w:val="18"/>
                  <w:lang w:val="en-US" w:eastAsia="ja-JP"/>
                </w:rPr>
                <w:lastRenderedPageBreak/>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eastAsia="ja-JP"/>
                </w:rPr>
                <w:delText>66A-n260(4A-2O-4A)_UL_66A-n260A</w:delText>
              </w:r>
            </w:del>
          </w:p>
          <w:p w:rsidR="00582E84" w:rsidRPr="008F103D" w:rsidDel="00413606" w:rsidRDefault="00582E84" w:rsidP="003F007F">
            <w:pPr>
              <w:pStyle w:val="TAL"/>
              <w:rPr>
                <w:del w:id="9218"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19" w:author=" " w:date="2019-05-27T04:43:00Z"/>
              </w:rPr>
            </w:pPr>
            <w:del w:id="922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21" w:author=" " w:date="2019-05-27T04:43:00Z"/>
              </w:rPr>
            </w:pPr>
            <w:del w:id="922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23" w:author=" " w:date="2019-05-27T04:43:00Z"/>
              </w:rPr>
            </w:pPr>
            <w:del w:id="9224"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25" w:author=" " w:date="2019-05-27T04:43:00Z"/>
              </w:rPr>
            </w:pPr>
            <w:del w:id="922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27" w:author=" " w:date="2019-05-27T04:43:00Z"/>
              </w:rPr>
            </w:pPr>
            <w:del w:id="9228"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29" w:author=" " w:date="2019-05-27T04:43:00Z"/>
              </w:rPr>
            </w:pPr>
            <w:del w:id="923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231"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32" w:author=" " w:date="2019-05-27T04:43:00Z"/>
              </w:rPr>
            </w:pPr>
            <w:del w:id="9233"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66A-n260(6A-2O-6A)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34" w:author=" " w:date="2019-05-27T04:43:00Z"/>
              </w:rPr>
            </w:pPr>
            <w:del w:id="923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36" w:author=" " w:date="2019-05-27T04:43:00Z"/>
              </w:rPr>
            </w:pPr>
            <w:del w:id="923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38" w:author=" " w:date="2019-05-27T04:43:00Z"/>
              </w:rPr>
            </w:pPr>
            <w:del w:id="9239"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40" w:author=" " w:date="2019-05-27T04:43:00Z"/>
              </w:rPr>
            </w:pPr>
            <w:del w:id="924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42" w:author=" " w:date="2019-05-27T04:43:00Z"/>
              </w:rPr>
            </w:pPr>
            <w:del w:id="9243"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44" w:author=" " w:date="2019-05-27T04:43:00Z"/>
              </w:rPr>
            </w:pPr>
            <w:del w:id="924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246"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47" w:author=" " w:date="2019-05-27T04:43:00Z"/>
              </w:rPr>
            </w:pPr>
            <w:del w:id="9248"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66A-n260(8A-2O-8A) _UL_66A-n260A_UL_66A-n260A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49" w:author=" " w:date="2019-05-27T04:43:00Z"/>
              </w:rPr>
            </w:pPr>
            <w:del w:id="925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51" w:author=" " w:date="2019-05-27T04:43:00Z"/>
              </w:rPr>
            </w:pPr>
            <w:del w:id="925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53" w:author=" " w:date="2019-05-27T04:43:00Z"/>
              </w:rPr>
            </w:pPr>
            <w:del w:id="9254"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55" w:author=" " w:date="2019-05-27T04:43:00Z"/>
              </w:rPr>
            </w:pPr>
            <w:del w:id="925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57" w:author=" " w:date="2019-05-27T04:43:00Z"/>
              </w:rPr>
            </w:pPr>
            <w:del w:id="9258"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59" w:author=" " w:date="2019-05-27T04:43:00Z"/>
              </w:rPr>
            </w:pPr>
            <w:del w:id="926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261"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62" w:author=" " w:date="2019-05-27T04:43:00Z"/>
              </w:rPr>
            </w:pPr>
            <w:del w:id="9263"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66A-n260(2A-2O-2P-2A)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64" w:author=" " w:date="2019-05-27T04:43:00Z"/>
              </w:rPr>
            </w:pPr>
            <w:del w:id="926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66" w:author=" " w:date="2019-05-27T04:43:00Z"/>
              </w:rPr>
            </w:pPr>
            <w:del w:id="926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68" w:author=" " w:date="2019-05-27T04:43:00Z"/>
              </w:rPr>
            </w:pPr>
            <w:del w:id="9269"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70" w:author=" " w:date="2019-05-27T04:43:00Z"/>
              </w:rPr>
            </w:pPr>
            <w:del w:id="927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72" w:author=" " w:date="2019-05-27T04:43:00Z"/>
              </w:rPr>
            </w:pPr>
            <w:del w:id="9273"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74" w:author=" " w:date="2019-05-27T04:43:00Z"/>
              </w:rPr>
            </w:pPr>
            <w:del w:id="927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276"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77" w:author=" " w:date="2019-05-27T04:43:00Z"/>
              </w:rPr>
            </w:pPr>
            <w:del w:id="9278"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66A-n260(6A-3O-6A)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79" w:author=" " w:date="2019-05-27T04:43:00Z"/>
              </w:rPr>
            </w:pPr>
            <w:del w:id="928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81" w:author=" " w:date="2019-05-27T04:43:00Z"/>
              </w:rPr>
            </w:pPr>
            <w:del w:id="928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83" w:author=" " w:date="2019-05-27T04:43:00Z"/>
              </w:rPr>
            </w:pPr>
            <w:del w:id="9284"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85" w:author=" " w:date="2019-05-27T04:43:00Z"/>
              </w:rPr>
            </w:pPr>
            <w:del w:id="928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87" w:author=" " w:date="2019-05-27T04:43:00Z"/>
              </w:rPr>
            </w:pPr>
            <w:del w:id="9288"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89" w:author=" " w:date="2019-05-27T04:43:00Z"/>
              </w:rPr>
            </w:pPr>
            <w:del w:id="929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291"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92" w:author=" " w:date="2019-05-27T04:43:00Z"/>
              </w:rPr>
            </w:pPr>
            <w:del w:id="9293"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66A-n260(2A-4O-2A)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94" w:author=" " w:date="2019-05-27T04:43:00Z"/>
              </w:rPr>
            </w:pPr>
            <w:del w:id="929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96" w:author=" " w:date="2019-05-27T04:43:00Z"/>
              </w:rPr>
            </w:pPr>
            <w:del w:id="929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98" w:author=" " w:date="2019-05-27T04:43:00Z"/>
              </w:rPr>
            </w:pPr>
            <w:del w:id="9299"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00" w:author=" " w:date="2019-05-27T04:43:00Z"/>
              </w:rPr>
            </w:pPr>
            <w:del w:id="930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02" w:author=" " w:date="2019-05-27T04:43:00Z"/>
              </w:rPr>
            </w:pPr>
            <w:del w:id="9303"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04" w:author=" " w:date="2019-05-27T04:43:00Z"/>
              </w:rPr>
            </w:pPr>
            <w:del w:id="930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306"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9307" w:author=" " w:date="2019-05-27T04:43:00Z"/>
                <w:rFonts w:ascii="Arial" w:hAnsi="Arial" w:cs="Arial"/>
                <w:sz w:val="18"/>
                <w:szCs w:val="18"/>
                <w:lang w:val="sv-SE" w:eastAsia="ja-JP"/>
              </w:rPr>
            </w:pPr>
            <w:del w:id="9308"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eastAsia="ja-JP"/>
                </w:rPr>
                <w:delText>66A-n260(4A-4O-4A) _UL_66A-n260A</w:delText>
              </w:r>
            </w:del>
          </w:p>
          <w:p w:rsidR="00582E84" w:rsidRPr="008F103D" w:rsidDel="00413606" w:rsidRDefault="00582E84" w:rsidP="003F007F">
            <w:pPr>
              <w:pStyle w:val="TAL"/>
              <w:rPr>
                <w:del w:id="9309"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10" w:author=" " w:date="2019-05-27T04:43:00Z"/>
              </w:rPr>
            </w:pPr>
            <w:del w:id="9311"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12" w:author=" " w:date="2019-05-27T04:43:00Z"/>
              </w:rPr>
            </w:pPr>
            <w:del w:id="931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14" w:author=" " w:date="2019-05-27T04:43:00Z"/>
              </w:rPr>
            </w:pPr>
            <w:del w:id="9315"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16" w:author=" " w:date="2019-05-27T04:43:00Z"/>
              </w:rPr>
            </w:pPr>
            <w:del w:id="9317"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18" w:author=" " w:date="2019-05-27T04:43:00Z"/>
              </w:rPr>
            </w:pPr>
            <w:del w:id="9319"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20" w:author=" " w:date="2019-05-27T04:43:00Z"/>
              </w:rPr>
            </w:pPr>
            <w:del w:id="9321"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322"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23" w:author=" " w:date="2019-05-27T04:43:00Z"/>
              </w:rPr>
            </w:pPr>
            <w:del w:id="9324"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66A-n260(6A-2P-6A)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25" w:author=" " w:date="2019-05-27T04:43:00Z"/>
              </w:rPr>
            </w:pPr>
            <w:del w:id="9326"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27" w:author=" " w:date="2019-05-27T04:43:00Z"/>
              </w:rPr>
            </w:pPr>
            <w:del w:id="9328"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29" w:author=" " w:date="2019-05-27T04:43:00Z"/>
              </w:rPr>
            </w:pPr>
            <w:del w:id="9330"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31" w:author=" " w:date="2019-05-27T04:43:00Z"/>
              </w:rPr>
            </w:pPr>
            <w:del w:id="9332"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33" w:author=" " w:date="2019-05-27T04:43:00Z"/>
              </w:rPr>
            </w:pPr>
            <w:del w:id="9334"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35" w:author=" " w:date="2019-05-27T04:43:00Z"/>
              </w:rPr>
            </w:pPr>
            <w:del w:id="9336"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337"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38" w:author=" " w:date="2019-05-27T04:43:00Z"/>
              </w:rPr>
            </w:pPr>
            <w:del w:id="9339"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66A-n260(2A-2P-2O)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40" w:author=" " w:date="2019-05-27T04:43:00Z"/>
              </w:rPr>
            </w:pPr>
            <w:del w:id="9341"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42" w:author=" " w:date="2019-05-27T04:43:00Z"/>
              </w:rPr>
            </w:pPr>
            <w:del w:id="934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44" w:author=" " w:date="2019-05-27T04:43:00Z"/>
              </w:rPr>
            </w:pPr>
            <w:del w:id="9345"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46" w:author=" " w:date="2019-05-27T04:43:00Z"/>
              </w:rPr>
            </w:pPr>
            <w:del w:id="9347"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48" w:author=" " w:date="2019-05-27T04:43:00Z"/>
              </w:rPr>
            </w:pPr>
            <w:del w:id="9349"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50" w:author=" " w:date="2019-05-27T04:43:00Z"/>
              </w:rPr>
            </w:pPr>
            <w:del w:id="9351"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352"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9353" w:author=" " w:date="2019-05-27T04:43:00Z"/>
                <w:rFonts w:ascii="Arial" w:hAnsi="Arial" w:cs="Arial"/>
                <w:sz w:val="18"/>
                <w:szCs w:val="18"/>
                <w:lang w:val="sv-SE" w:eastAsia="ja-JP"/>
              </w:rPr>
            </w:pPr>
            <w:del w:id="9354"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eastAsia="ja-JP"/>
                </w:rPr>
                <w:delText>66A-n260(4P) _UL_66A-n260A</w:delText>
              </w:r>
            </w:del>
          </w:p>
          <w:p w:rsidR="00582E84" w:rsidRPr="008F103D" w:rsidDel="00413606" w:rsidRDefault="00582E84" w:rsidP="003F007F">
            <w:pPr>
              <w:pStyle w:val="TAL"/>
              <w:rPr>
                <w:del w:id="9355"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56" w:author=" " w:date="2019-05-27T04:43:00Z"/>
              </w:rPr>
            </w:pPr>
            <w:del w:id="9357"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58" w:author=" " w:date="2019-05-27T04:43:00Z"/>
              </w:rPr>
            </w:pPr>
            <w:del w:id="935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60" w:author=" " w:date="2019-05-27T04:43:00Z"/>
              </w:rPr>
            </w:pPr>
            <w:del w:id="9361"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62" w:author=" " w:date="2019-05-27T04:43:00Z"/>
              </w:rPr>
            </w:pPr>
            <w:del w:id="9363"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64" w:author=" " w:date="2019-05-27T04:43:00Z"/>
              </w:rPr>
            </w:pPr>
            <w:del w:id="9365"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66" w:author=" " w:date="2019-05-27T04:43:00Z"/>
              </w:rPr>
            </w:pPr>
            <w:del w:id="9367"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368"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69" w:author=" " w:date="2019-05-27T04:43:00Z"/>
              </w:rPr>
            </w:pPr>
            <w:del w:id="9370"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66A-n260(2A-4P-2A)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71" w:author=" " w:date="2019-05-27T04:43:00Z"/>
              </w:rPr>
            </w:pPr>
            <w:del w:id="9372"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73" w:author=" " w:date="2019-05-27T04:43:00Z"/>
              </w:rPr>
            </w:pPr>
            <w:del w:id="9374"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75" w:author=" " w:date="2019-05-27T04:43:00Z"/>
              </w:rPr>
            </w:pPr>
            <w:del w:id="9376"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77" w:author=" " w:date="2019-05-27T04:43:00Z"/>
              </w:rPr>
            </w:pPr>
            <w:del w:id="9378"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79" w:author=" " w:date="2019-05-27T04:43:00Z"/>
              </w:rPr>
            </w:pPr>
            <w:del w:id="9380"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81" w:author=" " w:date="2019-05-27T04:43:00Z"/>
              </w:rPr>
            </w:pPr>
            <w:del w:id="9382"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383"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84" w:author=" " w:date="2019-05-27T04:43:00Z"/>
              </w:rPr>
            </w:pPr>
            <w:del w:id="9385"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66A-n260(4A-2Q-4A)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86" w:author=" " w:date="2019-05-27T04:43:00Z"/>
              </w:rPr>
            </w:pPr>
            <w:del w:id="9387"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88" w:author=" " w:date="2019-05-27T04:43:00Z"/>
              </w:rPr>
            </w:pPr>
            <w:del w:id="938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90" w:author=" " w:date="2019-05-27T04:43:00Z"/>
              </w:rPr>
            </w:pPr>
            <w:del w:id="9391"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92" w:author=" " w:date="2019-05-27T04:43:00Z"/>
              </w:rPr>
            </w:pPr>
            <w:del w:id="9393"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94" w:author=" " w:date="2019-05-27T04:43:00Z"/>
              </w:rPr>
            </w:pPr>
            <w:del w:id="9395"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96" w:author=" " w:date="2019-05-27T04:43:00Z"/>
              </w:rPr>
            </w:pPr>
            <w:del w:id="9397"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398"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99" w:author=" " w:date="2019-05-27T04:43:00Z"/>
              </w:rPr>
            </w:pPr>
            <w:del w:id="9400"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66A-n260(2A-2O-2Q-2O-2A)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01" w:author=" " w:date="2019-05-27T04:43:00Z"/>
              </w:rPr>
            </w:pPr>
            <w:del w:id="9402"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03" w:author=" " w:date="2019-05-27T04:43:00Z"/>
              </w:rPr>
            </w:pPr>
            <w:del w:id="9404"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05" w:author=" " w:date="2019-05-27T04:43:00Z"/>
              </w:rPr>
            </w:pPr>
            <w:del w:id="9406"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07" w:author=" " w:date="2019-05-27T04:43:00Z"/>
              </w:rPr>
            </w:pPr>
            <w:del w:id="9408"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09" w:author=" " w:date="2019-05-27T04:43:00Z"/>
              </w:rPr>
            </w:pPr>
            <w:del w:id="9410"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11" w:author=" " w:date="2019-05-27T04:43:00Z"/>
              </w:rPr>
            </w:pPr>
            <w:del w:id="9412"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413"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9414" w:author=" " w:date="2019-05-27T04:43:00Z"/>
                <w:rFonts w:ascii="Arial" w:hAnsi="Arial" w:cs="Arial"/>
                <w:sz w:val="18"/>
                <w:szCs w:val="18"/>
                <w:lang w:val="sv-SE" w:eastAsia="ja-JP"/>
              </w:rPr>
            </w:pPr>
            <w:del w:id="9415"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eastAsia="ja-JP"/>
                </w:rPr>
                <w:delText>66A-n261(A-D-2O-A) _UL_66A-n261A</w:delText>
              </w:r>
            </w:del>
          </w:p>
          <w:p w:rsidR="00582E84" w:rsidRPr="008F103D" w:rsidDel="00413606" w:rsidRDefault="00582E84" w:rsidP="003F007F">
            <w:pPr>
              <w:pStyle w:val="TAL"/>
              <w:rPr>
                <w:del w:id="9416"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17" w:author=" " w:date="2019-05-27T04:43:00Z"/>
              </w:rPr>
            </w:pPr>
            <w:del w:id="9418"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19" w:author=" " w:date="2019-05-27T04:43:00Z"/>
              </w:rPr>
            </w:pPr>
            <w:del w:id="9420"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21" w:author=" " w:date="2019-05-27T04:43:00Z"/>
              </w:rPr>
            </w:pPr>
            <w:del w:id="9422"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23" w:author=" " w:date="2019-05-27T04:43:00Z"/>
              </w:rPr>
            </w:pPr>
            <w:del w:id="9424"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25" w:author=" " w:date="2019-05-27T04:43:00Z"/>
              </w:rPr>
            </w:pPr>
            <w:del w:id="9426"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27" w:author=" " w:date="2019-05-27T04:43:00Z"/>
              </w:rPr>
            </w:pPr>
            <w:del w:id="9428"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429"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9430" w:author=" " w:date="2019-05-27T04:43:00Z"/>
                <w:rFonts w:ascii="Arial" w:hAnsi="Arial" w:cs="Arial"/>
                <w:sz w:val="18"/>
                <w:szCs w:val="18"/>
                <w:lang w:val="sv-SE" w:eastAsia="ja-JP"/>
              </w:rPr>
            </w:pPr>
            <w:del w:id="9431"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eastAsia="SimSun" w:hAnsi="Arial" w:cs="Arial"/>
                  <w:sz w:val="18"/>
                  <w:szCs w:val="18"/>
                  <w:lang w:val="en-US"/>
                </w:rPr>
                <w:delText>66</w:delText>
              </w:r>
              <w:r w:rsidRPr="00D339E0" w:rsidDel="00413606">
                <w:rPr>
                  <w:rFonts w:ascii="Arial" w:hAnsi="Arial" w:cs="Arial"/>
                  <w:sz w:val="18"/>
                  <w:szCs w:val="18"/>
                  <w:lang w:val="sv-SE" w:eastAsia="ja-JP"/>
                </w:rPr>
                <w:delText>A-n261(A-2D-A) _UL_66A-n261A</w:delText>
              </w:r>
            </w:del>
          </w:p>
          <w:p w:rsidR="00582E84" w:rsidRPr="008F103D" w:rsidDel="00413606" w:rsidRDefault="00582E84" w:rsidP="003F007F">
            <w:pPr>
              <w:pStyle w:val="TAL"/>
              <w:rPr>
                <w:del w:id="9432"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33" w:author=" " w:date="2019-05-27T04:43:00Z"/>
              </w:rPr>
            </w:pPr>
            <w:del w:id="943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35" w:author=" " w:date="2019-05-27T04:43:00Z"/>
              </w:rPr>
            </w:pPr>
            <w:del w:id="943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37" w:author=" " w:date="2019-05-27T04:43:00Z"/>
              </w:rPr>
            </w:pPr>
            <w:del w:id="9438"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39" w:author=" " w:date="2019-05-27T04:43:00Z"/>
              </w:rPr>
            </w:pPr>
            <w:del w:id="944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41" w:author=" " w:date="2019-05-27T04:43:00Z"/>
              </w:rPr>
            </w:pPr>
            <w:del w:id="9442"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43" w:author=" " w:date="2019-05-27T04:43:00Z"/>
              </w:rPr>
            </w:pPr>
            <w:del w:id="944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445"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9446" w:author=" " w:date="2019-05-27T04:43:00Z"/>
                <w:rFonts w:ascii="Arial" w:hAnsi="Arial" w:cs="Arial"/>
                <w:sz w:val="18"/>
                <w:szCs w:val="18"/>
                <w:lang w:val="sv-SE" w:eastAsia="ja-JP"/>
              </w:rPr>
            </w:pPr>
            <w:del w:id="9447"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eastAsia="ja-JP"/>
                </w:rPr>
                <w:delText>66A-n261(A-2G-2O-A) _UL_66A-n261A</w:delText>
              </w:r>
            </w:del>
          </w:p>
          <w:p w:rsidR="00582E84" w:rsidRPr="008F103D" w:rsidDel="00413606" w:rsidRDefault="00582E84" w:rsidP="003F007F">
            <w:pPr>
              <w:pStyle w:val="TAL"/>
              <w:rPr>
                <w:del w:id="9448"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49" w:author=" " w:date="2019-05-27T04:43:00Z"/>
              </w:rPr>
            </w:pPr>
            <w:del w:id="945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51" w:author=" " w:date="2019-05-27T04:43:00Z"/>
              </w:rPr>
            </w:pPr>
            <w:del w:id="945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53" w:author=" " w:date="2019-05-27T04:43:00Z"/>
              </w:rPr>
            </w:pPr>
            <w:del w:id="9454"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55" w:author=" " w:date="2019-05-27T04:43:00Z"/>
              </w:rPr>
            </w:pPr>
            <w:del w:id="945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57" w:author=" " w:date="2019-05-27T04:43:00Z"/>
              </w:rPr>
            </w:pPr>
            <w:del w:id="9458"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59" w:author=" " w:date="2019-05-27T04:43:00Z"/>
              </w:rPr>
            </w:pPr>
            <w:del w:id="946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461"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62" w:author=" " w:date="2019-05-27T04:43:00Z"/>
              </w:rPr>
            </w:pPr>
            <w:del w:id="9463"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cs="Arial"/>
                  <w:szCs w:val="18"/>
                  <w:lang w:val="sv-SE" w:eastAsia="ja-JP"/>
                </w:rPr>
                <w:delText>66A-n261(A-3G-O-A)</w:delText>
              </w:r>
              <w:r w:rsidRPr="00D339E0" w:rsidDel="00413606">
                <w:rPr>
                  <w:rFonts w:eastAsia="SimSun" w:cs="Arial"/>
                  <w:szCs w:val="18"/>
                  <w:lang w:eastAsia="zh-CN"/>
                </w:rPr>
                <w:delText xml:space="preserve"> </w:delText>
              </w:r>
              <w:r w:rsidRPr="00D339E0" w:rsidDel="00413606">
                <w:rPr>
                  <w:rFonts w:cs="Arial"/>
                  <w:szCs w:val="18"/>
                  <w:lang w:val="sv-SE" w:eastAsia="ja-JP"/>
                </w:rPr>
                <w:delText>_UL_66A-n261A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64" w:author=" " w:date="2019-05-27T04:43:00Z"/>
              </w:rPr>
            </w:pPr>
            <w:del w:id="946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66" w:author=" " w:date="2019-05-27T04:43:00Z"/>
              </w:rPr>
            </w:pPr>
            <w:del w:id="946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68" w:author=" " w:date="2019-05-27T04:43:00Z"/>
              </w:rPr>
            </w:pPr>
            <w:del w:id="9469"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70" w:author=" " w:date="2019-05-27T04:43:00Z"/>
              </w:rPr>
            </w:pPr>
            <w:del w:id="947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72" w:author=" " w:date="2019-05-27T04:43:00Z"/>
              </w:rPr>
            </w:pPr>
            <w:del w:id="9473"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74" w:author=" " w:date="2019-05-27T04:43:00Z"/>
              </w:rPr>
            </w:pPr>
            <w:del w:id="947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476"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9477" w:author=" " w:date="2019-05-27T04:43:00Z"/>
                <w:rFonts w:ascii="Arial" w:hAnsi="Arial" w:cs="Arial"/>
                <w:sz w:val="18"/>
                <w:szCs w:val="18"/>
                <w:lang w:val="sv-SE" w:eastAsia="ja-JP"/>
              </w:rPr>
            </w:pPr>
            <w:del w:id="9478"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eastAsia="SimSun" w:hAnsi="Arial" w:cs="Arial"/>
                  <w:sz w:val="18"/>
                  <w:szCs w:val="18"/>
                  <w:lang w:val="en-US"/>
                </w:rPr>
                <w:delText>66</w:delText>
              </w:r>
              <w:r w:rsidRPr="00D339E0" w:rsidDel="00413606">
                <w:rPr>
                  <w:rFonts w:ascii="Arial" w:hAnsi="Arial" w:cs="Arial"/>
                  <w:sz w:val="18"/>
                  <w:szCs w:val="18"/>
                  <w:lang w:val="sv-SE" w:eastAsia="ja-JP"/>
                </w:rPr>
                <w:delText>A-n261(A-4G-A) _UL_66A-n261A</w:delText>
              </w:r>
            </w:del>
          </w:p>
          <w:p w:rsidR="00582E84" w:rsidRPr="008F103D" w:rsidDel="00413606" w:rsidRDefault="00582E84" w:rsidP="003F007F">
            <w:pPr>
              <w:pStyle w:val="TAL"/>
              <w:rPr>
                <w:del w:id="9479"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80" w:author=" " w:date="2019-05-27T04:43:00Z"/>
              </w:rPr>
            </w:pPr>
            <w:del w:id="9481"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82" w:author=" " w:date="2019-05-27T04:43:00Z"/>
              </w:rPr>
            </w:pPr>
            <w:del w:id="948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84" w:author=" " w:date="2019-05-27T04:43:00Z"/>
              </w:rPr>
            </w:pPr>
            <w:del w:id="9485"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86" w:author=" " w:date="2019-05-27T04:43:00Z"/>
              </w:rPr>
            </w:pPr>
            <w:del w:id="9487"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88" w:author=" " w:date="2019-05-27T04:43:00Z"/>
              </w:rPr>
            </w:pPr>
            <w:del w:id="9489"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90" w:author=" " w:date="2019-05-27T04:43:00Z"/>
              </w:rPr>
            </w:pPr>
            <w:del w:id="9491"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492"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9493" w:author=" " w:date="2019-05-27T04:43:00Z"/>
                <w:rFonts w:ascii="Arial" w:hAnsi="Arial" w:cs="Arial"/>
                <w:sz w:val="18"/>
                <w:szCs w:val="18"/>
                <w:lang w:val="sv-SE" w:eastAsia="ja-JP"/>
              </w:rPr>
            </w:pPr>
            <w:del w:id="9494"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eastAsia="ja-JP"/>
                </w:rPr>
                <w:delText>66A-n261(A-2H-A) _UL_66A-n261A</w:delText>
              </w:r>
            </w:del>
          </w:p>
          <w:p w:rsidR="00582E84" w:rsidRPr="008F103D" w:rsidDel="00413606" w:rsidRDefault="00582E84" w:rsidP="003F007F">
            <w:pPr>
              <w:pStyle w:val="TAL"/>
              <w:rPr>
                <w:del w:id="9495"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96" w:author=" " w:date="2019-05-27T04:43:00Z"/>
              </w:rPr>
            </w:pPr>
            <w:del w:id="9497"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98" w:author=" " w:date="2019-05-27T04:43:00Z"/>
              </w:rPr>
            </w:pPr>
            <w:del w:id="949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00" w:author=" " w:date="2019-05-27T04:43:00Z"/>
              </w:rPr>
            </w:pPr>
            <w:del w:id="9501"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02" w:author=" " w:date="2019-05-27T04:43:00Z"/>
              </w:rPr>
            </w:pPr>
            <w:del w:id="9503"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04" w:author=" " w:date="2019-05-27T04:43:00Z"/>
              </w:rPr>
            </w:pPr>
            <w:del w:id="9505"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06" w:author=" " w:date="2019-05-27T04:43:00Z"/>
              </w:rPr>
            </w:pPr>
            <w:del w:id="9507"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508"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9509" w:author=" " w:date="2019-05-27T04:43:00Z"/>
                <w:rFonts w:ascii="Arial" w:hAnsi="Arial" w:cs="Arial"/>
                <w:sz w:val="18"/>
                <w:szCs w:val="18"/>
                <w:lang w:val="sv-SE" w:eastAsia="ja-JP"/>
              </w:rPr>
            </w:pPr>
            <w:del w:id="9510"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eastAsia="SimSun" w:hAnsi="Arial" w:cs="Arial"/>
                  <w:sz w:val="18"/>
                  <w:szCs w:val="18"/>
                  <w:lang w:val="en-US"/>
                </w:rPr>
                <w:delText>66</w:delText>
              </w:r>
              <w:r w:rsidRPr="00D339E0" w:rsidDel="00413606">
                <w:rPr>
                  <w:rFonts w:ascii="Arial" w:hAnsi="Arial" w:cs="Arial"/>
                  <w:sz w:val="18"/>
                  <w:szCs w:val="18"/>
                  <w:lang w:val="sv-SE" w:eastAsia="ja-JP"/>
                </w:rPr>
                <w:delText>A-n261(A-2I-A) _UL_66A-n261A</w:delText>
              </w:r>
            </w:del>
          </w:p>
          <w:p w:rsidR="00582E84" w:rsidRPr="008F103D" w:rsidDel="00413606" w:rsidRDefault="00582E84" w:rsidP="003F007F">
            <w:pPr>
              <w:pStyle w:val="TAL"/>
              <w:rPr>
                <w:del w:id="9511"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12" w:author=" " w:date="2019-05-27T04:43:00Z"/>
              </w:rPr>
            </w:pPr>
            <w:del w:id="9513"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14" w:author=" " w:date="2019-05-27T04:43:00Z"/>
              </w:rPr>
            </w:pPr>
            <w:del w:id="951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16" w:author=" " w:date="2019-05-27T04:43:00Z"/>
              </w:rPr>
            </w:pPr>
            <w:del w:id="9517"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18" w:author=" " w:date="2019-05-27T04:43:00Z"/>
              </w:rPr>
            </w:pPr>
            <w:del w:id="9519"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20" w:author=" " w:date="2019-05-27T04:43:00Z"/>
              </w:rPr>
            </w:pPr>
            <w:del w:id="9521"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22" w:author=" " w:date="2019-05-27T04:43:00Z"/>
              </w:rPr>
            </w:pPr>
            <w:del w:id="9523"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524"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25" w:author=" " w:date="2019-05-27T04:43:00Z"/>
              </w:rPr>
            </w:pPr>
            <w:del w:id="9526"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eastAsia="SimSun" w:cs="Arial"/>
                  <w:szCs w:val="18"/>
                  <w:lang w:val="en-US"/>
                </w:rPr>
                <w:delText>66</w:delText>
              </w:r>
              <w:r w:rsidRPr="00D339E0" w:rsidDel="00413606">
                <w:rPr>
                  <w:rFonts w:cs="Arial"/>
                  <w:szCs w:val="18"/>
                  <w:lang w:val="sv-SE" w:eastAsia="ja-JP"/>
                </w:rPr>
                <w:delText>A-n261(A-4O-A) _UL_66A-n261A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27" w:author=" " w:date="2019-05-27T04:43:00Z"/>
              </w:rPr>
            </w:pPr>
            <w:del w:id="9528"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29" w:author=" " w:date="2019-05-27T04:43:00Z"/>
              </w:rPr>
            </w:pPr>
            <w:del w:id="9530"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31" w:author=" " w:date="2019-05-27T04:43:00Z"/>
              </w:rPr>
            </w:pPr>
            <w:del w:id="9532"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33" w:author=" " w:date="2019-05-27T04:43:00Z"/>
              </w:rPr>
            </w:pPr>
            <w:del w:id="9534"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35" w:author=" " w:date="2019-05-27T04:43:00Z"/>
              </w:rPr>
            </w:pPr>
            <w:del w:id="9536"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37" w:author=" " w:date="2019-05-27T04:43:00Z"/>
              </w:rPr>
            </w:pPr>
            <w:del w:id="9538"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539"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40" w:author=" " w:date="2019-05-27T04:43:00Z"/>
              </w:rPr>
            </w:pPr>
            <w:del w:id="9541" w:author=" " w:date="2019-05-27T04:43:00Z">
              <w:r w:rsidRPr="00D339E0" w:rsidDel="00413606">
                <w:rPr>
                  <w:rFonts w:cs="Arial"/>
                  <w:szCs w:val="18"/>
                  <w:lang w:val="en-US" w:eastAsia="ja-JP"/>
                </w:rPr>
                <w:delText>DL</w:delText>
              </w:r>
              <w:r w:rsidRPr="00D339E0" w:rsidDel="00413606">
                <w:rPr>
                  <w:rFonts w:eastAsia="SimSun" w:cs="Arial"/>
                  <w:szCs w:val="18"/>
                  <w:lang w:val="x-none"/>
                </w:rPr>
                <w:delText>_</w:delText>
              </w:r>
              <w:r w:rsidRPr="00D339E0" w:rsidDel="00413606">
                <w:rPr>
                  <w:rFonts w:eastAsia="SimSun" w:cs="Arial"/>
                  <w:szCs w:val="18"/>
                  <w:lang w:val="en-US"/>
                </w:rPr>
                <w:delText>66</w:delText>
              </w:r>
              <w:r w:rsidRPr="00D339E0" w:rsidDel="00413606">
                <w:rPr>
                  <w:rFonts w:cs="Arial"/>
                  <w:szCs w:val="18"/>
                  <w:lang w:val="sv-SE" w:eastAsia="ja-JP"/>
                </w:rPr>
                <w:delText>A-n261(A-7O-A)_UL_66A-n261A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42" w:author=" " w:date="2019-05-27T04:43:00Z"/>
              </w:rPr>
            </w:pPr>
            <w:del w:id="9543"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44" w:author=" " w:date="2019-05-27T04:43:00Z"/>
              </w:rPr>
            </w:pPr>
            <w:del w:id="954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46" w:author=" " w:date="2019-05-27T04:43:00Z"/>
              </w:rPr>
            </w:pPr>
            <w:del w:id="9547"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48" w:author=" " w:date="2019-05-27T04:43:00Z"/>
              </w:rPr>
            </w:pPr>
            <w:del w:id="9549"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50" w:author=" " w:date="2019-05-27T04:43:00Z"/>
              </w:rPr>
            </w:pPr>
            <w:del w:id="9551"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52" w:author=" " w:date="2019-05-27T04:43:00Z"/>
              </w:rPr>
            </w:pPr>
            <w:del w:id="9553"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554"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9555" w:author=" " w:date="2019-05-27T04:43:00Z"/>
                <w:rFonts w:ascii="Arial" w:hAnsi="Arial" w:cs="Arial"/>
                <w:sz w:val="18"/>
                <w:szCs w:val="18"/>
                <w:lang w:val="sv-SE" w:eastAsia="ja-JP"/>
              </w:rPr>
            </w:pPr>
            <w:del w:id="9556"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eastAsia="SimSun" w:hAnsi="Arial" w:cs="Arial"/>
                  <w:sz w:val="18"/>
                  <w:szCs w:val="18"/>
                  <w:lang w:val="en-US"/>
                </w:rPr>
                <w:delText>66</w:delText>
              </w:r>
              <w:r w:rsidRPr="00D339E0" w:rsidDel="00413606">
                <w:rPr>
                  <w:rFonts w:ascii="Arial" w:hAnsi="Arial" w:cs="Arial"/>
                  <w:sz w:val="18"/>
                  <w:szCs w:val="18"/>
                  <w:lang w:val="sv-SE" w:eastAsia="ja-JP"/>
                </w:rPr>
                <w:delText>A-n261(A-2P-A) _UL_66A-n261A</w:delText>
              </w:r>
            </w:del>
          </w:p>
          <w:p w:rsidR="00582E84" w:rsidRPr="008F103D" w:rsidDel="00413606" w:rsidRDefault="00582E84" w:rsidP="003F007F">
            <w:pPr>
              <w:pStyle w:val="TAL"/>
              <w:rPr>
                <w:del w:id="9557"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58" w:author=" " w:date="2019-05-27T04:43:00Z"/>
              </w:rPr>
            </w:pPr>
            <w:del w:id="955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60" w:author=" " w:date="2019-05-27T04:43:00Z"/>
              </w:rPr>
            </w:pPr>
            <w:del w:id="956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62" w:author=" " w:date="2019-05-27T04:43:00Z"/>
              </w:rPr>
            </w:pPr>
            <w:del w:id="9563"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64" w:author=" " w:date="2019-05-27T04:43:00Z"/>
              </w:rPr>
            </w:pPr>
            <w:del w:id="956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66" w:author=" " w:date="2019-05-27T04:43:00Z"/>
              </w:rPr>
            </w:pPr>
            <w:del w:id="9567"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68" w:author=" " w:date="2019-05-27T04:43:00Z"/>
              </w:rPr>
            </w:pPr>
            <w:del w:id="956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570"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spacing w:after="0"/>
              <w:rPr>
                <w:del w:id="9571" w:author=" " w:date="2019-05-27T04:43:00Z"/>
                <w:rFonts w:ascii="Arial" w:hAnsi="Arial" w:cs="Arial"/>
                <w:sz w:val="18"/>
                <w:szCs w:val="18"/>
                <w:lang w:val="sv-SE" w:eastAsia="ja-JP"/>
              </w:rPr>
            </w:pPr>
            <w:del w:id="9572" w:author=" " w:date="2019-05-27T04:43:00Z">
              <w:r w:rsidRPr="00D339E0" w:rsidDel="00413606">
                <w:rPr>
                  <w:rFonts w:ascii="Arial" w:hAnsi="Arial" w:cs="Arial"/>
                  <w:sz w:val="18"/>
                  <w:szCs w:val="18"/>
                  <w:lang w:val="en-US" w:eastAsia="ja-JP"/>
                </w:rPr>
                <w:delText>DL</w:delText>
              </w:r>
              <w:r w:rsidRPr="00D339E0" w:rsidDel="00413606">
                <w:rPr>
                  <w:rFonts w:ascii="Arial" w:eastAsia="SimSun" w:hAnsi="Arial" w:cs="Arial"/>
                  <w:sz w:val="18"/>
                  <w:szCs w:val="18"/>
                  <w:lang w:val="x-none"/>
                </w:rPr>
                <w:delText>_</w:delText>
              </w:r>
              <w:r w:rsidRPr="00D339E0" w:rsidDel="00413606">
                <w:rPr>
                  <w:rFonts w:ascii="Arial" w:eastAsia="SimSun" w:hAnsi="Arial" w:cs="Arial"/>
                  <w:sz w:val="18"/>
                  <w:szCs w:val="18"/>
                  <w:lang w:val="en-US"/>
                </w:rPr>
                <w:delText>66</w:delText>
              </w:r>
              <w:r w:rsidRPr="00D339E0" w:rsidDel="00413606">
                <w:rPr>
                  <w:rFonts w:ascii="Arial" w:hAnsi="Arial" w:cs="Arial"/>
                  <w:sz w:val="18"/>
                  <w:szCs w:val="18"/>
                  <w:lang w:val="sv-SE" w:eastAsia="ja-JP"/>
                </w:rPr>
                <w:delText>A-n261(A-2Q-A) _UL_66A-n261A</w:delText>
              </w:r>
            </w:del>
          </w:p>
          <w:p w:rsidR="00582E84" w:rsidRPr="008F103D" w:rsidDel="00413606" w:rsidRDefault="00582E84" w:rsidP="003F007F">
            <w:pPr>
              <w:pStyle w:val="TAL"/>
              <w:rPr>
                <w:del w:id="9573" w:author=" " w:date="2019-05-27T04:43:00Z"/>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74" w:author=" " w:date="2019-05-27T04:43:00Z"/>
              </w:rPr>
            </w:pPr>
            <w:del w:id="957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76" w:author=" " w:date="2019-05-27T04:43:00Z"/>
              </w:rPr>
            </w:pPr>
            <w:del w:id="957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78" w:author=" " w:date="2019-05-27T04:43:00Z"/>
              </w:rPr>
            </w:pPr>
            <w:del w:id="9579" w:author=" " w:date="2019-05-27T04:43:00Z">
              <w:r w:rsidRPr="00D339E0" w:rsidDel="00413606">
                <w:rPr>
                  <w:rFonts w:cs="Arial"/>
                  <w:szCs w:val="18"/>
                  <w:lang w:eastAsia="ja-JP"/>
                </w:rPr>
                <w:delText xml:space="preserve">TR </w:delText>
              </w:r>
              <w:r w:rsidRPr="00D339E0" w:rsidDel="00413606">
                <w:rPr>
                  <w:rFonts w:cs="Arial"/>
                  <w:szCs w:val="18"/>
                </w:rPr>
                <w:delText xml:space="preserve">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80" w:author=" " w:date="2019-05-27T04:43:00Z"/>
              </w:rPr>
            </w:pPr>
            <w:del w:id="958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82" w:author=" " w:date="2019-05-27T04:43:00Z"/>
              </w:rPr>
            </w:pPr>
            <w:del w:id="9583"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84" w:author=" " w:date="2019-05-27T04:43:00Z"/>
              </w:rPr>
            </w:pPr>
            <w:del w:id="958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586"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87" w:author=" " w:date="2019-05-27T04:43:00Z"/>
              </w:rPr>
            </w:pPr>
            <w:del w:id="9588" w:author=" " w:date="2019-05-27T04:43:00Z">
              <w:r w:rsidRPr="00D339E0" w:rsidDel="00413606">
                <w:rPr>
                  <w:rFonts w:cs="Arial"/>
                  <w:szCs w:val="18"/>
                  <w:lang w:val="en-US" w:eastAsia="ja-JP"/>
                </w:rPr>
                <w:lastRenderedPageBreak/>
                <w:delText>DC_66A_DL_n261I_UL_n261H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89" w:author=" " w:date="2019-05-27T04:43:00Z"/>
              </w:rPr>
            </w:pPr>
            <w:del w:id="959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91" w:author=" " w:date="2019-05-27T04:43:00Z"/>
              </w:rPr>
            </w:pPr>
            <w:del w:id="959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93" w:author=" " w:date="2019-05-27T04:43:00Z"/>
              </w:rPr>
            </w:pPr>
            <w:del w:id="9594" w:author=" " w:date="2019-05-27T04:43:00Z">
              <w:r w:rsidRPr="00D339E0" w:rsidDel="00413606">
                <w:rPr>
                  <w:rFonts w:cs="Arial"/>
                  <w:szCs w:val="18"/>
                  <w:lang w:eastAsia="ja-JP"/>
                </w:rPr>
                <w:delText xml:space="preserve">TR </w:delText>
              </w:r>
              <w:r w:rsidRPr="00D339E0" w:rsidDel="00413606">
                <w:rPr>
                  <w:rFonts w:cs="Arial"/>
                  <w:szCs w:val="18"/>
                </w:rPr>
                <w:delText>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95" w:author=" " w:date="2019-05-27T04:43:00Z"/>
              </w:rPr>
            </w:pPr>
            <w:del w:id="959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97" w:author=" " w:date="2019-05-27T04:43:00Z"/>
              </w:rPr>
            </w:pPr>
            <w:del w:id="9598"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99" w:author=" " w:date="2019-05-27T04:43:00Z"/>
              </w:rPr>
            </w:pPr>
            <w:del w:id="960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601" w:author=" " w:date="2019-05-27T04:43:00Z"/>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02" w:author=" " w:date="2019-05-27T04:43:00Z"/>
              </w:rPr>
            </w:pPr>
            <w:del w:id="9603" w:author=" " w:date="2019-05-27T04:43:00Z">
              <w:r w:rsidRPr="00D339E0" w:rsidDel="00413606">
                <w:rPr>
                  <w:rFonts w:cs="Arial"/>
                  <w:szCs w:val="18"/>
                  <w:lang w:val="en-US" w:eastAsia="ja-JP"/>
                </w:rPr>
                <w:delText>DC_66A_DL_n261M_UL_n261H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04" w:author=" " w:date="2019-05-27T04:43:00Z"/>
              </w:rPr>
            </w:pPr>
            <w:del w:id="960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06" w:author=" " w:date="2019-05-27T04:43:00Z"/>
              </w:rPr>
            </w:pPr>
            <w:del w:id="960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08" w:author=" " w:date="2019-05-27T04:43:00Z"/>
              </w:rPr>
            </w:pPr>
            <w:del w:id="9609" w:author=" " w:date="2019-05-27T04:43:00Z">
              <w:r w:rsidRPr="00D339E0" w:rsidDel="00413606">
                <w:rPr>
                  <w:rFonts w:cs="Arial"/>
                  <w:szCs w:val="18"/>
                  <w:lang w:eastAsia="ja-JP"/>
                </w:rPr>
                <w:delText xml:space="preserve">TR </w:delText>
              </w:r>
              <w:r w:rsidRPr="00D339E0" w:rsidDel="00413606">
                <w:rPr>
                  <w:rFonts w:cs="Arial"/>
                  <w:szCs w:val="18"/>
                </w:rPr>
                <w:delText>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10" w:author=" " w:date="2019-05-27T04:43:00Z"/>
              </w:rPr>
            </w:pPr>
            <w:del w:id="961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12" w:author=" " w:date="2019-05-27T04:43:00Z"/>
              </w:rPr>
            </w:pPr>
            <w:del w:id="9613"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14" w:author=" " w:date="2019-05-27T04:43:00Z"/>
              </w:rPr>
            </w:pPr>
            <w:del w:id="961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61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617" w:author=" " w:date="2019-05-27T04:43:00Z"/>
              </w:rPr>
            </w:pPr>
            <w:del w:id="9618" w:author=" " w:date="2019-05-27T04:43:00Z">
              <w:r w:rsidRPr="00D339E0" w:rsidDel="00413606">
                <w:rPr>
                  <w:rFonts w:cs="Arial"/>
                  <w:color w:val="000000"/>
                  <w:szCs w:val="18"/>
                  <w:lang w:val="en-US"/>
                </w:rPr>
                <w:delText>DC_66A_n260(2A)_UL_66A_n260A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19" w:author=" " w:date="2019-05-27T04:43:00Z"/>
              </w:rPr>
            </w:pPr>
            <w:del w:id="962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21" w:author=" " w:date="2019-05-27T04:43:00Z"/>
              </w:rPr>
            </w:pPr>
            <w:del w:id="962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23" w:author=" " w:date="2019-05-27T04:43:00Z"/>
              </w:rPr>
            </w:pPr>
            <w:del w:id="9624" w:author=" " w:date="2019-05-27T04:43:00Z">
              <w:r w:rsidRPr="00D339E0" w:rsidDel="00413606">
                <w:rPr>
                  <w:rFonts w:cs="Arial"/>
                  <w:szCs w:val="18"/>
                  <w:lang w:eastAsia="ja-JP"/>
                </w:rPr>
                <w:delText>TS 38101-3</w:delText>
              </w:r>
              <w:r w:rsidRPr="00D339E0" w:rsidDel="00413606">
                <w:rPr>
                  <w:rFonts w:cs="Arial"/>
                  <w:szCs w:val="18"/>
                </w:rPr>
                <w:delText xml:space="preserve">: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25" w:author=" " w:date="2019-05-27T04:43:00Z"/>
              </w:rPr>
            </w:pPr>
            <w:del w:id="962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27" w:author=" " w:date="2019-05-27T04:43:00Z"/>
              </w:rPr>
            </w:pPr>
            <w:del w:id="9628"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29" w:author=" " w:date="2019-05-27T04:43:00Z"/>
              </w:rPr>
            </w:pPr>
            <w:del w:id="963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63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632" w:author=" " w:date="2019-05-27T04:43:00Z"/>
              </w:rPr>
            </w:pPr>
            <w:del w:id="9633" w:author=" " w:date="2019-05-27T04:43:00Z">
              <w:r w:rsidRPr="00D339E0" w:rsidDel="00413606">
                <w:rPr>
                  <w:rFonts w:cs="Arial"/>
                  <w:color w:val="000000"/>
                  <w:szCs w:val="18"/>
                  <w:lang w:val="en-US"/>
                </w:rPr>
                <w:delText>DC_66A_n260(3A)_UL_66A_n260A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34" w:author=" " w:date="2019-05-27T04:43:00Z"/>
              </w:rPr>
            </w:pPr>
            <w:del w:id="963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36" w:author=" " w:date="2019-05-27T04:43:00Z"/>
              </w:rPr>
            </w:pPr>
            <w:del w:id="963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38" w:author=" " w:date="2019-05-27T04:43:00Z"/>
              </w:rPr>
            </w:pPr>
            <w:del w:id="9639" w:author=" " w:date="2019-05-27T04:43:00Z">
              <w:r w:rsidRPr="00D339E0" w:rsidDel="00413606">
                <w:rPr>
                  <w:rFonts w:cs="Arial"/>
                  <w:szCs w:val="18"/>
                  <w:lang w:eastAsia="ja-JP"/>
                </w:rPr>
                <w:delText>TS 38101-3</w:delText>
              </w:r>
              <w:r w:rsidRPr="00D339E0" w:rsidDel="00413606">
                <w:rPr>
                  <w:rFonts w:cs="Arial"/>
                  <w:szCs w:val="18"/>
                </w:rPr>
                <w:delText xml:space="preserve">: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40" w:author=" " w:date="2019-05-27T04:43:00Z"/>
              </w:rPr>
            </w:pPr>
            <w:del w:id="964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42" w:author=" " w:date="2019-05-27T04:43:00Z"/>
              </w:rPr>
            </w:pPr>
            <w:del w:id="9643"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44" w:author=" " w:date="2019-05-27T04:43:00Z"/>
              </w:rPr>
            </w:pPr>
            <w:del w:id="964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64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647" w:author=" " w:date="2019-05-27T04:43:00Z"/>
              </w:rPr>
            </w:pPr>
            <w:del w:id="9648" w:author=" " w:date="2019-05-27T04:43:00Z">
              <w:r w:rsidRPr="00D339E0" w:rsidDel="00413606">
                <w:rPr>
                  <w:rFonts w:cs="Arial"/>
                  <w:color w:val="000000"/>
                  <w:szCs w:val="18"/>
                  <w:lang w:val="en-US"/>
                </w:rPr>
                <w:delText>DC_66A_</w:delText>
              </w:r>
              <w:r w:rsidRPr="00D339E0" w:rsidDel="00413606">
                <w:rPr>
                  <w:rFonts w:cs="Arial"/>
                  <w:bCs/>
                  <w:color w:val="000000"/>
                  <w:szCs w:val="18"/>
                  <w:lang w:val="en-US"/>
                </w:rPr>
                <w:delText>n260(4A)_UL_66A_n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49" w:author=" " w:date="2019-05-27T04:43:00Z"/>
              </w:rPr>
            </w:pPr>
            <w:del w:id="965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51" w:author=" " w:date="2019-05-27T04:43:00Z"/>
              </w:rPr>
            </w:pPr>
            <w:del w:id="965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53" w:author=" " w:date="2019-05-27T04:43:00Z"/>
              </w:rPr>
            </w:pPr>
            <w:del w:id="9654" w:author=" " w:date="2019-05-27T04:43:00Z">
              <w:r w:rsidRPr="00D339E0" w:rsidDel="00413606">
                <w:rPr>
                  <w:rFonts w:cs="Arial"/>
                  <w:szCs w:val="18"/>
                  <w:lang w:eastAsia="ja-JP"/>
                </w:rPr>
                <w:delText>TS 38101-3</w:delText>
              </w:r>
              <w:r w:rsidRPr="00D339E0" w:rsidDel="00413606">
                <w:rPr>
                  <w:rFonts w:cs="Arial"/>
                  <w:szCs w:val="18"/>
                </w:rPr>
                <w:delText xml:space="preserve">: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55" w:author=" " w:date="2019-05-27T04:43:00Z"/>
              </w:rPr>
            </w:pPr>
            <w:del w:id="965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57" w:author=" " w:date="2019-05-27T04:43:00Z"/>
              </w:rPr>
            </w:pPr>
            <w:del w:id="9658"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59" w:author=" " w:date="2019-05-27T04:43:00Z"/>
              </w:rPr>
            </w:pPr>
            <w:del w:id="966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66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662" w:author=" " w:date="2019-05-27T04:43:00Z"/>
              </w:rPr>
            </w:pPr>
            <w:del w:id="9663" w:author=" " w:date="2019-05-27T04:43:00Z">
              <w:r w:rsidRPr="00D339E0" w:rsidDel="00413606">
                <w:rPr>
                  <w:rFonts w:cs="Arial"/>
                  <w:color w:val="000000"/>
                  <w:szCs w:val="18"/>
                  <w:lang w:val="en-US"/>
                </w:rPr>
                <w:delText>DC_66A_</w:delText>
              </w:r>
              <w:r w:rsidRPr="00D339E0" w:rsidDel="00413606">
                <w:rPr>
                  <w:rFonts w:cs="Arial"/>
                  <w:bCs/>
                  <w:color w:val="000000"/>
                  <w:szCs w:val="18"/>
                  <w:lang w:val="en-US"/>
                </w:rPr>
                <w:delText>n260(6A)_UL_66A_n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64" w:author=" " w:date="2019-05-27T04:43:00Z"/>
              </w:rPr>
            </w:pPr>
            <w:del w:id="966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66" w:author=" " w:date="2019-05-27T04:43:00Z"/>
              </w:rPr>
            </w:pPr>
            <w:del w:id="966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68" w:author=" " w:date="2019-05-27T04:43:00Z"/>
              </w:rPr>
            </w:pPr>
            <w:del w:id="9669" w:author=" " w:date="2019-05-27T04:43:00Z">
              <w:r w:rsidRPr="00D339E0" w:rsidDel="00413606">
                <w:rPr>
                  <w:rFonts w:cs="Arial"/>
                  <w:szCs w:val="18"/>
                  <w:lang w:eastAsia="ja-JP"/>
                </w:rPr>
                <w:delText>TS 38101-3</w:delText>
              </w:r>
              <w:r w:rsidRPr="00D339E0" w:rsidDel="00413606">
                <w:rPr>
                  <w:rFonts w:cs="Arial"/>
                  <w:szCs w:val="18"/>
                </w:rPr>
                <w:delText xml:space="preserve">: </w:delText>
              </w:r>
              <w:r w:rsidRPr="00D339E0" w:rsidDel="00413606">
                <w:rPr>
                  <w:rFonts w:cs="Arial"/>
                  <w:noProof/>
                  <w:szCs w:val="18"/>
                </w:rPr>
                <w:delText>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70" w:author=" " w:date="2019-05-27T04:43:00Z"/>
              </w:rPr>
            </w:pPr>
            <w:del w:id="967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72" w:author=" " w:date="2019-05-27T04:43:00Z"/>
              </w:rPr>
            </w:pPr>
            <w:del w:id="9673"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74" w:author=" " w:date="2019-05-27T04:43:00Z"/>
              </w:rPr>
            </w:pPr>
            <w:del w:id="967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67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677" w:author=" " w:date="2019-05-27T04:43:00Z"/>
              </w:rPr>
            </w:pPr>
            <w:del w:id="9678" w:author=" " w:date="2019-05-27T04:43:00Z">
              <w:r w:rsidRPr="00D339E0" w:rsidDel="00413606">
                <w:rPr>
                  <w:rFonts w:cs="Arial"/>
                  <w:color w:val="000000"/>
                  <w:szCs w:val="18"/>
                  <w:lang w:val="en-US"/>
                </w:rPr>
                <w:delText>DC_66A_</w:delText>
              </w:r>
              <w:r w:rsidRPr="00D339E0" w:rsidDel="00413606">
                <w:rPr>
                  <w:rFonts w:cs="Arial"/>
                  <w:bCs/>
                  <w:color w:val="000000"/>
                  <w:szCs w:val="18"/>
                  <w:lang w:val="en-US"/>
                </w:rPr>
                <w:delText>n260(8A)_UL_66A_n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79" w:author=" " w:date="2019-05-27T04:43:00Z"/>
              </w:rPr>
            </w:pPr>
            <w:del w:id="968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81" w:author=" " w:date="2019-05-27T04:43:00Z"/>
              </w:rPr>
            </w:pPr>
            <w:del w:id="968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83" w:author=" " w:date="2019-05-27T04:43:00Z"/>
              </w:rPr>
            </w:pPr>
            <w:del w:id="9684" w:author=" " w:date="2019-05-27T04:43:00Z">
              <w:r w:rsidRPr="00D339E0" w:rsidDel="00413606">
                <w:rPr>
                  <w:rFonts w:cs="Arial"/>
                  <w:szCs w:val="18"/>
                  <w:lang w:eastAsia="ja-JP"/>
                </w:rPr>
                <w:delText>TS 38101-3</w:delText>
              </w:r>
              <w:r w:rsidRPr="00D339E0" w:rsidDel="00413606">
                <w:rPr>
                  <w:rFonts w:cs="Arial"/>
                  <w:szCs w:val="18"/>
                </w:rPr>
                <w:delText xml:space="preserve">: </w:delText>
              </w:r>
              <w:r w:rsidRPr="00D339E0" w:rsidDel="00413606">
                <w:rPr>
                  <w:rFonts w:cs="Arial"/>
                  <w:noProof/>
                  <w:szCs w:val="18"/>
                </w:rPr>
                <w:delText>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85" w:author=" " w:date="2019-05-27T04:43:00Z"/>
              </w:rPr>
            </w:pPr>
            <w:del w:id="968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87" w:author=" " w:date="2019-05-27T04:43:00Z"/>
              </w:rPr>
            </w:pPr>
            <w:del w:id="9688"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89" w:author=" " w:date="2019-05-27T04:43:00Z"/>
              </w:rPr>
            </w:pPr>
            <w:del w:id="969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69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692" w:author=" " w:date="2019-05-27T04:43:00Z"/>
              </w:rPr>
            </w:pPr>
            <w:del w:id="9693" w:author=" " w:date="2019-05-27T04:43:00Z">
              <w:r w:rsidRPr="00D339E0" w:rsidDel="00413606">
                <w:rPr>
                  <w:rFonts w:cs="Arial"/>
                  <w:color w:val="000000"/>
                  <w:szCs w:val="18"/>
                  <w:lang w:val="en-US"/>
                </w:rPr>
                <w:delText>DC_66A_n260G_UL_66A_n260A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94" w:author=" " w:date="2019-05-27T04:43:00Z"/>
              </w:rPr>
            </w:pPr>
            <w:del w:id="969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96" w:author=" " w:date="2019-05-27T04:43:00Z"/>
              </w:rPr>
            </w:pPr>
            <w:del w:id="969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98" w:author=" " w:date="2019-05-27T04:43:00Z"/>
              </w:rPr>
            </w:pPr>
            <w:del w:id="9699" w:author=" " w:date="2019-05-27T04:43:00Z">
              <w:r w:rsidRPr="00D339E0" w:rsidDel="00413606">
                <w:rPr>
                  <w:rFonts w:cs="Arial"/>
                  <w:szCs w:val="18"/>
                  <w:lang w:eastAsia="ja-JP"/>
                </w:rPr>
                <w:delText>TS 38101-3</w:delText>
              </w:r>
              <w:r w:rsidRPr="00D339E0" w:rsidDel="00413606">
                <w:rPr>
                  <w:rFonts w:cs="Arial"/>
                  <w:szCs w:val="18"/>
                </w:rPr>
                <w:delText xml:space="preserve">: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00" w:author=" " w:date="2019-05-27T04:43:00Z"/>
              </w:rPr>
            </w:pPr>
            <w:del w:id="9701"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02" w:author=" " w:date="2019-05-27T04:43:00Z"/>
              </w:rPr>
            </w:pPr>
            <w:del w:id="9703"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04" w:author=" " w:date="2019-05-27T04:43:00Z"/>
              </w:rPr>
            </w:pPr>
            <w:del w:id="9705"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70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707" w:author=" " w:date="2019-05-27T04:43:00Z"/>
              </w:rPr>
            </w:pPr>
            <w:del w:id="9708" w:author=" " w:date="2019-05-27T04:43:00Z">
              <w:r w:rsidRPr="00D339E0" w:rsidDel="00413606">
                <w:rPr>
                  <w:rFonts w:cs="Arial"/>
                  <w:color w:val="000000"/>
                  <w:szCs w:val="18"/>
                  <w:lang w:val="en-US"/>
                </w:rPr>
                <w:delText>DC_66A_n260G_UL_66A_n260G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09" w:author=" " w:date="2019-05-27T04:43:00Z"/>
              </w:rPr>
            </w:pPr>
            <w:del w:id="971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11" w:author=" " w:date="2019-05-27T04:43:00Z"/>
              </w:rPr>
            </w:pPr>
            <w:del w:id="971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13"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14" w:author=" " w:date="2019-05-27T04:43:00Z"/>
              </w:rPr>
            </w:pPr>
            <w:del w:id="9715"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16" w:author=" " w:date="2019-05-27T04:43:00Z"/>
              </w:rPr>
            </w:pPr>
            <w:del w:id="9717"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18" w:author=" " w:date="2019-05-27T04:43:00Z"/>
              </w:rPr>
            </w:pPr>
            <w:del w:id="9719"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972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721" w:author=" " w:date="2019-05-27T04:43:00Z"/>
              </w:rPr>
            </w:pPr>
            <w:del w:id="9722" w:author=" " w:date="2019-05-27T04:43:00Z">
              <w:r w:rsidRPr="00D339E0" w:rsidDel="00413606">
                <w:rPr>
                  <w:rFonts w:cs="Arial"/>
                  <w:color w:val="000000"/>
                  <w:szCs w:val="18"/>
                  <w:lang w:val="en-US"/>
                </w:rPr>
                <w:delText>DC_66A_n260(A-G)_UL_66A_n260A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23" w:author=" " w:date="2019-05-27T04:43:00Z"/>
              </w:rPr>
            </w:pPr>
            <w:del w:id="972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25" w:author=" " w:date="2019-05-27T04:43:00Z"/>
              </w:rPr>
            </w:pPr>
            <w:del w:id="972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27" w:author=" " w:date="2019-05-27T04:43:00Z"/>
              </w:rPr>
            </w:pPr>
            <w:del w:id="9728" w:author=" " w:date="2019-05-27T04:43:00Z">
              <w:r w:rsidRPr="00D339E0" w:rsidDel="00413606">
                <w:rPr>
                  <w:rFonts w:cs="Arial"/>
                  <w:szCs w:val="18"/>
                  <w:lang w:eastAsia="ja-JP"/>
                </w:rPr>
                <w:delText>TS 38101-3</w:delText>
              </w:r>
              <w:r w:rsidRPr="00D339E0" w:rsidDel="00413606">
                <w:rPr>
                  <w:rFonts w:cs="Arial"/>
                  <w:szCs w:val="18"/>
                </w:rPr>
                <w:delText xml:space="preserve">: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29" w:author=" " w:date="2019-05-27T04:43:00Z"/>
              </w:rPr>
            </w:pPr>
            <w:del w:id="973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31" w:author=" " w:date="2019-05-27T04:43:00Z"/>
              </w:rPr>
            </w:pPr>
            <w:del w:id="9732"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33" w:author=" " w:date="2019-05-27T04:43:00Z"/>
              </w:rPr>
            </w:pPr>
            <w:del w:id="973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73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736" w:author=" " w:date="2019-05-27T04:43:00Z"/>
              </w:rPr>
            </w:pPr>
            <w:del w:id="9737" w:author=" " w:date="2019-05-27T04:43:00Z">
              <w:r w:rsidRPr="00D339E0" w:rsidDel="00413606">
                <w:rPr>
                  <w:rFonts w:cs="Arial"/>
                  <w:color w:val="000000"/>
                  <w:szCs w:val="18"/>
                  <w:lang w:val="en-US"/>
                </w:rPr>
                <w:delText>DC_66A_n260(A-G)_UL_66A_n260G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38" w:author=" " w:date="2019-05-27T04:43:00Z"/>
              </w:rPr>
            </w:pPr>
            <w:del w:id="973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40" w:author=" " w:date="2019-05-27T04:43:00Z"/>
              </w:rPr>
            </w:pPr>
            <w:del w:id="974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42"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43" w:author=" " w:date="2019-05-27T04:43:00Z"/>
              </w:rPr>
            </w:pPr>
            <w:del w:id="9744"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45" w:author=" " w:date="2019-05-27T04:43:00Z"/>
              </w:rPr>
            </w:pPr>
            <w:del w:id="9746"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47" w:author=" " w:date="2019-05-27T04:43:00Z"/>
              </w:rPr>
            </w:pPr>
            <w:del w:id="9748"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9749"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750" w:author=" " w:date="2019-05-27T04:43:00Z"/>
              </w:rPr>
            </w:pPr>
            <w:del w:id="9751" w:author=" " w:date="2019-05-27T04:43:00Z">
              <w:r w:rsidRPr="00D339E0" w:rsidDel="00413606">
                <w:rPr>
                  <w:rFonts w:cs="Arial"/>
                  <w:color w:val="000000"/>
                  <w:szCs w:val="18"/>
                  <w:lang w:val="en-US"/>
                </w:rPr>
                <w:delText>DC_66A_</w:delText>
              </w:r>
              <w:r w:rsidRPr="00D339E0" w:rsidDel="00413606">
                <w:rPr>
                  <w:rFonts w:cs="Arial"/>
                  <w:bCs/>
                  <w:color w:val="000000"/>
                  <w:szCs w:val="18"/>
                  <w:lang w:val="en-US"/>
                </w:rPr>
                <w:delText>n260(2G)_UL_66A_n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52" w:author=" " w:date="2019-05-27T04:43:00Z"/>
              </w:rPr>
            </w:pPr>
            <w:del w:id="9753"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54" w:author=" " w:date="2019-05-27T04:43:00Z"/>
              </w:rPr>
            </w:pPr>
            <w:del w:id="975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56" w:author=" " w:date="2019-05-27T04:43:00Z"/>
              </w:rPr>
            </w:pPr>
            <w:del w:id="9757" w:author=" " w:date="2019-05-27T04:43:00Z">
              <w:r w:rsidRPr="00D339E0" w:rsidDel="00413606">
                <w:rPr>
                  <w:rFonts w:cs="Arial"/>
                  <w:szCs w:val="18"/>
                  <w:lang w:eastAsia="ja-JP"/>
                </w:rPr>
                <w:delText>TS 38101-3</w:delText>
              </w:r>
              <w:r w:rsidRPr="00D339E0" w:rsidDel="00413606">
                <w:rPr>
                  <w:rFonts w:cs="Arial"/>
                  <w:szCs w:val="18"/>
                </w:rPr>
                <w:delText xml:space="preserve">: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58" w:author=" " w:date="2019-05-27T04:43:00Z"/>
              </w:rPr>
            </w:pPr>
            <w:del w:id="9759"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60" w:author=" " w:date="2019-05-27T04:43:00Z"/>
              </w:rPr>
            </w:pPr>
            <w:del w:id="9761"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62" w:author=" " w:date="2019-05-27T04:43:00Z"/>
              </w:rPr>
            </w:pPr>
            <w:del w:id="9763"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764"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765" w:author=" " w:date="2019-05-27T04:43:00Z"/>
              </w:rPr>
            </w:pPr>
            <w:del w:id="9766" w:author=" " w:date="2019-05-27T04:43:00Z">
              <w:r w:rsidRPr="00D339E0" w:rsidDel="00413606">
                <w:rPr>
                  <w:rFonts w:cs="Arial"/>
                  <w:color w:val="000000"/>
                  <w:szCs w:val="18"/>
                  <w:lang w:val="en-US"/>
                </w:rPr>
                <w:delText>DC_66A_</w:delText>
              </w:r>
              <w:r w:rsidRPr="00D339E0" w:rsidDel="00413606">
                <w:rPr>
                  <w:rFonts w:cs="Arial"/>
                  <w:bCs/>
                  <w:color w:val="000000"/>
                  <w:szCs w:val="18"/>
                  <w:lang w:val="en-US"/>
                </w:rPr>
                <w:delText>n260(2G)_UL_66A_n</w:delText>
              </w:r>
              <w:r w:rsidRPr="00D339E0" w:rsidDel="00413606">
                <w:rPr>
                  <w:rFonts w:cs="Arial"/>
                  <w:color w:val="000000"/>
                  <w:szCs w:val="18"/>
                  <w:lang w:val="en-US"/>
                </w:rPr>
                <w:delText>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67" w:author=" " w:date="2019-05-27T04:43:00Z"/>
              </w:rPr>
            </w:pPr>
            <w:del w:id="9768"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69" w:author=" " w:date="2019-05-27T04:43:00Z"/>
              </w:rPr>
            </w:pPr>
            <w:del w:id="9770"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71"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72" w:author=" " w:date="2019-05-27T04:43:00Z"/>
              </w:rPr>
            </w:pPr>
            <w:del w:id="9773"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74" w:author=" " w:date="2019-05-27T04:43:00Z"/>
              </w:rPr>
            </w:pPr>
            <w:del w:id="9775"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76" w:author=" " w:date="2019-05-27T04:43:00Z"/>
              </w:rPr>
            </w:pPr>
            <w:del w:id="9777"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9778"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779" w:author=" " w:date="2019-05-27T04:43:00Z"/>
              </w:rPr>
            </w:pPr>
            <w:del w:id="9780" w:author=" " w:date="2019-05-27T04:43:00Z">
              <w:r w:rsidRPr="00D339E0" w:rsidDel="00413606">
                <w:rPr>
                  <w:rFonts w:cs="Arial"/>
                  <w:color w:val="000000"/>
                  <w:szCs w:val="18"/>
                  <w:lang w:val="en-US"/>
                </w:rPr>
                <w:delText>DC_66A_n260(2A-2G)_UL_66A_n260A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81" w:author=" " w:date="2019-05-27T04:43:00Z"/>
              </w:rPr>
            </w:pPr>
            <w:del w:id="9782"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83" w:author=" " w:date="2019-05-27T04:43:00Z"/>
              </w:rPr>
            </w:pPr>
            <w:del w:id="9784"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85" w:author=" " w:date="2019-05-27T04:43:00Z"/>
              </w:rPr>
            </w:pPr>
            <w:del w:id="9786" w:author=" " w:date="2019-05-27T04:43:00Z">
              <w:r w:rsidRPr="00D339E0" w:rsidDel="00413606">
                <w:rPr>
                  <w:rFonts w:cs="Arial"/>
                  <w:szCs w:val="18"/>
                  <w:lang w:eastAsia="ja-JP"/>
                </w:rPr>
                <w:delText>TS 38101-3</w:delText>
              </w:r>
              <w:r w:rsidRPr="00D339E0" w:rsidDel="00413606">
                <w:rPr>
                  <w:rFonts w:cs="Arial"/>
                  <w:szCs w:val="18"/>
                </w:rPr>
                <w:delText xml:space="preserve">: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87" w:author=" " w:date="2019-05-27T04:43:00Z"/>
              </w:rPr>
            </w:pPr>
            <w:del w:id="9788"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89" w:author=" " w:date="2019-05-27T04:43:00Z"/>
              </w:rPr>
            </w:pPr>
            <w:del w:id="9790"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91" w:author=" " w:date="2019-05-27T04:43:00Z"/>
              </w:rPr>
            </w:pPr>
            <w:del w:id="9792"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793"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794" w:author=" " w:date="2019-05-27T04:43:00Z"/>
              </w:rPr>
            </w:pPr>
            <w:del w:id="9795" w:author=" " w:date="2019-05-27T04:43:00Z">
              <w:r w:rsidRPr="00D339E0" w:rsidDel="00413606">
                <w:rPr>
                  <w:rFonts w:cs="Arial"/>
                  <w:color w:val="000000"/>
                  <w:szCs w:val="18"/>
                  <w:lang w:val="en-US"/>
                </w:rPr>
                <w:delText>DC_66A_n260(2A-2G)_UL_66A_n260G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96" w:author=" " w:date="2019-05-27T04:43:00Z"/>
              </w:rPr>
            </w:pPr>
            <w:del w:id="9797"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98" w:author=" " w:date="2019-05-27T04:43:00Z"/>
              </w:rPr>
            </w:pPr>
            <w:del w:id="979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00"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01" w:author=" " w:date="2019-05-27T04:43:00Z"/>
              </w:rPr>
            </w:pPr>
            <w:del w:id="9802"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03" w:author=" " w:date="2019-05-27T04:43:00Z"/>
              </w:rPr>
            </w:pPr>
            <w:del w:id="9804"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05" w:author=" " w:date="2019-05-27T04:43:00Z"/>
              </w:rPr>
            </w:pPr>
            <w:del w:id="9806"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9807"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808" w:author=" " w:date="2019-05-27T04:43:00Z"/>
              </w:rPr>
            </w:pPr>
            <w:del w:id="9809" w:author=" " w:date="2019-05-27T04:43:00Z">
              <w:r w:rsidRPr="00D339E0" w:rsidDel="00413606">
                <w:rPr>
                  <w:rFonts w:cs="Arial"/>
                  <w:color w:val="000000"/>
                  <w:szCs w:val="18"/>
                  <w:lang w:val="en-US"/>
                </w:rPr>
                <w:delText>DC_66A_n260H_UL_66A_n260A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10" w:author=" " w:date="2019-05-27T04:43:00Z"/>
              </w:rPr>
            </w:pPr>
            <w:del w:id="9811"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12" w:author=" " w:date="2019-05-27T04:43:00Z"/>
              </w:rPr>
            </w:pPr>
            <w:del w:id="981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14" w:author=" " w:date="2019-05-27T04:43:00Z"/>
              </w:rPr>
            </w:pPr>
            <w:del w:id="9815" w:author=" " w:date="2019-05-27T04:43:00Z">
              <w:r w:rsidRPr="00D339E0" w:rsidDel="00413606">
                <w:rPr>
                  <w:rFonts w:cs="Arial"/>
                  <w:szCs w:val="18"/>
                  <w:lang w:eastAsia="ja-JP"/>
                </w:rPr>
                <w:delText>TS 38101-3</w:delText>
              </w:r>
              <w:r w:rsidRPr="00D339E0" w:rsidDel="00413606">
                <w:rPr>
                  <w:rFonts w:cs="Arial"/>
                  <w:szCs w:val="18"/>
                </w:rPr>
                <w:delText xml:space="preserve">: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16" w:author=" " w:date="2019-05-27T04:43:00Z"/>
              </w:rPr>
            </w:pPr>
            <w:del w:id="9817"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18" w:author=" " w:date="2019-05-27T04:43:00Z"/>
              </w:rPr>
            </w:pPr>
            <w:del w:id="9819"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20" w:author=" " w:date="2019-05-27T04:43:00Z"/>
              </w:rPr>
            </w:pPr>
            <w:del w:id="9821"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822"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823" w:author=" " w:date="2019-05-27T04:43:00Z"/>
              </w:rPr>
            </w:pPr>
            <w:del w:id="9824" w:author=" " w:date="2019-05-27T04:43:00Z">
              <w:r w:rsidRPr="00D339E0" w:rsidDel="00413606">
                <w:rPr>
                  <w:rFonts w:cs="Arial"/>
                  <w:color w:val="000000"/>
                  <w:szCs w:val="18"/>
                  <w:lang w:val="en-US"/>
                </w:rPr>
                <w:delText>DC_66A_n260H_UL_66A_n260G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25" w:author=" " w:date="2019-05-27T04:43:00Z"/>
              </w:rPr>
            </w:pPr>
            <w:del w:id="9826"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27" w:author=" " w:date="2019-05-27T04:43:00Z"/>
              </w:rPr>
            </w:pPr>
            <w:del w:id="9828"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29"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30" w:author=" " w:date="2019-05-27T04:43:00Z"/>
              </w:rPr>
            </w:pPr>
            <w:del w:id="9831"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32" w:author=" " w:date="2019-05-27T04:43:00Z"/>
              </w:rPr>
            </w:pPr>
            <w:del w:id="9833"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34" w:author=" " w:date="2019-05-27T04:43:00Z"/>
              </w:rPr>
            </w:pPr>
            <w:del w:id="9835"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983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837" w:author=" " w:date="2019-05-27T04:43:00Z"/>
              </w:rPr>
            </w:pPr>
            <w:del w:id="9838" w:author=" " w:date="2019-05-27T04:43:00Z">
              <w:r w:rsidRPr="00D339E0" w:rsidDel="00413606">
                <w:rPr>
                  <w:rFonts w:cs="Arial"/>
                  <w:color w:val="000000"/>
                  <w:szCs w:val="18"/>
                  <w:lang w:val="en-US"/>
                </w:rPr>
                <w:delText>DC_66A_n260H_UL_66A_n260H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39" w:author=" " w:date="2019-05-27T04:43:00Z"/>
              </w:rPr>
            </w:pPr>
            <w:del w:id="984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41" w:author=" " w:date="2019-05-27T04:43:00Z"/>
              </w:rPr>
            </w:pPr>
            <w:del w:id="984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43"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44" w:author=" " w:date="2019-05-27T04:43:00Z"/>
              </w:rPr>
            </w:pPr>
            <w:del w:id="9845"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46" w:author=" " w:date="2019-05-27T04:43:00Z"/>
              </w:rPr>
            </w:pPr>
            <w:del w:id="9847"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48" w:author=" " w:date="2019-05-27T04:43:00Z"/>
              </w:rPr>
            </w:pPr>
            <w:del w:id="9849"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985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851" w:author=" " w:date="2019-05-27T04:43:00Z"/>
              </w:rPr>
            </w:pPr>
            <w:del w:id="9852" w:author=" " w:date="2019-05-27T04:43:00Z">
              <w:r w:rsidRPr="00D339E0" w:rsidDel="00413606">
                <w:rPr>
                  <w:rFonts w:cs="Arial"/>
                  <w:color w:val="000000"/>
                  <w:szCs w:val="18"/>
                  <w:lang w:val="en-US"/>
                </w:rPr>
                <w:delText>DC_66A_n260(2H)_UL_66A_n260A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53" w:author=" " w:date="2019-05-27T04:43:00Z"/>
              </w:rPr>
            </w:pPr>
            <w:del w:id="985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55" w:author=" " w:date="2019-05-27T04:43:00Z"/>
              </w:rPr>
            </w:pPr>
            <w:del w:id="985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57" w:author=" " w:date="2019-05-27T04:43:00Z"/>
              </w:rPr>
            </w:pPr>
            <w:del w:id="9858" w:author=" " w:date="2019-05-27T04:43:00Z">
              <w:r w:rsidRPr="00D339E0" w:rsidDel="00413606">
                <w:rPr>
                  <w:rFonts w:cs="Arial"/>
                  <w:szCs w:val="18"/>
                  <w:lang w:eastAsia="ja-JP"/>
                </w:rPr>
                <w:delText>TS 38101-3</w:delText>
              </w:r>
              <w:r w:rsidRPr="00D339E0" w:rsidDel="00413606">
                <w:rPr>
                  <w:rFonts w:cs="Arial"/>
                  <w:szCs w:val="18"/>
                </w:rPr>
                <w:delText xml:space="preserve">: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59" w:author=" " w:date="2019-05-27T04:43:00Z"/>
              </w:rPr>
            </w:pPr>
            <w:del w:id="9860"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61" w:author=" " w:date="2019-05-27T04:43:00Z"/>
              </w:rPr>
            </w:pPr>
            <w:del w:id="9862"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63" w:author=" " w:date="2019-05-27T04:43:00Z"/>
              </w:rPr>
            </w:pPr>
            <w:del w:id="9864"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86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866" w:author=" " w:date="2019-05-27T04:43:00Z"/>
              </w:rPr>
            </w:pPr>
            <w:del w:id="9867" w:author=" " w:date="2019-05-27T04:43:00Z">
              <w:r w:rsidRPr="00D339E0" w:rsidDel="00413606">
                <w:rPr>
                  <w:rFonts w:cs="Arial"/>
                  <w:color w:val="000000"/>
                  <w:szCs w:val="18"/>
                  <w:lang w:val="en-US"/>
                </w:rPr>
                <w:delText>DC_66A_n260(2H)_UL_66A_n260G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68" w:author=" " w:date="2019-05-27T04:43:00Z"/>
              </w:rPr>
            </w:pPr>
            <w:del w:id="986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70" w:author=" " w:date="2019-05-27T04:43:00Z"/>
              </w:rPr>
            </w:pPr>
            <w:del w:id="987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72"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73" w:author=" " w:date="2019-05-27T04:43:00Z"/>
              </w:rPr>
            </w:pPr>
            <w:del w:id="9874"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75" w:author=" " w:date="2019-05-27T04:43:00Z"/>
              </w:rPr>
            </w:pPr>
            <w:del w:id="9876"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77" w:author=" " w:date="2019-05-27T04:43:00Z"/>
              </w:rPr>
            </w:pPr>
            <w:del w:id="9878"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9879"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880" w:author=" " w:date="2019-05-27T04:43:00Z"/>
              </w:rPr>
            </w:pPr>
            <w:del w:id="9881" w:author=" " w:date="2019-05-27T04:43:00Z">
              <w:r w:rsidRPr="00D339E0" w:rsidDel="00413606">
                <w:rPr>
                  <w:rFonts w:cs="Arial"/>
                  <w:color w:val="000000"/>
                  <w:szCs w:val="18"/>
                  <w:lang w:val="en-US"/>
                </w:rPr>
                <w:delText>DC_66A_n260(2H)_UL_66A_n260H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82" w:author=" " w:date="2019-05-27T04:43:00Z"/>
              </w:rPr>
            </w:pPr>
            <w:del w:id="9883"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84" w:author=" " w:date="2019-05-27T04:43:00Z"/>
              </w:rPr>
            </w:pPr>
            <w:del w:id="988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86"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87" w:author=" " w:date="2019-05-27T04:43:00Z"/>
              </w:rPr>
            </w:pPr>
            <w:del w:id="9888"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89" w:author=" " w:date="2019-05-27T04:43:00Z"/>
              </w:rPr>
            </w:pPr>
            <w:del w:id="9890"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91" w:author=" " w:date="2019-05-27T04:43:00Z"/>
              </w:rPr>
            </w:pPr>
            <w:del w:id="9892"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9893"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894" w:author=" " w:date="2019-05-27T04:43:00Z"/>
              </w:rPr>
            </w:pPr>
            <w:del w:id="9895" w:author=" " w:date="2019-05-27T04:43:00Z">
              <w:r w:rsidRPr="00D339E0" w:rsidDel="00413606">
                <w:rPr>
                  <w:rFonts w:cs="Arial"/>
                  <w:color w:val="000000"/>
                  <w:szCs w:val="18"/>
                  <w:lang w:val="en-US"/>
                </w:rPr>
                <w:delText>DC_66A_</w:delText>
              </w:r>
              <w:r w:rsidRPr="00D339E0" w:rsidDel="00413606">
                <w:rPr>
                  <w:rFonts w:cs="Arial"/>
                  <w:bCs/>
                  <w:color w:val="000000"/>
                  <w:szCs w:val="18"/>
                  <w:lang w:val="en-US"/>
                </w:rPr>
                <w:delText>n260(2A-2H)_UL_66A_n</w:delText>
              </w:r>
              <w:r w:rsidRPr="00D339E0" w:rsidDel="00413606">
                <w:rPr>
                  <w:rFonts w:cs="Arial"/>
                  <w:color w:val="000000"/>
                  <w:szCs w:val="18"/>
                  <w:lang w:val="en-US"/>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96" w:author=" " w:date="2019-05-27T04:43:00Z"/>
              </w:rPr>
            </w:pPr>
            <w:del w:id="9897"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98" w:author=" " w:date="2019-05-27T04:43:00Z"/>
              </w:rPr>
            </w:pPr>
            <w:del w:id="989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00" w:author=" " w:date="2019-05-27T04:43:00Z"/>
              </w:rPr>
            </w:pPr>
            <w:del w:id="9901" w:author=" " w:date="2019-05-27T04:43:00Z">
              <w:r w:rsidRPr="00D339E0" w:rsidDel="00413606">
                <w:rPr>
                  <w:rFonts w:cs="Arial"/>
                  <w:szCs w:val="18"/>
                  <w:lang w:eastAsia="ja-JP"/>
                </w:rPr>
                <w:delText>TS 38101-3</w:delText>
              </w:r>
              <w:r w:rsidRPr="00D339E0" w:rsidDel="00413606">
                <w:rPr>
                  <w:rFonts w:cs="Arial"/>
                  <w:szCs w:val="18"/>
                </w:rPr>
                <w:delText xml:space="preserve">: </w:delText>
              </w:r>
              <w:r w:rsidRPr="00D339E0" w:rsidDel="00413606">
                <w:rPr>
                  <w:rFonts w:cs="Arial"/>
                  <w:noProof/>
                  <w:szCs w:val="18"/>
                </w:rPr>
                <w:delText>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02" w:author=" " w:date="2019-05-27T04:43:00Z"/>
              </w:rPr>
            </w:pPr>
            <w:del w:id="9903"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04" w:author=" " w:date="2019-05-27T04:43:00Z"/>
              </w:rPr>
            </w:pPr>
            <w:del w:id="9905"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06" w:author=" " w:date="2019-05-27T04:43:00Z"/>
              </w:rPr>
            </w:pPr>
            <w:del w:id="9907"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908"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909" w:author=" " w:date="2019-05-27T04:43:00Z"/>
              </w:rPr>
            </w:pPr>
            <w:del w:id="9910" w:author=" " w:date="2019-05-27T04:43:00Z">
              <w:r w:rsidRPr="00D339E0" w:rsidDel="00413606">
                <w:rPr>
                  <w:rFonts w:cs="Arial"/>
                  <w:color w:val="000000"/>
                  <w:szCs w:val="18"/>
                  <w:lang w:val="en-US"/>
                </w:rPr>
                <w:delText>DC_66A_</w:delText>
              </w:r>
              <w:r w:rsidRPr="00D339E0" w:rsidDel="00413606">
                <w:rPr>
                  <w:rFonts w:cs="Arial"/>
                  <w:bCs/>
                  <w:color w:val="000000"/>
                  <w:szCs w:val="18"/>
                  <w:lang w:val="en-US"/>
                </w:rPr>
                <w:delText>n260(2A-2H)_UL_66A_n</w:delText>
              </w:r>
              <w:r w:rsidRPr="00D339E0" w:rsidDel="00413606">
                <w:rPr>
                  <w:rFonts w:cs="Arial"/>
                  <w:color w:val="000000"/>
                  <w:szCs w:val="18"/>
                  <w:lang w:val="en-US"/>
                </w:rPr>
                <w:delText>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11" w:author=" " w:date="2019-05-27T04:43:00Z"/>
              </w:rPr>
            </w:pPr>
            <w:del w:id="9912"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13" w:author=" " w:date="2019-05-27T04:43:00Z"/>
              </w:rPr>
            </w:pPr>
            <w:del w:id="9914"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15"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16" w:author=" " w:date="2019-05-27T04:43:00Z"/>
              </w:rPr>
            </w:pPr>
            <w:del w:id="9917"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18" w:author=" " w:date="2019-05-27T04:43:00Z"/>
              </w:rPr>
            </w:pPr>
            <w:del w:id="9919"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20" w:author=" " w:date="2019-05-27T04:43:00Z"/>
              </w:rPr>
            </w:pPr>
            <w:del w:id="9921"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9922"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923" w:author=" " w:date="2019-05-27T04:43:00Z"/>
              </w:rPr>
            </w:pPr>
            <w:del w:id="9924" w:author=" " w:date="2019-05-27T04:43:00Z">
              <w:r w:rsidRPr="00D339E0" w:rsidDel="00413606">
                <w:rPr>
                  <w:rFonts w:cs="Arial"/>
                  <w:color w:val="000000"/>
                  <w:szCs w:val="18"/>
                  <w:lang w:val="en-US"/>
                </w:rPr>
                <w:delText>DC_66A_</w:delText>
              </w:r>
              <w:r w:rsidRPr="00D339E0" w:rsidDel="00413606">
                <w:rPr>
                  <w:rFonts w:cs="Arial"/>
                  <w:bCs/>
                  <w:color w:val="000000"/>
                  <w:szCs w:val="18"/>
                  <w:lang w:val="en-US"/>
                </w:rPr>
                <w:delText>n260(2A-2H)_UL_66A_n</w:delText>
              </w:r>
              <w:r w:rsidRPr="00D339E0" w:rsidDel="00413606">
                <w:rPr>
                  <w:rFonts w:cs="Arial"/>
                  <w:color w:val="000000"/>
                  <w:szCs w:val="18"/>
                  <w:lang w:val="en-US"/>
                </w:rPr>
                <w:delText>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25" w:author=" " w:date="2019-05-27T04:43:00Z"/>
              </w:rPr>
            </w:pPr>
            <w:del w:id="9926"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27" w:author=" " w:date="2019-05-27T04:43:00Z"/>
              </w:rPr>
            </w:pPr>
            <w:del w:id="9928"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29"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30" w:author=" " w:date="2019-05-27T04:43:00Z"/>
              </w:rPr>
            </w:pPr>
            <w:del w:id="9931"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32" w:author=" " w:date="2019-05-27T04:43:00Z"/>
              </w:rPr>
            </w:pPr>
            <w:del w:id="9933"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34" w:author=" " w:date="2019-05-27T04:43:00Z"/>
              </w:rPr>
            </w:pPr>
            <w:del w:id="9935"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993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937" w:author=" " w:date="2019-05-27T04:43:00Z"/>
              </w:rPr>
            </w:pPr>
            <w:del w:id="9938" w:author=" " w:date="2019-05-27T04:43:00Z">
              <w:r w:rsidRPr="00D339E0" w:rsidDel="00413606">
                <w:rPr>
                  <w:rFonts w:cs="Arial"/>
                  <w:color w:val="000000"/>
                  <w:szCs w:val="18"/>
                  <w:lang w:val="en-US"/>
                </w:rPr>
                <w:delText>DC_66A_n260O_UL_66A_n260A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39" w:author=" " w:date="2019-05-27T04:43:00Z"/>
              </w:rPr>
            </w:pPr>
            <w:del w:id="994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41" w:author=" " w:date="2019-05-27T04:43:00Z"/>
              </w:rPr>
            </w:pPr>
            <w:del w:id="994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43" w:author=" " w:date="2019-05-27T04:43:00Z"/>
              </w:rPr>
            </w:pPr>
            <w:del w:id="9944" w:author=" " w:date="2019-05-27T04:43:00Z">
              <w:r w:rsidRPr="00D339E0" w:rsidDel="00413606">
                <w:rPr>
                  <w:rFonts w:cs="Arial"/>
                  <w:szCs w:val="18"/>
                  <w:lang w:eastAsia="ja-JP"/>
                </w:rPr>
                <w:delText>TS 38101-3</w:delText>
              </w:r>
              <w:r w:rsidRPr="00D339E0" w:rsidDel="00413606">
                <w:rPr>
                  <w:rFonts w:cs="Arial"/>
                  <w:szCs w:val="18"/>
                </w:rPr>
                <w:delText xml:space="preserve">: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45" w:author=" " w:date="2019-05-27T04:43:00Z"/>
              </w:rPr>
            </w:pPr>
            <w:del w:id="9946"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47" w:author=" " w:date="2019-05-27T04:43:00Z"/>
              </w:rPr>
            </w:pPr>
            <w:del w:id="9948"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49" w:author=" " w:date="2019-05-27T04:43:00Z"/>
              </w:rPr>
            </w:pPr>
            <w:del w:id="9950"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95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952" w:author=" " w:date="2019-05-27T04:43:00Z"/>
              </w:rPr>
            </w:pPr>
            <w:del w:id="9953" w:author=" " w:date="2019-05-27T04:43:00Z">
              <w:r w:rsidRPr="00D339E0" w:rsidDel="00413606">
                <w:rPr>
                  <w:rFonts w:cs="Arial"/>
                  <w:color w:val="000000"/>
                  <w:szCs w:val="18"/>
                  <w:lang w:val="en-US"/>
                </w:rPr>
                <w:delText>DC_66A_n260O_UL_66A_n260O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54" w:author=" " w:date="2019-05-27T04:43:00Z"/>
              </w:rPr>
            </w:pPr>
            <w:del w:id="995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56" w:author=" " w:date="2019-05-27T04:43:00Z"/>
              </w:rPr>
            </w:pPr>
            <w:del w:id="995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58"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59" w:author=" " w:date="2019-05-27T04:43:00Z"/>
              </w:rPr>
            </w:pPr>
            <w:del w:id="996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61" w:author=" " w:date="2019-05-27T04:43:00Z"/>
              </w:rPr>
            </w:pPr>
            <w:del w:id="996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63" w:author=" " w:date="2019-05-27T04:43:00Z"/>
              </w:rPr>
            </w:pPr>
            <w:del w:id="9964"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996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966" w:author=" " w:date="2019-05-27T04:43:00Z"/>
              </w:rPr>
            </w:pPr>
            <w:del w:id="9967" w:author=" " w:date="2019-05-27T04:43:00Z">
              <w:r w:rsidRPr="00D339E0" w:rsidDel="00413606">
                <w:rPr>
                  <w:rFonts w:cs="Arial"/>
                  <w:color w:val="000000"/>
                  <w:szCs w:val="18"/>
                  <w:lang w:val="en-US"/>
                </w:rPr>
                <w:delText>DC_66A_n260P_UL_66A_n260A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68" w:author=" " w:date="2019-05-27T04:43:00Z"/>
              </w:rPr>
            </w:pPr>
            <w:del w:id="996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70" w:author=" " w:date="2019-05-27T04:43:00Z"/>
              </w:rPr>
            </w:pPr>
            <w:del w:id="997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72" w:author=" " w:date="2019-05-27T04:43:00Z"/>
              </w:rPr>
            </w:pPr>
            <w:del w:id="9973" w:author=" " w:date="2019-05-27T04:43:00Z">
              <w:r w:rsidRPr="00D339E0" w:rsidDel="00413606">
                <w:rPr>
                  <w:rFonts w:cs="Arial"/>
                  <w:szCs w:val="18"/>
                  <w:lang w:eastAsia="ja-JP"/>
                </w:rPr>
                <w:delText>TS 38101-3</w:delText>
              </w:r>
              <w:r w:rsidRPr="00D339E0" w:rsidDel="00413606">
                <w:rPr>
                  <w:rFonts w:cs="Arial"/>
                  <w:szCs w:val="18"/>
                </w:rPr>
                <w:delText xml:space="preserve">: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74" w:author=" " w:date="2019-05-27T04:43:00Z"/>
              </w:rPr>
            </w:pPr>
            <w:del w:id="9975"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76" w:author=" " w:date="2019-05-27T04:43:00Z"/>
              </w:rPr>
            </w:pPr>
            <w:del w:id="9977"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78" w:author=" " w:date="2019-05-27T04:43:00Z"/>
              </w:rPr>
            </w:pPr>
            <w:del w:id="9979"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998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981" w:author=" " w:date="2019-05-27T04:43:00Z"/>
              </w:rPr>
            </w:pPr>
            <w:del w:id="9982" w:author=" " w:date="2019-05-27T04:43:00Z">
              <w:r w:rsidRPr="00D339E0" w:rsidDel="00413606">
                <w:rPr>
                  <w:rFonts w:cs="Arial"/>
                  <w:color w:val="000000"/>
                  <w:szCs w:val="18"/>
                  <w:lang w:val="en-US"/>
                </w:rPr>
                <w:delText>DC_66A_n260P_UL_66A_n260O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83" w:author=" " w:date="2019-05-27T04:43:00Z"/>
              </w:rPr>
            </w:pPr>
            <w:del w:id="998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85" w:author=" " w:date="2019-05-27T04:43:00Z"/>
              </w:rPr>
            </w:pPr>
            <w:del w:id="998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87"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88" w:author=" " w:date="2019-05-27T04:43:00Z"/>
              </w:rPr>
            </w:pPr>
            <w:del w:id="9989"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90" w:author=" " w:date="2019-05-27T04:43:00Z"/>
              </w:rPr>
            </w:pPr>
            <w:del w:id="9991"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92" w:author=" " w:date="2019-05-27T04:43:00Z"/>
              </w:rPr>
            </w:pPr>
            <w:del w:id="9993"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9994"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995" w:author=" " w:date="2019-05-27T04:43:00Z"/>
              </w:rPr>
            </w:pPr>
            <w:del w:id="9996" w:author=" " w:date="2019-05-27T04:43:00Z">
              <w:r w:rsidRPr="00D339E0" w:rsidDel="00413606">
                <w:rPr>
                  <w:rFonts w:cs="Arial"/>
                  <w:color w:val="000000"/>
                  <w:szCs w:val="18"/>
                  <w:lang w:val="en-US"/>
                </w:rPr>
                <w:delText>DC_66A_n260P_UL_66A_n260P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97" w:author=" " w:date="2019-05-27T04:43:00Z"/>
              </w:rPr>
            </w:pPr>
            <w:del w:id="9998"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99" w:author=" " w:date="2019-05-27T04:43:00Z"/>
              </w:rPr>
            </w:pPr>
            <w:del w:id="10000"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01"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02" w:author=" " w:date="2019-05-27T04:43:00Z"/>
              </w:rPr>
            </w:pPr>
            <w:del w:id="10003"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04" w:author=" " w:date="2019-05-27T04:43:00Z"/>
              </w:rPr>
            </w:pPr>
            <w:del w:id="10005"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06" w:author=" " w:date="2019-05-27T04:43:00Z"/>
              </w:rPr>
            </w:pPr>
            <w:del w:id="10007"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008"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009" w:author=" " w:date="2019-05-27T04:43:00Z"/>
              </w:rPr>
            </w:pPr>
            <w:del w:id="10010" w:author=" " w:date="2019-05-27T04:43:00Z">
              <w:r w:rsidRPr="00D339E0" w:rsidDel="00413606">
                <w:rPr>
                  <w:rFonts w:cs="Arial"/>
                  <w:color w:val="000000"/>
                  <w:szCs w:val="18"/>
                  <w:lang w:val="en-US"/>
                </w:rPr>
                <w:delText>DC_66A_n260Q_UL_66A_n260A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11" w:author=" " w:date="2019-05-27T04:43:00Z"/>
              </w:rPr>
            </w:pPr>
            <w:del w:id="10012"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13" w:author=" " w:date="2019-05-27T04:43:00Z"/>
              </w:rPr>
            </w:pPr>
            <w:del w:id="10014"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15" w:author=" " w:date="2019-05-27T04:43:00Z"/>
              </w:rPr>
            </w:pPr>
            <w:del w:id="10016" w:author=" " w:date="2019-05-27T04:43:00Z">
              <w:r w:rsidRPr="00D339E0" w:rsidDel="00413606">
                <w:rPr>
                  <w:rFonts w:cs="Arial"/>
                  <w:szCs w:val="18"/>
                  <w:lang w:eastAsia="ja-JP"/>
                </w:rPr>
                <w:delText>TS 38101-3</w:delText>
              </w:r>
              <w:r w:rsidRPr="00D339E0" w:rsidDel="00413606">
                <w:rPr>
                  <w:rFonts w:cs="Arial"/>
                  <w:szCs w:val="18"/>
                </w:rPr>
                <w:delText xml:space="preserve">: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17" w:author=" " w:date="2019-05-27T04:43:00Z"/>
              </w:rPr>
            </w:pPr>
            <w:del w:id="10018"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19" w:author=" " w:date="2019-05-27T04:43:00Z"/>
              </w:rPr>
            </w:pPr>
            <w:del w:id="10020"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21" w:author=" " w:date="2019-05-27T04:43:00Z"/>
              </w:rPr>
            </w:pPr>
            <w:del w:id="10022"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10023"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024" w:author=" " w:date="2019-05-27T04:43:00Z"/>
              </w:rPr>
            </w:pPr>
            <w:del w:id="10025" w:author=" " w:date="2019-05-27T04:43:00Z">
              <w:r w:rsidRPr="00D339E0" w:rsidDel="00413606">
                <w:rPr>
                  <w:rFonts w:cs="Arial"/>
                  <w:color w:val="000000"/>
                  <w:szCs w:val="18"/>
                  <w:lang w:val="en-US"/>
                </w:rPr>
                <w:delText>DC_66A_n260Q_UL_66A_n260O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26" w:author=" " w:date="2019-05-27T04:43:00Z"/>
              </w:rPr>
            </w:pPr>
            <w:del w:id="10027"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28" w:author=" " w:date="2019-05-27T04:43:00Z"/>
              </w:rPr>
            </w:pPr>
            <w:del w:id="1002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30"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31" w:author=" " w:date="2019-05-27T04:43:00Z"/>
              </w:rPr>
            </w:pPr>
            <w:del w:id="10032"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33" w:author=" " w:date="2019-05-27T04:43:00Z"/>
              </w:rPr>
            </w:pPr>
            <w:del w:id="10034"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35" w:author=" " w:date="2019-05-27T04:43:00Z"/>
              </w:rPr>
            </w:pPr>
            <w:del w:id="10036"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037"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038" w:author=" " w:date="2019-05-27T04:43:00Z"/>
              </w:rPr>
            </w:pPr>
            <w:del w:id="10039" w:author=" " w:date="2019-05-27T04:43:00Z">
              <w:r w:rsidRPr="00D339E0" w:rsidDel="00413606">
                <w:rPr>
                  <w:rFonts w:cs="Arial"/>
                  <w:color w:val="000000"/>
                  <w:szCs w:val="18"/>
                  <w:lang w:val="en-US"/>
                </w:rPr>
                <w:delText>DC_66A_n260Q_UL_66A_n260P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40" w:author=" " w:date="2019-05-27T04:43:00Z"/>
              </w:rPr>
            </w:pPr>
            <w:del w:id="10041"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42" w:author=" " w:date="2019-05-27T04:43:00Z"/>
              </w:rPr>
            </w:pPr>
            <w:del w:id="1004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44"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45" w:author=" " w:date="2019-05-27T04:43:00Z"/>
              </w:rPr>
            </w:pPr>
            <w:del w:id="10046"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47" w:author=" " w:date="2019-05-27T04:43:00Z"/>
              </w:rPr>
            </w:pPr>
            <w:del w:id="10048"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49" w:author=" " w:date="2019-05-27T04:43:00Z"/>
              </w:rPr>
            </w:pPr>
            <w:del w:id="10050"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05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052" w:author=" " w:date="2019-05-27T04:43:00Z"/>
              </w:rPr>
            </w:pPr>
            <w:del w:id="10053" w:author=" " w:date="2019-05-27T04:43:00Z">
              <w:r w:rsidRPr="00D339E0" w:rsidDel="00413606">
                <w:rPr>
                  <w:rFonts w:cs="Arial"/>
                  <w:color w:val="000000"/>
                  <w:szCs w:val="18"/>
                  <w:lang w:val="en-US"/>
                </w:rPr>
                <w:delText>DC_66A_n260Q_UL_66A_n260Q</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54" w:author=" " w:date="2019-05-27T04:43:00Z"/>
              </w:rPr>
            </w:pPr>
            <w:del w:id="1005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56" w:author=" " w:date="2019-05-27T04:43:00Z"/>
              </w:rPr>
            </w:pPr>
            <w:del w:id="1005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58"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59" w:author=" " w:date="2019-05-27T04:43:00Z"/>
              </w:rPr>
            </w:pPr>
            <w:del w:id="1006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61" w:author=" " w:date="2019-05-27T04:43:00Z"/>
              </w:rPr>
            </w:pPr>
            <w:del w:id="1006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63" w:author=" " w:date="2019-05-27T04:43:00Z"/>
              </w:rPr>
            </w:pPr>
            <w:del w:id="10064"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06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066" w:author=" " w:date="2019-05-27T04:43:00Z"/>
              </w:rPr>
            </w:pPr>
            <w:del w:id="10067" w:author=" " w:date="2019-05-27T04:43:00Z">
              <w:r w:rsidRPr="00D339E0" w:rsidDel="00413606">
                <w:rPr>
                  <w:rFonts w:cs="Arial"/>
                  <w:color w:val="000000"/>
                  <w:szCs w:val="18"/>
                  <w:lang w:val="en-US"/>
                </w:rPr>
                <w:delText>DC_66A_n260(A-P-Q)_UL_66A_n260A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68" w:author=" " w:date="2019-05-27T04:43:00Z"/>
              </w:rPr>
            </w:pPr>
            <w:del w:id="1006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70" w:author=" " w:date="2019-05-27T04:43:00Z"/>
              </w:rPr>
            </w:pPr>
            <w:del w:id="1007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72"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73" w:author=" " w:date="2019-05-27T04:43:00Z"/>
              </w:rPr>
            </w:pPr>
            <w:del w:id="10074"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75" w:author=" " w:date="2019-05-27T04:43:00Z"/>
              </w:rPr>
            </w:pPr>
            <w:del w:id="10076"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77" w:author=" " w:date="2019-05-27T04:43:00Z"/>
              </w:rPr>
            </w:pPr>
            <w:del w:id="10078" w:author=" " w:date="2019-05-27T04:43:00Z">
              <w:r w:rsidRPr="00D339E0" w:rsidDel="00413606">
                <w:rPr>
                  <w:rFonts w:cs="Arial"/>
                  <w:szCs w:val="18"/>
                </w:rPr>
                <w:delText>DL CA is ongoing</w:delText>
              </w:r>
            </w:del>
          </w:p>
        </w:tc>
      </w:tr>
      <w:tr w:rsidR="00582E84" w:rsidRPr="008F103D" w:rsidDel="00413606" w:rsidTr="004C693F">
        <w:trPr>
          <w:gridBefore w:val="1"/>
          <w:wBefore w:w="6" w:type="pct"/>
          <w:cantSplit/>
          <w:del w:id="10079"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080" w:author=" " w:date="2019-05-27T04:43:00Z"/>
              </w:rPr>
            </w:pPr>
            <w:del w:id="10081" w:author=" " w:date="2019-05-27T04:43:00Z">
              <w:r w:rsidRPr="00D339E0" w:rsidDel="00413606">
                <w:rPr>
                  <w:rFonts w:cs="Arial"/>
                  <w:color w:val="000000"/>
                  <w:szCs w:val="18"/>
                  <w:lang w:val="en-US"/>
                </w:rPr>
                <w:delText>DC_66A_n260(A-P-Q)_UL_66A_n260O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82" w:author=" " w:date="2019-05-27T04:43:00Z"/>
              </w:rPr>
            </w:pPr>
            <w:del w:id="10083"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84" w:author=" " w:date="2019-05-27T04:43:00Z"/>
              </w:rPr>
            </w:pPr>
            <w:del w:id="1008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86"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87" w:author=" " w:date="2019-05-27T04:43:00Z"/>
              </w:rPr>
            </w:pPr>
            <w:del w:id="10088"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89" w:author=" " w:date="2019-05-27T04:43:00Z"/>
              </w:rPr>
            </w:pPr>
            <w:del w:id="10090"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91" w:author=" " w:date="2019-05-27T04:43:00Z"/>
              </w:rPr>
            </w:pPr>
            <w:del w:id="10092"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093"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094" w:author=" " w:date="2019-05-27T04:43:00Z"/>
              </w:rPr>
            </w:pPr>
            <w:del w:id="10095" w:author=" " w:date="2019-05-27T04:43:00Z">
              <w:r w:rsidRPr="00D339E0" w:rsidDel="00413606">
                <w:rPr>
                  <w:rFonts w:cs="Arial"/>
                  <w:color w:val="000000"/>
                  <w:szCs w:val="18"/>
                  <w:lang w:val="en-US"/>
                </w:rPr>
                <w:lastRenderedPageBreak/>
                <w:delText>DC_66A_n260(A-P-Q)_UL_66A_n260P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96" w:author=" " w:date="2019-05-27T04:43:00Z"/>
              </w:rPr>
            </w:pPr>
            <w:del w:id="10097"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98" w:author=" " w:date="2019-05-27T04:43:00Z"/>
              </w:rPr>
            </w:pPr>
            <w:del w:id="1009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00"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01" w:author=" " w:date="2019-05-27T04:43:00Z"/>
              </w:rPr>
            </w:pPr>
            <w:del w:id="10102"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03" w:author=" " w:date="2019-05-27T04:43:00Z"/>
              </w:rPr>
            </w:pPr>
            <w:del w:id="10104"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05" w:author=" " w:date="2019-05-27T04:43:00Z"/>
              </w:rPr>
            </w:pPr>
            <w:del w:id="10106"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107"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108" w:author=" " w:date="2019-05-27T04:43:00Z"/>
              </w:rPr>
            </w:pPr>
            <w:del w:id="10109" w:author=" " w:date="2019-05-27T04:43:00Z">
              <w:r w:rsidRPr="00D339E0" w:rsidDel="00413606">
                <w:rPr>
                  <w:rFonts w:cs="Arial"/>
                  <w:color w:val="000000"/>
                  <w:szCs w:val="18"/>
                  <w:lang w:val="en-US"/>
                </w:rPr>
                <w:delText>DC_66A_n260(A-P-Q)_UL_66A_n260Q</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10" w:author=" " w:date="2019-05-27T04:43:00Z"/>
              </w:rPr>
            </w:pPr>
            <w:del w:id="10111"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12" w:author=" " w:date="2019-05-27T04:43:00Z"/>
              </w:rPr>
            </w:pPr>
            <w:del w:id="1011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14"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15" w:author=" " w:date="2019-05-27T04:43:00Z"/>
              </w:rPr>
            </w:pPr>
            <w:del w:id="10116"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17" w:author=" " w:date="2019-05-27T04:43:00Z"/>
              </w:rPr>
            </w:pPr>
            <w:del w:id="10118"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19" w:author=" " w:date="2019-05-27T04:43:00Z"/>
              </w:rPr>
            </w:pPr>
            <w:del w:id="10120"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12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122" w:author=" " w:date="2019-05-27T04:43:00Z"/>
              </w:rPr>
            </w:pPr>
            <w:del w:id="10123" w:author=" " w:date="2019-05-27T04:43:00Z">
              <w:r w:rsidRPr="00D339E0" w:rsidDel="00413606">
                <w:rPr>
                  <w:rFonts w:cs="Arial"/>
                  <w:color w:val="000000"/>
                  <w:szCs w:val="18"/>
                  <w:lang w:val="en-US"/>
                </w:rPr>
                <w:delText>DC_66A_n260(3A-O-P)_UL_66A_n260A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24" w:author=" " w:date="2019-05-27T04:43:00Z"/>
              </w:rPr>
            </w:pPr>
            <w:del w:id="1012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26" w:author=" " w:date="2019-05-27T04:43:00Z"/>
              </w:rPr>
            </w:pPr>
            <w:del w:id="1012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28"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29" w:author=" " w:date="2019-05-27T04:43:00Z"/>
              </w:rPr>
            </w:pPr>
            <w:del w:id="1013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31" w:author=" " w:date="2019-05-27T04:43:00Z"/>
              </w:rPr>
            </w:pPr>
            <w:del w:id="1013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33" w:author=" " w:date="2019-05-27T04:43:00Z"/>
              </w:rPr>
            </w:pPr>
            <w:del w:id="10134" w:author=" " w:date="2019-05-27T04:43:00Z">
              <w:r w:rsidRPr="00D339E0" w:rsidDel="00413606">
                <w:rPr>
                  <w:rFonts w:cs="Arial"/>
                  <w:szCs w:val="18"/>
                </w:rPr>
                <w:delText>DL CA is ongoing</w:delText>
              </w:r>
            </w:del>
          </w:p>
        </w:tc>
      </w:tr>
      <w:tr w:rsidR="00582E84" w:rsidRPr="008F103D" w:rsidDel="00413606" w:rsidTr="004C693F">
        <w:trPr>
          <w:gridBefore w:val="1"/>
          <w:wBefore w:w="6" w:type="pct"/>
          <w:cantSplit/>
          <w:del w:id="1013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136" w:author=" " w:date="2019-05-27T04:43:00Z"/>
              </w:rPr>
            </w:pPr>
            <w:del w:id="10137" w:author=" " w:date="2019-05-27T04:43:00Z">
              <w:r w:rsidRPr="00D339E0" w:rsidDel="00413606">
                <w:rPr>
                  <w:rFonts w:cs="Arial"/>
                  <w:color w:val="000000"/>
                  <w:szCs w:val="18"/>
                  <w:lang w:val="en-US"/>
                </w:rPr>
                <w:delText>DC_66A_n260(3A-O-P)_UL_66A_n260O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38" w:author=" " w:date="2019-05-27T04:43:00Z"/>
              </w:rPr>
            </w:pPr>
            <w:del w:id="1013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40" w:author=" " w:date="2019-05-27T04:43:00Z"/>
              </w:rPr>
            </w:pPr>
            <w:del w:id="1014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42"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43" w:author=" " w:date="2019-05-27T04:43:00Z"/>
              </w:rPr>
            </w:pPr>
            <w:del w:id="10144"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45" w:author=" " w:date="2019-05-27T04:43:00Z"/>
              </w:rPr>
            </w:pPr>
            <w:del w:id="10146"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47" w:author=" " w:date="2019-05-27T04:43:00Z"/>
              </w:rPr>
            </w:pPr>
            <w:del w:id="10148"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149"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150" w:author=" " w:date="2019-05-27T04:43:00Z"/>
              </w:rPr>
            </w:pPr>
            <w:del w:id="10151" w:author=" " w:date="2019-05-27T04:43:00Z">
              <w:r w:rsidRPr="00D339E0" w:rsidDel="00413606">
                <w:rPr>
                  <w:rFonts w:cs="Arial"/>
                  <w:color w:val="000000"/>
                  <w:szCs w:val="18"/>
                  <w:lang w:val="en-US"/>
                </w:rPr>
                <w:delText>DC_66A_n260(3A-O-P)_UL_66A_n260P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52" w:author=" " w:date="2019-05-27T04:43:00Z"/>
              </w:rPr>
            </w:pPr>
            <w:del w:id="10153"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54" w:author=" " w:date="2019-05-27T04:43:00Z"/>
              </w:rPr>
            </w:pPr>
            <w:del w:id="1015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56"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57" w:author=" " w:date="2019-05-27T04:43:00Z"/>
              </w:rPr>
            </w:pPr>
            <w:del w:id="10158"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59" w:author=" " w:date="2019-05-27T04:43:00Z"/>
              </w:rPr>
            </w:pPr>
            <w:del w:id="10160"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61" w:author=" " w:date="2019-05-27T04:43:00Z"/>
              </w:rPr>
            </w:pPr>
            <w:del w:id="10162"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163"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164" w:author=" " w:date="2019-05-27T04:43:00Z"/>
              </w:rPr>
            </w:pPr>
            <w:del w:id="10165" w:author=" " w:date="2019-05-27T04:43:00Z">
              <w:r w:rsidRPr="00D339E0" w:rsidDel="00413606">
                <w:rPr>
                  <w:rFonts w:cs="Arial"/>
                  <w:color w:val="000000"/>
                  <w:szCs w:val="18"/>
                  <w:lang w:val="en-US"/>
                </w:rPr>
                <w:delText>DC_66A_n260(4A-2O)_UL_66A_n260A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66" w:author=" " w:date="2019-05-27T04:43:00Z"/>
              </w:rPr>
            </w:pPr>
            <w:del w:id="10167"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68" w:author=" " w:date="2019-05-27T04:43:00Z"/>
              </w:rPr>
            </w:pPr>
            <w:del w:id="1016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70" w:author=" " w:date="2019-05-27T04:43:00Z"/>
              </w:rPr>
            </w:pPr>
            <w:del w:id="10171" w:author=" " w:date="2019-05-27T04:43:00Z">
              <w:r w:rsidRPr="00D339E0" w:rsidDel="00413606">
                <w:rPr>
                  <w:rFonts w:cs="Arial"/>
                  <w:szCs w:val="18"/>
                  <w:lang w:eastAsia="ja-JP"/>
                </w:rPr>
                <w:delText>TS 38101-3</w:delText>
              </w:r>
              <w:r w:rsidRPr="00D339E0" w:rsidDel="00413606">
                <w:rPr>
                  <w:rFonts w:cs="Arial"/>
                  <w:szCs w:val="18"/>
                </w:rPr>
                <w:delText xml:space="preserve">: </w:delText>
              </w:r>
              <w:r w:rsidRPr="00D339E0" w:rsidDel="00413606">
                <w:rPr>
                  <w:rFonts w:cs="Arial"/>
                  <w:noProof/>
                  <w:szCs w:val="18"/>
                </w:rPr>
                <w:delText>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72" w:author=" " w:date="2019-05-27T04:43:00Z"/>
              </w:rPr>
            </w:pPr>
            <w:del w:id="10173"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74" w:author=" " w:date="2019-05-27T04:43:00Z"/>
              </w:rPr>
            </w:pPr>
            <w:del w:id="10175"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76" w:author=" " w:date="2019-05-27T04:43:00Z"/>
              </w:rPr>
            </w:pPr>
            <w:del w:id="10177"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10178"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179" w:author=" " w:date="2019-05-27T04:43:00Z"/>
              </w:rPr>
            </w:pPr>
            <w:del w:id="10180" w:author=" " w:date="2019-05-27T04:43:00Z">
              <w:r w:rsidRPr="00D339E0" w:rsidDel="00413606">
                <w:rPr>
                  <w:rFonts w:cs="Arial"/>
                  <w:color w:val="000000"/>
                  <w:szCs w:val="18"/>
                  <w:lang w:val="en-US"/>
                </w:rPr>
                <w:delText>DC_66A_n260(4A-2O)_UL_66A_n260O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81" w:author=" " w:date="2019-05-27T04:43:00Z"/>
              </w:rPr>
            </w:pPr>
            <w:del w:id="10182"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83" w:author=" " w:date="2019-05-27T04:43:00Z"/>
              </w:rPr>
            </w:pPr>
            <w:del w:id="10184"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85"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86" w:author=" " w:date="2019-05-27T04:43:00Z"/>
              </w:rPr>
            </w:pPr>
            <w:del w:id="10187"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88" w:author=" " w:date="2019-05-27T04:43:00Z"/>
              </w:rPr>
            </w:pPr>
            <w:del w:id="10189"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90" w:author=" " w:date="2019-05-27T04:43:00Z"/>
              </w:rPr>
            </w:pPr>
            <w:del w:id="10191"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192"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193" w:author=" " w:date="2019-05-27T04:43:00Z"/>
              </w:rPr>
            </w:pPr>
            <w:del w:id="10194" w:author=" " w:date="2019-05-27T04:43:00Z">
              <w:r w:rsidRPr="00D339E0" w:rsidDel="00413606">
                <w:rPr>
                  <w:rFonts w:cs="Arial"/>
                  <w:color w:val="000000"/>
                  <w:szCs w:val="18"/>
                  <w:lang w:val="en-US"/>
                </w:rPr>
                <w:delText>DC_66A_n261(4A)_UL_66A_n261A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95" w:author=" " w:date="2019-05-27T04:43:00Z"/>
              </w:rPr>
            </w:pPr>
            <w:del w:id="10196"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97" w:author=" " w:date="2019-05-27T04:43:00Z"/>
              </w:rPr>
            </w:pPr>
            <w:del w:id="10198"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99" w:author=" " w:date="2019-05-27T04:43:00Z"/>
              </w:rPr>
            </w:pPr>
            <w:del w:id="10200" w:author=" " w:date="2019-05-27T04:43:00Z">
              <w:r w:rsidRPr="00D339E0" w:rsidDel="00413606">
                <w:rPr>
                  <w:rFonts w:cs="Arial"/>
                  <w:szCs w:val="18"/>
                  <w:lang w:eastAsia="ja-JP"/>
                </w:rPr>
                <w:delText>TS 38101-3</w:delText>
              </w:r>
              <w:r w:rsidRPr="00D339E0" w:rsidDel="00413606">
                <w:rPr>
                  <w:rFonts w:cs="Arial"/>
                  <w:szCs w:val="18"/>
                </w:rPr>
                <w:delText xml:space="preserve">: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01" w:author=" " w:date="2019-05-27T04:43:00Z"/>
              </w:rPr>
            </w:pPr>
            <w:del w:id="10202"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03" w:author=" " w:date="2019-05-27T04:43:00Z"/>
              </w:rPr>
            </w:pPr>
            <w:del w:id="10204"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05" w:author=" " w:date="2019-05-27T04:43:00Z"/>
              </w:rPr>
            </w:pPr>
            <w:del w:id="10206"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10207"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208" w:author=" " w:date="2019-05-27T04:43:00Z"/>
              </w:rPr>
            </w:pPr>
            <w:del w:id="10209" w:author=" " w:date="2019-05-27T04:43:00Z">
              <w:r w:rsidRPr="00D339E0" w:rsidDel="00413606">
                <w:rPr>
                  <w:rFonts w:cs="Arial"/>
                  <w:color w:val="000000"/>
                  <w:szCs w:val="18"/>
                  <w:lang w:val="en-US"/>
                </w:rPr>
                <w:delText>DC_66A_n261G_UL_66A_n261G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10" w:author=" " w:date="2019-05-27T04:43:00Z"/>
              </w:rPr>
            </w:pPr>
            <w:del w:id="10211"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12" w:author=" " w:date="2019-05-27T04:43:00Z"/>
              </w:rPr>
            </w:pPr>
            <w:del w:id="1021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14"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15" w:author=" " w:date="2019-05-27T04:43:00Z"/>
              </w:rPr>
            </w:pPr>
            <w:del w:id="10216"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17" w:author=" " w:date="2019-05-27T04:43:00Z"/>
              </w:rPr>
            </w:pPr>
            <w:del w:id="10218"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19" w:author=" " w:date="2019-05-27T04:43:00Z"/>
              </w:rPr>
            </w:pPr>
            <w:del w:id="10220"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22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222" w:author=" " w:date="2019-05-27T04:43:00Z"/>
              </w:rPr>
            </w:pPr>
            <w:del w:id="10223" w:author=" " w:date="2019-05-27T04:43:00Z">
              <w:r w:rsidRPr="00D339E0" w:rsidDel="00413606">
                <w:rPr>
                  <w:rFonts w:cs="Arial"/>
                  <w:color w:val="000000"/>
                  <w:szCs w:val="18"/>
                  <w:lang w:val="en-US"/>
                </w:rPr>
                <w:delText>DC_66A_n261H_UL_66A_n261H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24" w:author=" " w:date="2019-05-27T04:43:00Z"/>
              </w:rPr>
            </w:pPr>
            <w:del w:id="1022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26" w:author=" " w:date="2019-05-27T04:43:00Z"/>
              </w:rPr>
            </w:pPr>
            <w:del w:id="1022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28"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29" w:author=" " w:date="2019-05-27T04:43:00Z"/>
              </w:rPr>
            </w:pPr>
            <w:del w:id="1023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31" w:author=" " w:date="2019-05-27T04:43:00Z"/>
              </w:rPr>
            </w:pPr>
            <w:del w:id="1023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33" w:author=" " w:date="2019-05-27T04:43:00Z"/>
              </w:rPr>
            </w:pPr>
            <w:del w:id="10234"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23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236" w:author=" " w:date="2019-05-27T04:43:00Z"/>
              </w:rPr>
            </w:pPr>
            <w:del w:id="10237" w:author=" " w:date="2019-05-27T04:43:00Z">
              <w:r w:rsidRPr="00D339E0" w:rsidDel="00413606">
                <w:rPr>
                  <w:rFonts w:cs="Arial"/>
                  <w:color w:val="000000"/>
                  <w:szCs w:val="18"/>
                  <w:lang w:val="en-US"/>
                </w:rPr>
                <w:delText>DC_66A_n261H_UL_66A_n261G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38" w:author=" " w:date="2019-05-27T04:43:00Z"/>
              </w:rPr>
            </w:pPr>
            <w:del w:id="1023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40" w:author=" " w:date="2019-05-27T04:43:00Z"/>
              </w:rPr>
            </w:pPr>
            <w:del w:id="1024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42"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43" w:author=" " w:date="2019-05-27T04:43:00Z"/>
              </w:rPr>
            </w:pPr>
            <w:del w:id="10244"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45" w:author=" " w:date="2019-05-27T04:43:00Z"/>
              </w:rPr>
            </w:pPr>
            <w:del w:id="10246"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47" w:author=" " w:date="2019-05-27T04:43:00Z"/>
              </w:rPr>
            </w:pPr>
            <w:del w:id="10248"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249"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250" w:author=" " w:date="2019-05-27T04:43:00Z"/>
              </w:rPr>
            </w:pPr>
            <w:del w:id="10251" w:author=" " w:date="2019-05-27T04:43:00Z">
              <w:r w:rsidRPr="00D339E0" w:rsidDel="00413606">
                <w:rPr>
                  <w:rFonts w:cs="Arial"/>
                  <w:color w:val="000000"/>
                  <w:szCs w:val="18"/>
                  <w:lang w:val="en-US"/>
                </w:rPr>
                <w:delText>DC_66A_n261I_UL_66A_n261I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52" w:author=" " w:date="2019-05-27T04:43:00Z"/>
              </w:rPr>
            </w:pPr>
            <w:del w:id="10253"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54" w:author=" " w:date="2019-05-27T04:43:00Z"/>
              </w:rPr>
            </w:pPr>
            <w:del w:id="1025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56"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57" w:author=" " w:date="2019-05-27T04:43:00Z"/>
              </w:rPr>
            </w:pPr>
            <w:del w:id="10258"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59" w:author=" " w:date="2019-05-27T04:43:00Z"/>
              </w:rPr>
            </w:pPr>
            <w:del w:id="10260"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61" w:author=" " w:date="2019-05-27T04:43:00Z"/>
              </w:rPr>
            </w:pPr>
            <w:del w:id="10262"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263"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264" w:author=" " w:date="2019-05-27T04:43:00Z"/>
              </w:rPr>
            </w:pPr>
            <w:del w:id="10265" w:author=" " w:date="2019-05-27T04:43:00Z">
              <w:r w:rsidRPr="00D339E0" w:rsidDel="00413606">
                <w:rPr>
                  <w:rFonts w:cs="Arial"/>
                  <w:color w:val="000000"/>
                  <w:szCs w:val="18"/>
                  <w:lang w:val="en-US"/>
                </w:rPr>
                <w:delText>DC_66A_n261M_UL_66A_n261A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66" w:author=" " w:date="2019-05-27T04:43:00Z"/>
              </w:rPr>
            </w:pPr>
            <w:del w:id="10267"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68" w:author=" " w:date="2019-05-27T04:43:00Z"/>
              </w:rPr>
            </w:pPr>
            <w:del w:id="1026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70" w:author=" " w:date="2019-05-27T04:43:00Z"/>
              </w:rPr>
            </w:pPr>
            <w:del w:id="10271" w:author=" " w:date="2019-05-27T04:43:00Z">
              <w:r w:rsidRPr="00D339E0" w:rsidDel="00413606">
                <w:rPr>
                  <w:rFonts w:cs="Arial"/>
                  <w:szCs w:val="18"/>
                  <w:lang w:eastAsia="ja-JP"/>
                </w:rPr>
                <w:delText>TS 38101-3</w:delText>
              </w:r>
              <w:r w:rsidRPr="00D339E0" w:rsidDel="00413606">
                <w:rPr>
                  <w:rFonts w:cs="Arial"/>
                  <w:szCs w:val="18"/>
                </w:rPr>
                <w:delText xml:space="preserve">: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72" w:author=" " w:date="2019-05-27T04:43:00Z"/>
              </w:rPr>
            </w:pPr>
            <w:del w:id="10273"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74" w:author=" " w:date="2019-05-27T04:43:00Z"/>
              </w:rPr>
            </w:pPr>
            <w:del w:id="10275"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76" w:author=" " w:date="2019-05-27T04:43:00Z"/>
              </w:rPr>
            </w:pPr>
            <w:del w:id="10277"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10278"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279" w:author=" " w:date="2019-05-27T04:43:00Z"/>
              </w:rPr>
            </w:pPr>
            <w:del w:id="10280" w:author=" " w:date="2019-05-27T04:43:00Z">
              <w:r w:rsidRPr="00D339E0" w:rsidDel="00413606">
                <w:rPr>
                  <w:rFonts w:cs="Arial"/>
                  <w:color w:val="000000"/>
                  <w:szCs w:val="18"/>
                  <w:lang w:val="en-US"/>
                </w:rPr>
                <w:delText>DC_66A_n261M_UL_66A_n261I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81" w:author=" " w:date="2019-05-27T04:43:00Z"/>
              </w:rPr>
            </w:pPr>
            <w:del w:id="10282"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83" w:author=" " w:date="2019-05-27T04:43:00Z"/>
              </w:rPr>
            </w:pPr>
            <w:del w:id="10284"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85"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86" w:author=" " w:date="2019-05-27T04:43:00Z"/>
              </w:rPr>
            </w:pPr>
            <w:del w:id="10287"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88" w:author=" " w:date="2019-05-27T04:43:00Z"/>
              </w:rPr>
            </w:pPr>
            <w:del w:id="10289"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90" w:author=" " w:date="2019-05-27T04:43:00Z"/>
              </w:rPr>
            </w:pPr>
            <w:del w:id="10291"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292"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293" w:author=" " w:date="2019-05-27T04:43:00Z"/>
              </w:rPr>
            </w:pPr>
            <w:del w:id="10294" w:author=" " w:date="2019-05-27T04:43:00Z">
              <w:r w:rsidRPr="00D339E0" w:rsidDel="00413606">
                <w:rPr>
                  <w:rFonts w:cs="Arial"/>
                  <w:color w:val="000000"/>
                  <w:szCs w:val="18"/>
                  <w:lang w:val="en-US"/>
                </w:rPr>
                <w:delText>DC_66A_n261(A-H)_UL_66A_n261H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95" w:author=" " w:date="2019-05-27T04:43:00Z"/>
              </w:rPr>
            </w:pPr>
            <w:del w:id="10296"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97" w:author=" " w:date="2019-05-27T04:43:00Z"/>
              </w:rPr>
            </w:pPr>
            <w:del w:id="10298"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99"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00" w:author=" " w:date="2019-05-27T04:43:00Z"/>
              </w:rPr>
            </w:pPr>
            <w:del w:id="10301"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02" w:author=" " w:date="2019-05-27T04:43:00Z"/>
              </w:rPr>
            </w:pPr>
            <w:del w:id="10303"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04" w:author=" " w:date="2019-05-27T04:43:00Z"/>
              </w:rPr>
            </w:pPr>
            <w:del w:id="10305"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306"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307" w:author=" " w:date="2019-05-27T04:43:00Z"/>
              </w:rPr>
            </w:pPr>
            <w:del w:id="10308" w:author=" " w:date="2019-05-27T04:43:00Z">
              <w:r w:rsidRPr="00D339E0" w:rsidDel="00413606">
                <w:rPr>
                  <w:rFonts w:cs="Arial"/>
                  <w:color w:val="000000"/>
                  <w:szCs w:val="18"/>
                  <w:lang w:val="en-US"/>
                </w:rPr>
                <w:delText>DC_66A_n261(A-H)_UL_66A_n261G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09" w:author=" " w:date="2019-05-27T04:43:00Z"/>
              </w:rPr>
            </w:pPr>
            <w:del w:id="10310"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11" w:author=" " w:date="2019-05-27T04:43:00Z"/>
              </w:rPr>
            </w:pPr>
            <w:del w:id="10312"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13"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14" w:author=" " w:date="2019-05-27T04:43:00Z"/>
              </w:rPr>
            </w:pPr>
            <w:del w:id="10315"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16" w:author=" " w:date="2019-05-27T04:43:00Z"/>
              </w:rPr>
            </w:pPr>
            <w:del w:id="10317"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18" w:author=" " w:date="2019-05-27T04:43:00Z"/>
              </w:rPr>
            </w:pPr>
            <w:del w:id="10319"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320"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321" w:author=" " w:date="2019-05-27T04:43:00Z"/>
              </w:rPr>
            </w:pPr>
            <w:del w:id="10322" w:author=" " w:date="2019-05-27T04:43:00Z">
              <w:r w:rsidRPr="00D339E0" w:rsidDel="00413606">
                <w:rPr>
                  <w:rFonts w:cs="Arial"/>
                  <w:color w:val="000000"/>
                  <w:szCs w:val="18"/>
                  <w:lang w:val="en-US"/>
                </w:rPr>
                <w:delText>DC_66A_n261(G-H)_UL_66A_n261H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23" w:author=" " w:date="2019-05-27T04:43:00Z"/>
              </w:rPr>
            </w:pPr>
            <w:del w:id="10324"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25" w:author=" " w:date="2019-05-27T04:43:00Z"/>
              </w:rPr>
            </w:pPr>
            <w:del w:id="10326"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27"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28" w:author=" " w:date="2019-05-27T04:43:00Z"/>
              </w:rPr>
            </w:pPr>
            <w:del w:id="10329"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30" w:author=" " w:date="2019-05-27T04:43:00Z"/>
              </w:rPr>
            </w:pPr>
            <w:del w:id="10331"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32" w:author=" " w:date="2019-05-27T04:43:00Z"/>
              </w:rPr>
            </w:pPr>
            <w:del w:id="10333"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334"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335" w:author=" " w:date="2019-05-27T04:43:00Z"/>
              </w:rPr>
            </w:pPr>
            <w:del w:id="10336" w:author=" " w:date="2019-05-27T04:43:00Z">
              <w:r w:rsidRPr="00D339E0" w:rsidDel="00413606">
                <w:rPr>
                  <w:rFonts w:cs="Arial"/>
                  <w:color w:val="000000"/>
                  <w:szCs w:val="18"/>
                  <w:lang w:val="en-US"/>
                </w:rPr>
                <w:delText>DC_66A_n261(G-H)_UL_66A_n261G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37" w:author=" " w:date="2019-05-27T04:43:00Z"/>
              </w:rPr>
            </w:pPr>
            <w:del w:id="10338"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39" w:author=" " w:date="2019-05-27T04:43:00Z"/>
              </w:rPr>
            </w:pPr>
            <w:del w:id="10340"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41"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42" w:author=" " w:date="2019-05-27T04:43:00Z"/>
              </w:rPr>
            </w:pPr>
            <w:del w:id="10343"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44" w:author=" " w:date="2019-05-27T04:43:00Z"/>
              </w:rPr>
            </w:pPr>
            <w:del w:id="10345"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46" w:author=" " w:date="2019-05-27T04:43:00Z"/>
              </w:rPr>
            </w:pPr>
            <w:del w:id="10347"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348"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349" w:author=" " w:date="2019-05-27T04:43:00Z"/>
              </w:rPr>
            </w:pPr>
            <w:del w:id="10350" w:author=" " w:date="2019-05-27T04:43:00Z">
              <w:r w:rsidRPr="00D339E0" w:rsidDel="00413606">
                <w:rPr>
                  <w:rFonts w:cs="Arial"/>
                  <w:color w:val="000000"/>
                  <w:szCs w:val="18"/>
                  <w:lang w:val="en-US"/>
                </w:rPr>
                <w:delText xml:space="preserve">DC_66A_n261(2H)_UL_66A_n261A </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51" w:author=" " w:date="2019-05-27T04:43:00Z"/>
              </w:rPr>
            </w:pPr>
            <w:del w:id="10352"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53" w:author=" " w:date="2019-05-27T04:43:00Z"/>
              </w:rPr>
            </w:pPr>
            <w:del w:id="10354"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55" w:author=" " w:date="2019-05-27T04:43:00Z"/>
              </w:rPr>
            </w:pPr>
            <w:del w:id="10356" w:author=" " w:date="2019-05-27T04:43:00Z">
              <w:r w:rsidRPr="00D339E0" w:rsidDel="00413606">
                <w:rPr>
                  <w:rFonts w:cs="Arial"/>
                  <w:szCs w:val="18"/>
                  <w:lang w:eastAsia="ja-JP"/>
                </w:rPr>
                <w:delText>TS 38101-3</w:delText>
              </w:r>
              <w:r w:rsidRPr="00D339E0" w:rsidDel="00413606">
                <w:rPr>
                  <w:rFonts w:cs="Arial"/>
                  <w:szCs w:val="18"/>
                </w:rPr>
                <w:delText xml:space="preserve">: </w:delText>
              </w:r>
              <w:r w:rsidRPr="00D339E0" w:rsidDel="00413606">
                <w:rPr>
                  <w:rFonts w:cs="Arial"/>
                  <w:noProof/>
                  <w:szCs w:val="18"/>
                </w:rPr>
                <w:delText>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57" w:author=" " w:date="2019-05-27T04:43:00Z"/>
              </w:rPr>
            </w:pPr>
            <w:del w:id="10358" w:author=" " w:date="2019-05-27T04:43:00Z">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59" w:author=" " w:date="2019-05-27T04:43:00Z"/>
              </w:rPr>
            </w:pPr>
            <w:del w:id="10360" w:author=" " w:date="2019-05-27T04:43:00Z">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61" w:author=" " w:date="2019-05-27T04:43:00Z"/>
              </w:rPr>
            </w:pPr>
            <w:del w:id="10362" w:author=" " w:date="2019-05-27T04:43:00Z">
              <w:r w:rsidRPr="00D339E0" w:rsidDel="00413606">
                <w:rPr>
                  <w:rFonts w:cs="Arial"/>
                  <w:szCs w:val="18"/>
                  <w:lang w:val="en-US" w:eastAsia="ja-JP"/>
                </w:rPr>
                <w:delText>None</w:delText>
              </w:r>
            </w:del>
          </w:p>
        </w:tc>
      </w:tr>
      <w:tr w:rsidR="00582E84" w:rsidRPr="008F103D" w:rsidDel="00413606" w:rsidTr="004C693F">
        <w:trPr>
          <w:gridBefore w:val="1"/>
          <w:wBefore w:w="6" w:type="pct"/>
          <w:cantSplit/>
          <w:del w:id="10363"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364" w:author=" " w:date="2019-05-27T04:43:00Z"/>
              </w:rPr>
            </w:pPr>
            <w:del w:id="10365" w:author=" " w:date="2019-05-27T04:43:00Z">
              <w:r w:rsidRPr="00D339E0" w:rsidDel="00413606">
                <w:rPr>
                  <w:rFonts w:cs="Arial"/>
                  <w:color w:val="000000"/>
                  <w:szCs w:val="18"/>
                  <w:lang w:val="en-US"/>
                </w:rPr>
                <w:delText>DC_66A_n261(2H)_UL_66A_n261H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66" w:author=" " w:date="2019-05-27T04:43:00Z"/>
              </w:rPr>
            </w:pPr>
            <w:del w:id="10367"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68" w:author=" " w:date="2019-05-27T04:43:00Z"/>
              </w:rPr>
            </w:pPr>
            <w:del w:id="1036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70"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71" w:author=" " w:date="2019-05-27T04:43:00Z"/>
              </w:rPr>
            </w:pPr>
            <w:del w:id="10372"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73" w:author=" " w:date="2019-05-27T04:43:00Z"/>
              </w:rPr>
            </w:pPr>
            <w:del w:id="10374"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75" w:author=" " w:date="2019-05-27T04:43:00Z"/>
              </w:rPr>
            </w:pPr>
            <w:del w:id="10376"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377"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378" w:author=" " w:date="2019-05-27T04:43:00Z"/>
              </w:rPr>
            </w:pPr>
            <w:del w:id="10379" w:author=" " w:date="2019-05-27T04:43:00Z">
              <w:r w:rsidRPr="00D339E0" w:rsidDel="00413606">
                <w:rPr>
                  <w:rFonts w:cs="Arial"/>
                  <w:color w:val="000000"/>
                  <w:szCs w:val="18"/>
                  <w:lang w:val="en-US"/>
                </w:rPr>
                <w:delText>DC_66A_n261(2H)_UL_66A_n261G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80" w:author=" " w:date="2019-05-27T04:43:00Z"/>
              </w:rPr>
            </w:pPr>
            <w:del w:id="10381"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82" w:author=" " w:date="2019-05-27T04:43:00Z"/>
              </w:rPr>
            </w:pPr>
            <w:del w:id="1038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84"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85" w:author=" " w:date="2019-05-27T04:43:00Z"/>
              </w:rPr>
            </w:pPr>
            <w:del w:id="10386"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87" w:author=" " w:date="2019-05-27T04:43:00Z"/>
              </w:rPr>
            </w:pPr>
            <w:del w:id="10388"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89" w:author=" " w:date="2019-05-27T04:43:00Z"/>
              </w:rPr>
            </w:pPr>
            <w:del w:id="10390"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39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392" w:author=" " w:date="2019-05-27T04:43:00Z"/>
              </w:rPr>
            </w:pPr>
            <w:del w:id="10393" w:author=" " w:date="2019-05-27T04:43:00Z">
              <w:r w:rsidRPr="00D339E0" w:rsidDel="00413606">
                <w:rPr>
                  <w:rFonts w:cs="Arial"/>
                  <w:color w:val="000000"/>
                  <w:szCs w:val="18"/>
                  <w:lang w:val="en-US"/>
                </w:rPr>
                <w:delText>DC_66A_n261(A-G-H)_UL_66A_n261H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94" w:author=" " w:date="2019-05-27T04:43:00Z"/>
              </w:rPr>
            </w:pPr>
            <w:del w:id="1039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96" w:author=" " w:date="2019-05-27T04:43:00Z"/>
              </w:rPr>
            </w:pPr>
            <w:del w:id="1039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98"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399" w:author=" " w:date="2019-05-27T04:43:00Z"/>
              </w:rPr>
            </w:pPr>
            <w:del w:id="1040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01" w:author=" " w:date="2019-05-27T04:43:00Z"/>
              </w:rPr>
            </w:pPr>
            <w:del w:id="1040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03" w:author=" " w:date="2019-05-27T04:43:00Z"/>
              </w:rPr>
            </w:pPr>
            <w:del w:id="10404"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40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406" w:author=" " w:date="2019-05-27T04:43:00Z"/>
              </w:rPr>
            </w:pPr>
            <w:del w:id="10407" w:author=" " w:date="2019-05-27T04:43:00Z">
              <w:r w:rsidRPr="00D339E0" w:rsidDel="00413606">
                <w:rPr>
                  <w:rFonts w:cs="Arial"/>
                  <w:color w:val="000000"/>
                  <w:szCs w:val="18"/>
                  <w:lang w:val="en-US"/>
                </w:rPr>
                <w:delText>DC_66A_n261(A-G-H)_UL_66A_n261G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08" w:author=" " w:date="2019-05-27T04:43:00Z"/>
              </w:rPr>
            </w:pPr>
            <w:del w:id="1040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10" w:author=" " w:date="2019-05-27T04:43:00Z"/>
              </w:rPr>
            </w:pPr>
            <w:del w:id="1041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12"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13" w:author=" " w:date="2019-05-27T04:43:00Z"/>
              </w:rPr>
            </w:pPr>
            <w:del w:id="10414"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15" w:author=" " w:date="2019-05-27T04:43:00Z"/>
              </w:rPr>
            </w:pPr>
            <w:del w:id="10416"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17" w:author=" " w:date="2019-05-27T04:43:00Z"/>
              </w:rPr>
            </w:pPr>
            <w:del w:id="10418"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419"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420" w:author=" " w:date="2019-05-27T04:43:00Z"/>
              </w:rPr>
            </w:pPr>
            <w:del w:id="10421" w:author=" " w:date="2019-05-27T04:43:00Z">
              <w:r w:rsidRPr="00D339E0" w:rsidDel="00413606">
                <w:rPr>
                  <w:rFonts w:cs="Arial"/>
                  <w:color w:val="000000"/>
                  <w:szCs w:val="18"/>
                  <w:lang w:val="en-US"/>
                </w:rPr>
                <w:delText>DC_66A_n261(A-G-I)_UL_66A_n261I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22" w:author=" " w:date="2019-05-27T04:43:00Z"/>
              </w:rPr>
            </w:pPr>
            <w:del w:id="10423"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24" w:author=" " w:date="2019-05-27T04:43:00Z"/>
              </w:rPr>
            </w:pPr>
            <w:del w:id="10425"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26"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27" w:author=" " w:date="2019-05-27T04:43:00Z"/>
              </w:rPr>
            </w:pPr>
            <w:del w:id="10428"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29" w:author=" " w:date="2019-05-27T04:43:00Z"/>
              </w:rPr>
            </w:pPr>
            <w:del w:id="10430"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31" w:author=" " w:date="2019-05-27T04:43:00Z"/>
              </w:rPr>
            </w:pPr>
            <w:del w:id="10432"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433"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434" w:author=" " w:date="2019-05-27T04:43:00Z"/>
              </w:rPr>
            </w:pPr>
            <w:del w:id="10435" w:author=" " w:date="2019-05-27T04:43:00Z">
              <w:r w:rsidRPr="00D339E0" w:rsidDel="00413606">
                <w:rPr>
                  <w:rFonts w:cs="Arial"/>
                  <w:color w:val="000000"/>
                  <w:szCs w:val="18"/>
                  <w:lang w:val="en-US"/>
                </w:rPr>
                <w:delText>DC_66A_n261(A-G-I)_UL_66A_n261H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36" w:author=" " w:date="2019-05-27T04:43:00Z"/>
              </w:rPr>
            </w:pPr>
            <w:del w:id="10437"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38" w:author=" " w:date="2019-05-27T04:43:00Z"/>
              </w:rPr>
            </w:pPr>
            <w:del w:id="10439"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40"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41" w:author=" " w:date="2019-05-27T04:43:00Z"/>
              </w:rPr>
            </w:pPr>
            <w:del w:id="10442"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43" w:author=" " w:date="2019-05-27T04:43:00Z"/>
              </w:rPr>
            </w:pPr>
            <w:del w:id="10444"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45" w:author=" " w:date="2019-05-27T04:43:00Z"/>
              </w:rPr>
            </w:pPr>
            <w:del w:id="10446"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447"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448" w:author=" " w:date="2019-05-27T04:43:00Z"/>
              </w:rPr>
            </w:pPr>
            <w:del w:id="10449" w:author=" " w:date="2019-05-27T04:43:00Z">
              <w:r w:rsidRPr="00D339E0" w:rsidDel="00413606">
                <w:rPr>
                  <w:rFonts w:cs="Arial"/>
                  <w:color w:val="000000"/>
                  <w:szCs w:val="18"/>
                  <w:lang w:val="en-US"/>
                </w:rPr>
                <w:delText>DC_66A_n261(A-G-I)_UL_66A_n261G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50" w:author=" " w:date="2019-05-27T04:43:00Z"/>
              </w:rPr>
            </w:pPr>
            <w:del w:id="10451"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52" w:author=" " w:date="2019-05-27T04:43:00Z"/>
              </w:rPr>
            </w:pPr>
            <w:del w:id="10453"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54"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55" w:author=" " w:date="2019-05-27T04:43:00Z"/>
              </w:rPr>
            </w:pPr>
            <w:del w:id="10456"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57" w:author=" " w:date="2019-05-27T04:43:00Z"/>
              </w:rPr>
            </w:pPr>
            <w:del w:id="10458"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59" w:author=" " w:date="2019-05-27T04:43:00Z"/>
              </w:rPr>
            </w:pPr>
            <w:del w:id="10460"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461"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462" w:author=" " w:date="2019-05-27T04:43:00Z"/>
              </w:rPr>
            </w:pPr>
            <w:del w:id="10463" w:author=" " w:date="2019-05-27T04:43:00Z">
              <w:r w:rsidRPr="00D339E0" w:rsidDel="00413606">
                <w:rPr>
                  <w:rFonts w:cs="Arial"/>
                  <w:color w:val="000000"/>
                  <w:szCs w:val="18"/>
                  <w:lang w:val="en-US"/>
                </w:rPr>
                <w:delText>DC_66A_n261(H-I)_UL_66A_n261I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64" w:author=" " w:date="2019-05-27T04:43:00Z"/>
              </w:rPr>
            </w:pPr>
            <w:del w:id="10465"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66" w:author=" " w:date="2019-05-27T04:43:00Z"/>
              </w:rPr>
            </w:pPr>
            <w:del w:id="10467"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68"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69" w:author=" " w:date="2019-05-27T04:43:00Z"/>
              </w:rPr>
            </w:pPr>
            <w:del w:id="10470"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71" w:author=" " w:date="2019-05-27T04:43:00Z"/>
              </w:rPr>
            </w:pPr>
            <w:del w:id="10472"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73" w:author=" " w:date="2019-05-27T04:43:00Z"/>
              </w:rPr>
            </w:pPr>
            <w:del w:id="10474" w:author=" " w:date="2019-05-27T04:43:00Z">
              <w:r w:rsidRPr="00D339E0" w:rsidDel="00413606">
                <w:rPr>
                  <w:rFonts w:cs="Arial"/>
                  <w:szCs w:val="18"/>
                  <w:lang w:eastAsia="ja-JP"/>
                </w:rPr>
                <w:delText>UL CA is ongoing</w:delText>
              </w:r>
            </w:del>
          </w:p>
        </w:tc>
      </w:tr>
      <w:tr w:rsidR="00582E84" w:rsidRPr="008F103D" w:rsidDel="00413606" w:rsidTr="004C693F">
        <w:trPr>
          <w:gridBefore w:val="1"/>
          <w:wBefore w:w="6" w:type="pct"/>
          <w:cantSplit/>
          <w:del w:id="10475"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476" w:author=" " w:date="2019-05-27T04:43:00Z"/>
              </w:rPr>
            </w:pPr>
            <w:del w:id="10477" w:author=" " w:date="2019-05-27T04:43:00Z">
              <w:r w:rsidRPr="00D339E0" w:rsidDel="00413606">
                <w:rPr>
                  <w:rFonts w:cs="Arial"/>
                  <w:color w:val="000000"/>
                  <w:szCs w:val="18"/>
                  <w:lang w:val="en-US"/>
                </w:rPr>
                <w:delText>DC_66A_n261(H-I)_UL_66A_n261H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78" w:author=" " w:date="2019-05-27T04:43:00Z"/>
              </w:rPr>
            </w:pPr>
            <w:del w:id="10479" w:author=" " w:date="2019-05-27T04:43:00Z">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80" w:author=" " w:date="2019-05-27T04:43:00Z"/>
              </w:rPr>
            </w:pPr>
            <w:del w:id="10481" w:author=" " w:date="2019-05-27T04:43:00Z">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82"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83" w:author=" " w:date="2019-05-27T04:43:00Z"/>
              </w:rPr>
            </w:pPr>
            <w:del w:id="10484" w:author=" " w:date="2019-05-27T04:43:00Z">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85" w:author=" " w:date="2019-05-27T04:43:00Z"/>
              </w:rPr>
            </w:pPr>
            <w:del w:id="10486" w:author=" " w:date="2019-05-27T04:43:00Z">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87" w:author=" " w:date="2019-05-27T04:43:00Z"/>
              </w:rPr>
            </w:pPr>
            <w:del w:id="10488" w:author=" " w:date="2019-05-27T04:43:00Z">
              <w:r w:rsidRPr="00D339E0" w:rsidDel="00413606">
                <w:rPr>
                  <w:rFonts w:cs="Arial"/>
                  <w:szCs w:val="18"/>
                  <w:lang w:eastAsia="ja-JP"/>
                </w:rPr>
                <w:delText>UL CA is ongoing</w:delText>
              </w:r>
            </w:del>
          </w:p>
        </w:tc>
      </w:tr>
      <w:tr w:rsidR="00582E84" w:rsidRPr="004D6483" w:rsidDel="00413606" w:rsidTr="004C693F">
        <w:trPr>
          <w:gridBefore w:val="1"/>
          <w:wBefore w:w="6" w:type="pct"/>
          <w:cantSplit/>
          <w:del w:id="10489" w:author=" " w:date="2019-05-27T04:43:00Z"/>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490" w:author=" " w:date="2019-05-27T04:43:00Z"/>
              </w:rPr>
            </w:pPr>
            <w:del w:id="10491" w:author=" " w:date="2019-05-27T04:43:00Z">
              <w:r w:rsidRPr="004D6483" w:rsidDel="00413606">
                <w:delText>DC_66A_n261(H-I)_UL_66A_n261G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92" w:author=" " w:date="2019-05-27T04:43:00Z"/>
              </w:rPr>
            </w:pPr>
            <w:del w:id="10493" w:author=" " w:date="2019-05-27T04:43:00Z">
              <w:r w:rsidRPr="004D6483"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94" w:author=" " w:date="2019-05-27T04:43:00Z"/>
              </w:rPr>
            </w:pPr>
            <w:del w:id="10495" w:author=" " w:date="2019-05-27T04:43:00Z">
              <w:r w:rsidRPr="004D6483"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96" w:author=" " w:date="2019-05-27T04:43:00Z"/>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97" w:author=" " w:date="2019-05-27T04:43:00Z"/>
              </w:rPr>
            </w:pPr>
            <w:del w:id="10498" w:author=" " w:date="2019-05-27T04:43:00Z">
              <w:r w:rsidRPr="004D6483" w:rsidDel="00413606">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499" w:author=" " w:date="2019-05-27T04:43:00Z"/>
              </w:rPr>
            </w:pPr>
            <w:del w:id="10500" w:author=" " w:date="2019-05-27T04:43:00Z">
              <w:r w:rsidRPr="004D6483"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501" w:author=" " w:date="2019-05-27T04:43:00Z"/>
              </w:rPr>
            </w:pPr>
            <w:del w:id="10502" w:author=" " w:date="2019-05-27T04:43:00Z">
              <w:r w:rsidRPr="004D6483" w:rsidDel="00413606">
                <w:delText>UL CA is ongoing</w:delText>
              </w:r>
            </w:del>
          </w:p>
        </w:tc>
      </w:tr>
      <w:tr w:rsidR="007B2B12" w:rsidRPr="00340831" w:rsidTr="004C693F">
        <w:trPr>
          <w:gridAfter w:val="1"/>
          <w:wAfter w:w="12" w:type="pct"/>
          <w:cantSplit/>
          <w:ins w:id="1050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0504" w:author=" " w:date="2019-05-27T04:43:00Z"/>
                <w:rFonts w:ascii="Arial" w:eastAsia="SimSun" w:hAnsi="Arial" w:cs="Arial"/>
                <w:sz w:val="18"/>
                <w:szCs w:val="18"/>
                <w:lang w:eastAsia="zh-CN"/>
              </w:rPr>
            </w:pPr>
            <w:ins w:id="10505" w:author=" " w:date="2019-05-27T04:43:00Z">
              <w:r w:rsidRPr="00340831">
                <w:rPr>
                  <w:rFonts w:ascii="Arial" w:hAnsi="Arial" w:cs="Arial"/>
                  <w:sz w:val="18"/>
                  <w:szCs w:val="18"/>
                  <w:lang w:val="x-none" w:eastAsia="ja-JP"/>
                </w:rPr>
                <w:t>DC_2A</w:t>
              </w:r>
              <w:r w:rsidRPr="00340831">
                <w:rPr>
                  <w:rFonts w:ascii="Arial" w:hAnsi="Arial" w:cs="Arial"/>
                  <w:sz w:val="18"/>
                  <w:szCs w:val="18"/>
                  <w:lang w:val="sv-SE" w:eastAsia="ja-JP"/>
                </w:rPr>
                <w:t>_n261(2H)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506" w:author=" " w:date="2019-05-27T04:43:00Z"/>
                <w:rFonts w:ascii="Arial" w:hAnsi="Arial" w:cs="Arial"/>
                <w:sz w:val="18"/>
                <w:szCs w:val="18"/>
              </w:rPr>
            </w:pPr>
            <w:ins w:id="10507"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508" w:author=" " w:date="2019-05-27T04:43:00Z"/>
                <w:rFonts w:ascii="Arial" w:hAnsi="Arial" w:cs="Arial"/>
                <w:sz w:val="18"/>
                <w:szCs w:val="18"/>
              </w:rPr>
            </w:pPr>
            <w:ins w:id="10509"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510" w:author=" " w:date="2019-05-27T04:43:00Z"/>
                <w:rFonts w:cs="Arial"/>
                <w:szCs w:val="18"/>
              </w:rPr>
            </w:pPr>
            <w:ins w:id="10511"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12" w:author=" " w:date="2019-05-27T04:43:00Z"/>
                <w:rFonts w:ascii="Arial" w:hAnsi="Arial" w:cs="Arial"/>
                <w:sz w:val="18"/>
                <w:szCs w:val="18"/>
              </w:rPr>
            </w:pPr>
            <w:ins w:id="1051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14" w:author=" " w:date="2019-05-27T04:43:00Z"/>
                <w:rFonts w:ascii="Arial" w:hAnsi="Arial" w:cs="Arial"/>
                <w:sz w:val="18"/>
                <w:szCs w:val="18"/>
              </w:rPr>
            </w:pPr>
            <w:ins w:id="1051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16" w:author=" " w:date="2019-05-27T04:43:00Z"/>
                <w:rFonts w:ascii="Arial" w:hAnsi="Arial" w:cs="Arial"/>
                <w:sz w:val="18"/>
                <w:szCs w:val="18"/>
              </w:rPr>
            </w:pPr>
            <w:ins w:id="10517" w:author=" " w:date="2019-05-27T04:43:00Z">
              <w:r w:rsidRPr="00340831">
                <w:rPr>
                  <w:rFonts w:ascii="Arial" w:hAnsi="Arial" w:cs="Arial"/>
                  <w:sz w:val="18"/>
                  <w:szCs w:val="18"/>
                </w:rPr>
                <w:t>None</w:t>
              </w:r>
            </w:ins>
          </w:p>
        </w:tc>
      </w:tr>
      <w:tr w:rsidR="007B2B12" w:rsidRPr="00340831" w:rsidTr="004C693F">
        <w:trPr>
          <w:gridAfter w:val="1"/>
          <w:wAfter w:w="12" w:type="pct"/>
          <w:cantSplit/>
          <w:ins w:id="1051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0519" w:author=" " w:date="2019-05-27T04:43:00Z"/>
                <w:rFonts w:ascii="Arial" w:eastAsia="SimSun" w:hAnsi="Arial" w:cs="Arial"/>
                <w:sz w:val="18"/>
                <w:szCs w:val="18"/>
                <w:lang w:eastAsia="zh-CN"/>
              </w:rPr>
            </w:pPr>
            <w:ins w:id="10520" w:author=" " w:date="2019-05-27T04:43:00Z">
              <w:r w:rsidRPr="00340831">
                <w:rPr>
                  <w:rFonts w:ascii="Arial" w:hAnsi="Arial" w:cs="Arial"/>
                  <w:sz w:val="18"/>
                  <w:szCs w:val="18"/>
                  <w:lang w:val="x-none" w:eastAsia="ja-JP"/>
                </w:rPr>
                <w:t>DC_2A</w:t>
              </w:r>
              <w:r w:rsidRPr="00340831">
                <w:rPr>
                  <w:rFonts w:ascii="Arial" w:hAnsi="Arial" w:cs="Arial"/>
                  <w:sz w:val="18"/>
                  <w:szCs w:val="18"/>
                  <w:lang w:val="sv-SE" w:eastAsia="ja-JP"/>
                </w:rPr>
                <w:t>_n261(2I)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521" w:author=" " w:date="2019-05-27T04:43:00Z"/>
                <w:rFonts w:ascii="Arial" w:hAnsi="Arial" w:cs="Arial"/>
                <w:sz w:val="18"/>
                <w:szCs w:val="18"/>
              </w:rPr>
            </w:pPr>
            <w:ins w:id="10522"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523" w:author=" " w:date="2019-05-27T04:43:00Z"/>
                <w:rFonts w:ascii="Arial" w:hAnsi="Arial" w:cs="Arial"/>
                <w:sz w:val="18"/>
                <w:szCs w:val="18"/>
              </w:rPr>
            </w:pPr>
            <w:ins w:id="10524"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525" w:author=" " w:date="2019-05-27T04:43:00Z"/>
                <w:rFonts w:cs="Arial"/>
                <w:szCs w:val="18"/>
              </w:rPr>
            </w:pPr>
            <w:ins w:id="10526"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27" w:author=" " w:date="2019-05-27T04:43:00Z"/>
                <w:rFonts w:ascii="Arial" w:hAnsi="Arial" w:cs="Arial"/>
                <w:sz w:val="18"/>
                <w:szCs w:val="18"/>
              </w:rPr>
            </w:pPr>
            <w:ins w:id="1052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29" w:author=" " w:date="2019-05-27T04:43:00Z"/>
                <w:rFonts w:ascii="Arial" w:hAnsi="Arial" w:cs="Arial"/>
                <w:sz w:val="18"/>
                <w:szCs w:val="18"/>
              </w:rPr>
            </w:pPr>
            <w:ins w:id="1053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31" w:author=" " w:date="2019-05-27T04:43:00Z"/>
                <w:rFonts w:ascii="Arial" w:hAnsi="Arial" w:cs="Arial"/>
                <w:sz w:val="18"/>
                <w:szCs w:val="18"/>
              </w:rPr>
            </w:pPr>
            <w:ins w:id="10532" w:author=" " w:date="2019-05-27T04:43:00Z">
              <w:r w:rsidRPr="00340831">
                <w:rPr>
                  <w:rFonts w:ascii="Arial" w:hAnsi="Arial" w:cs="Arial"/>
                  <w:sz w:val="18"/>
                  <w:szCs w:val="18"/>
                </w:rPr>
                <w:t>None</w:t>
              </w:r>
            </w:ins>
          </w:p>
        </w:tc>
      </w:tr>
      <w:tr w:rsidR="007B2B12" w:rsidRPr="00340831" w:rsidTr="004C693F">
        <w:trPr>
          <w:gridAfter w:val="1"/>
          <w:wAfter w:w="12" w:type="pct"/>
          <w:cantSplit/>
          <w:ins w:id="1053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534" w:author=" " w:date="2019-05-27T04:43:00Z"/>
                <w:rFonts w:ascii="Arial" w:hAnsi="Arial" w:cs="Arial"/>
                <w:sz w:val="18"/>
                <w:szCs w:val="18"/>
              </w:rPr>
            </w:pPr>
          </w:p>
          <w:p w:rsidR="00413606" w:rsidRPr="00340831" w:rsidRDefault="00413606" w:rsidP="009E6075">
            <w:pPr>
              <w:shd w:val="clear" w:color="auto" w:fill="FFFFFF"/>
              <w:spacing w:after="0"/>
              <w:jc w:val="center"/>
              <w:rPr>
                <w:ins w:id="10535" w:author=" " w:date="2019-05-27T04:43:00Z"/>
                <w:rFonts w:ascii="Arial" w:eastAsia="SimSun" w:hAnsi="Arial" w:cs="Arial"/>
                <w:sz w:val="18"/>
                <w:szCs w:val="18"/>
                <w:lang w:eastAsia="zh-CN"/>
              </w:rPr>
            </w:pPr>
            <w:ins w:id="10536" w:author=" " w:date="2019-05-27T04:43:00Z">
              <w:r w:rsidRPr="00340831">
                <w:rPr>
                  <w:rFonts w:ascii="Arial" w:hAnsi="Arial" w:cs="Arial"/>
                  <w:sz w:val="18"/>
                  <w:szCs w:val="18"/>
                  <w:lang w:val="x-none" w:eastAsia="ja-JP"/>
                </w:rPr>
                <w:t>DC_2A</w:t>
              </w:r>
              <w:r w:rsidRPr="00340831">
                <w:rPr>
                  <w:rFonts w:ascii="Arial" w:hAnsi="Arial" w:cs="Arial"/>
                  <w:sz w:val="18"/>
                  <w:szCs w:val="18"/>
                  <w:lang w:val="sv-SE" w:eastAsia="ja-JP"/>
                </w:rPr>
                <w:t>_n260(2D)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537" w:author=" " w:date="2019-05-27T04:43:00Z"/>
                <w:rFonts w:ascii="Arial" w:hAnsi="Arial" w:cs="Arial"/>
                <w:sz w:val="18"/>
                <w:szCs w:val="18"/>
              </w:rPr>
            </w:pPr>
            <w:ins w:id="1053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539" w:author=" " w:date="2019-05-27T04:43:00Z"/>
                <w:rFonts w:ascii="Arial" w:hAnsi="Arial" w:cs="Arial"/>
                <w:sz w:val="18"/>
                <w:szCs w:val="18"/>
              </w:rPr>
            </w:pPr>
            <w:ins w:id="1054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541" w:author=" " w:date="2019-05-27T04:43:00Z"/>
                <w:rFonts w:cs="Arial"/>
                <w:szCs w:val="18"/>
              </w:rPr>
            </w:pPr>
            <w:ins w:id="10542"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43" w:author=" " w:date="2019-05-27T04:43:00Z"/>
                <w:rFonts w:ascii="Arial" w:hAnsi="Arial" w:cs="Arial"/>
                <w:sz w:val="18"/>
                <w:szCs w:val="18"/>
              </w:rPr>
            </w:pPr>
            <w:ins w:id="10544"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45" w:author=" " w:date="2019-05-27T04:43:00Z"/>
                <w:rFonts w:ascii="Arial" w:hAnsi="Arial" w:cs="Arial"/>
                <w:sz w:val="18"/>
                <w:szCs w:val="18"/>
              </w:rPr>
            </w:pPr>
            <w:ins w:id="1054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47" w:author=" " w:date="2019-05-27T04:43:00Z"/>
                <w:rFonts w:ascii="Arial" w:hAnsi="Arial" w:cs="Arial"/>
                <w:sz w:val="18"/>
                <w:szCs w:val="18"/>
              </w:rPr>
            </w:pPr>
            <w:ins w:id="10548" w:author=" " w:date="2019-05-27T04:43:00Z">
              <w:r w:rsidRPr="00340831">
                <w:rPr>
                  <w:rFonts w:ascii="Arial" w:hAnsi="Arial" w:cs="Arial"/>
                  <w:sz w:val="18"/>
                  <w:szCs w:val="18"/>
                </w:rPr>
                <w:t>None</w:t>
              </w:r>
            </w:ins>
          </w:p>
        </w:tc>
      </w:tr>
      <w:tr w:rsidR="007B2B12" w:rsidRPr="00340831" w:rsidTr="004C693F">
        <w:trPr>
          <w:gridAfter w:val="1"/>
          <w:wAfter w:w="12" w:type="pct"/>
          <w:cantSplit/>
          <w:ins w:id="1054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550" w:author=" " w:date="2019-05-27T04:43:00Z"/>
                <w:rFonts w:ascii="Arial" w:hAnsi="Arial" w:cs="Arial"/>
                <w:sz w:val="18"/>
                <w:szCs w:val="18"/>
                <w:lang w:val="x-none" w:eastAsia="ja-JP"/>
              </w:rPr>
            </w:pPr>
            <w:ins w:id="10551" w:author=" " w:date="2019-05-27T04:43:00Z">
              <w:r w:rsidRPr="00340831">
                <w:rPr>
                  <w:rFonts w:ascii="Arial" w:hAnsi="Arial" w:cs="Arial"/>
                  <w:color w:val="000000"/>
                  <w:sz w:val="18"/>
                  <w:szCs w:val="18"/>
                  <w:lang w:val="en-US"/>
                </w:rPr>
                <w:t>DC_2A_n260G_UL_2A_n260A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552" w:author=" " w:date="2019-05-27T04:43:00Z"/>
                <w:rFonts w:ascii="Arial" w:hAnsi="Arial" w:cs="Arial"/>
                <w:sz w:val="18"/>
                <w:szCs w:val="18"/>
              </w:rPr>
            </w:pPr>
            <w:ins w:id="10553"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54" w:author=" " w:date="2019-05-27T04:43:00Z"/>
                <w:rFonts w:ascii="Arial" w:hAnsi="Arial" w:cs="Arial"/>
                <w:sz w:val="18"/>
                <w:szCs w:val="18"/>
              </w:rPr>
            </w:pPr>
            <w:ins w:id="1055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556" w:author=" " w:date="2019-05-27T04:43:00Z"/>
                <w:rFonts w:cs="Arial"/>
                <w:szCs w:val="18"/>
              </w:rPr>
            </w:pPr>
            <w:ins w:id="10557"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58" w:author=" " w:date="2019-05-27T04:43:00Z"/>
                <w:rFonts w:ascii="Arial" w:hAnsi="Arial" w:cs="Arial"/>
                <w:sz w:val="18"/>
                <w:szCs w:val="18"/>
              </w:rPr>
            </w:pPr>
            <w:ins w:id="10559"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60" w:author=" " w:date="2019-05-27T04:43:00Z"/>
                <w:rFonts w:ascii="Arial" w:hAnsi="Arial" w:cs="Arial"/>
                <w:sz w:val="18"/>
                <w:szCs w:val="18"/>
              </w:rPr>
            </w:pPr>
            <w:ins w:id="1056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62" w:author=" " w:date="2019-05-27T04:43:00Z"/>
                <w:rFonts w:ascii="Arial" w:hAnsi="Arial" w:cs="Arial"/>
                <w:sz w:val="18"/>
                <w:szCs w:val="18"/>
              </w:rPr>
            </w:pPr>
            <w:ins w:id="10563" w:author=" " w:date="2019-05-27T04:43:00Z">
              <w:r w:rsidRPr="00340831">
                <w:rPr>
                  <w:rFonts w:ascii="Arial" w:hAnsi="Arial" w:cs="Arial"/>
                  <w:sz w:val="18"/>
                  <w:szCs w:val="18"/>
                </w:rPr>
                <w:t>None</w:t>
              </w:r>
            </w:ins>
          </w:p>
        </w:tc>
      </w:tr>
      <w:tr w:rsidR="007B2B12" w:rsidRPr="00340831" w:rsidTr="004C693F">
        <w:trPr>
          <w:gridAfter w:val="1"/>
          <w:wAfter w:w="12" w:type="pct"/>
          <w:cantSplit/>
          <w:ins w:id="1056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565" w:author=" " w:date="2019-05-27T04:43:00Z"/>
                <w:rFonts w:ascii="Arial" w:hAnsi="Arial" w:cs="Arial"/>
                <w:color w:val="000000"/>
                <w:sz w:val="18"/>
                <w:szCs w:val="18"/>
                <w:lang w:val="en-US"/>
              </w:rPr>
            </w:pPr>
            <w:ins w:id="10566" w:author=" " w:date="2019-05-27T04:43:00Z">
              <w:r w:rsidRPr="00340831">
                <w:rPr>
                  <w:rFonts w:ascii="Arial" w:hAnsi="Arial" w:cs="Arial"/>
                  <w:color w:val="000000"/>
                  <w:sz w:val="18"/>
                  <w:szCs w:val="18"/>
                  <w:lang w:val="en-US"/>
                </w:rPr>
                <w:lastRenderedPageBreak/>
                <w:t>DC_2A_</w:t>
              </w:r>
              <w:r w:rsidRPr="00340831">
                <w:rPr>
                  <w:rFonts w:ascii="Arial" w:hAnsi="Arial" w:cs="Arial"/>
                  <w:bCs/>
                  <w:color w:val="000000"/>
                  <w:sz w:val="18"/>
                  <w:szCs w:val="18"/>
                  <w:lang w:val="en-US"/>
                </w:rPr>
                <w:t>n260(2G)_UL_2A_n</w:t>
              </w:r>
              <w:r w:rsidRPr="00340831">
                <w:rPr>
                  <w:rFonts w:ascii="Arial" w:hAnsi="Arial" w:cs="Arial"/>
                  <w:color w:val="000000"/>
                  <w:sz w:val="18"/>
                  <w:szCs w:val="18"/>
                  <w:lang w:val="en-US"/>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567" w:author=" " w:date="2019-05-27T04:43:00Z"/>
                <w:rFonts w:ascii="Arial" w:hAnsi="Arial" w:cs="Arial"/>
                <w:color w:val="000000"/>
                <w:sz w:val="18"/>
                <w:szCs w:val="18"/>
                <w:lang w:val="en-US"/>
              </w:rPr>
            </w:pPr>
            <w:ins w:id="10568"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69" w:author=" " w:date="2019-05-27T04:43:00Z"/>
                <w:rStyle w:val="af2"/>
                <w:rFonts w:cs="Arial"/>
                <w:szCs w:val="18"/>
              </w:rPr>
            </w:pPr>
            <w:ins w:id="1057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571" w:author=" " w:date="2019-05-27T04:43:00Z"/>
                <w:rFonts w:cs="Arial"/>
                <w:szCs w:val="18"/>
              </w:rPr>
            </w:pPr>
            <w:ins w:id="10572"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73" w:author=" " w:date="2019-05-27T04:43:00Z"/>
                <w:rFonts w:ascii="Arial" w:hAnsi="Arial" w:cs="Arial"/>
                <w:sz w:val="18"/>
                <w:szCs w:val="18"/>
              </w:rPr>
            </w:pPr>
            <w:ins w:id="10574"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75" w:author=" " w:date="2019-05-27T04:43:00Z"/>
                <w:rFonts w:ascii="Arial" w:hAnsi="Arial" w:cs="Arial"/>
                <w:sz w:val="18"/>
                <w:szCs w:val="18"/>
              </w:rPr>
            </w:pPr>
            <w:ins w:id="1057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77" w:author=" " w:date="2019-05-27T04:43:00Z"/>
                <w:rFonts w:ascii="Arial" w:hAnsi="Arial" w:cs="Arial"/>
                <w:sz w:val="18"/>
                <w:szCs w:val="18"/>
              </w:rPr>
            </w:pPr>
            <w:ins w:id="10578" w:author=" " w:date="2019-05-27T04:43:00Z">
              <w:r w:rsidRPr="00340831">
                <w:rPr>
                  <w:rFonts w:ascii="Arial" w:hAnsi="Arial" w:cs="Arial"/>
                  <w:sz w:val="18"/>
                  <w:szCs w:val="18"/>
                </w:rPr>
                <w:t>None</w:t>
              </w:r>
            </w:ins>
          </w:p>
        </w:tc>
      </w:tr>
      <w:tr w:rsidR="007B2B12" w:rsidRPr="00340831" w:rsidTr="004C693F">
        <w:trPr>
          <w:gridAfter w:val="1"/>
          <w:wAfter w:w="12" w:type="pct"/>
          <w:cantSplit/>
          <w:ins w:id="1057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580" w:author=" " w:date="2019-05-27T04:43:00Z"/>
                <w:rFonts w:ascii="Arial" w:eastAsia="SimSun" w:hAnsi="Arial" w:cs="Arial"/>
                <w:sz w:val="18"/>
                <w:szCs w:val="18"/>
                <w:lang w:eastAsia="zh-CN"/>
              </w:rPr>
            </w:pPr>
            <w:ins w:id="10581" w:author=" " w:date="2019-05-27T04:43:00Z">
              <w:r w:rsidRPr="00340831">
                <w:rPr>
                  <w:rFonts w:ascii="Arial" w:hAnsi="Arial" w:cs="Arial"/>
                  <w:sz w:val="18"/>
                  <w:szCs w:val="18"/>
                  <w:lang w:val="x-none" w:eastAsia="ja-JP"/>
                </w:rPr>
                <w:t>DC_2A</w:t>
              </w:r>
              <w:r w:rsidRPr="00340831">
                <w:rPr>
                  <w:rFonts w:ascii="Arial" w:hAnsi="Arial" w:cs="Arial"/>
                  <w:sz w:val="18"/>
                  <w:szCs w:val="18"/>
                  <w:lang w:val="sv-SE" w:eastAsia="ja-JP"/>
                </w:rPr>
                <w:t>_n260(2G)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582" w:author=" " w:date="2019-05-27T04:43:00Z"/>
                <w:rFonts w:ascii="Arial" w:hAnsi="Arial" w:cs="Arial"/>
                <w:sz w:val="18"/>
                <w:szCs w:val="18"/>
              </w:rPr>
            </w:pPr>
            <w:ins w:id="1058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584" w:author=" " w:date="2019-05-27T04:43:00Z"/>
                <w:rFonts w:ascii="Arial" w:hAnsi="Arial" w:cs="Arial"/>
                <w:sz w:val="18"/>
                <w:szCs w:val="18"/>
              </w:rPr>
            </w:pPr>
            <w:ins w:id="1058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586" w:author=" " w:date="2019-05-27T04:43:00Z"/>
                <w:rFonts w:cs="Arial"/>
                <w:szCs w:val="18"/>
              </w:rPr>
            </w:pPr>
            <w:ins w:id="10587"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88" w:author=" " w:date="2019-05-27T04:43:00Z"/>
                <w:rFonts w:ascii="Arial" w:hAnsi="Arial" w:cs="Arial"/>
                <w:sz w:val="18"/>
                <w:szCs w:val="18"/>
              </w:rPr>
            </w:pPr>
            <w:ins w:id="10589"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90" w:author=" " w:date="2019-05-27T04:43:00Z"/>
                <w:rFonts w:ascii="Arial" w:hAnsi="Arial" w:cs="Arial"/>
                <w:sz w:val="18"/>
                <w:szCs w:val="18"/>
              </w:rPr>
            </w:pPr>
            <w:ins w:id="1059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92" w:author=" " w:date="2019-05-27T04:43:00Z"/>
                <w:rFonts w:ascii="Arial" w:hAnsi="Arial" w:cs="Arial"/>
                <w:sz w:val="18"/>
                <w:szCs w:val="18"/>
              </w:rPr>
            </w:pPr>
            <w:ins w:id="10593" w:author=" " w:date="2019-05-27T04:43:00Z">
              <w:r w:rsidRPr="00340831">
                <w:rPr>
                  <w:rFonts w:ascii="Arial" w:hAnsi="Arial" w:cs="Arial"/>
                  <w:sz w:val="18"/>
                  <w:szCs w:val="18"/>
                </w:rPr>
                <w:t>None</w:t>
              </w:r>
            </w:ins>
          </w:p>
        </w:tc>
      </w:tr>
      <w:tr w:rsidR="007B2B12" w:rsidRPr="00340831" w:rsidTr="004C693F">
        <w:trPr>
          <w:gridAfter w:val="1"/>
          <w:wAfter w:w="12" w:type="pct"/>
          <w:cantSplit/>
          <w:ins w:id="1059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595" w:author=" " w:date="2019-05-27T04:43:00Z"/>
                <w:rFonts w:ascii="Arial" w:hAnsi="Arial" w:cs="Arial"/>
                <w:sz w:val="18"/>
                <w:szCs w:val="18"/>
                <w:lang w:val="x-none" w:eastAsia="ja-JP"/>
              </w:rPr>
            </w:pPr>
            <w:ins w:id="10596" w:author=" " w:date="2019-05-27T04:43:00Z">
              <w:r w:rsidRPr="00340831">
                <w:rPr>
                  <w:rFonts w:ascii="Arial" w:hAnsi="Arial" w:cs="Arial"/>
                  <w:sz w:val="18"/>
                  <w:szCs w:val="18"/>
                  <w:lang w:val="x-none" w:eastAsia="ja-JP"/>
                </w:rPr>
                <w:t>DC_2A</w:t>
              </w:r>
              <w:r w:rsidRPr="00340831">
                <w:rPr>
                  <w:rFonts w:ascii="Arial" w:hAnsi="Arial" w:cs="Arial"/>
                  <w:sz w:val="18"/>
                  <w:szCs w:val="18"/>
                  <w:lang w:val="sv-SE" w:eastAsia="ja-JP"/>
                </w:rPr>
                <w:t>_n260(3G)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597" w:author=" " w:date="2019-05-27T04:43:00Z"/>
                <w:rFonts w:ascii="Arial" w:hAnsi="Arial" w:cs="Arial"/>
                <w:sz w:val="18"/>
                <w:szCs w:val="18"/>
              </w:rPr>
            </w:pPr>
            <w:ins w:id="1059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599" w:author=" " w:date="2019-05-27T04:43:00Z"/>
                <w:rFonts w:ascii="Arial" w:hAnsi="Arial" w:cs="Arial"/>
                <w:sz w:val="18"/>
                <w:szCs w:val="18"/>
              </w:rPr>
            </w:pPr>
            <w:ins w:id="1060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601" w:author=" " w:date="2019-05-27T04:43:00Z"/>
                <w:rFonts w:cs="Arial"/>
                <w:szCs w:val="18"/>
              </w:rPr>
            </w:pPr>
            <w:ins w:id="10602"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03" w:author=" " w:date="2019-05-27T04:43:00Z"/>
                <w:rFonts w:ascii="Arial" w:hAnsi="Arial" w:cs="Arial"/>
                <w:sz w:val="18"/>
                <w:szCs w:val="18"/>
              </w:rPr>
            </w:pPr>
            <w:ins w:id="10604"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05" w:author=" " w:date="2019-05-27T04:43:00Z"/>
                <w:rFonts w:ascii="Arial" w:hAnsi="Arial" w:cs="Arial"/>
                <w:sz w:val="18"/>
                <w:szCs w:val="18"/>
              </w:rPr>
            </w:pPr>
            <w:ins w:id="1060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07" w:author=" " w:date="2019-05-27T04:43:00Z"/>
                <w:rFonts w:ascii="Arial" w:hAnsi="Arial" w:cs="Arial"/>
                <w:sz w:val="18"/>
                <w:szCs w:val="18"/>
              </w:rPr>
            </w:pPr>
            <w:ins w:id="10608" w:author=" " w:date="2019-05-27T04:43:00Z">
              <w:r w:rsidRPr="00340831">
                <w:rPr>
                  <w:rFonts w:ascii="Arial" w:hAnsi="Arial" w:cs="Arial"/>
                  <w:sz w:val="18"/>
                  <w:szCs w:val="18"/>
                </w:rPr>
                <w:t>None</w:t>
              </w:r>
            </w:ins>
          </w:p>
        </w:tc>
      </w:tr>
      <w:tr w:rsidR="007B2B12" w:rsidRPr="00340831" w:rsidTr="004C693F">
        <w:trPr>
          <w:gridAfter w:val="1"/>
          <w:wAfter w:w="12" w:type="pct"/>
          <w:cantSplit/>
          <w:ins w:id="1060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610" w:author=" " w:date="2019-05-27T04:43:00Z"/>
                <w:rFonts w:ascii="Arial" w:eastAsia="SimSun" w:hAnsi="Arial" w:cs="Arial"/>
                <w:sz w:val="18"/>
                <w:szCs w:val="18"/>
                <w:lang w:eastAsia="zh-CN"/>
              </w:rPr>
            </w:pPr>
            <w:ins w:id="10611" w:author=" " w:date="2019-05-27T04:43:00Z">
              <w:r w:rsidRPr="00340831">
                <w:rPr>
                  <w:rFonts w:ascii="Arial" w:hAnsi="Arial" w:cs="Arial"/>
                  <w:sz w:val="18"/>
                  <w:szCs w:val="18"/>
                  <w:lang w:val="x-none" w:eastAsia="ja-JP"/>
                </w:rPr>
                <w:t>DC_2A</w:t>
              </w:r>
              <w:r w:rsidRPr="00340831">
                <w:rPr>
                  <w:rFonts w:ascii="Arial" w:hAnsi="Arial" w:cs="Arial"/>
                  <w:sz w:val="18"/>
                  <w:szCs w:val="18"/>
                  <w:lang w:val="sv-SE" w:eastAsia="ja-JP"/>
                </w:rPr>
                <w:t>_n260(4G)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612" w:author=" " w:date="2019-05-27T04:43:00Z"/>
                <w:rFonts w:ascii="Arial" w:hAnsi="Arial" w:cs="Arial"/>
                <w:sz w:val="18"/>
                <w:szCs w:val="18"/>
              </w:rPr>
            </w:pPr>
            <w:ins w:id="1061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614" w:author=" " w:date="2019-05-27T04:43:00Z"/>
                <w:rFonts w:ascii="Arial" w:hAnsi="Arial" w:cs="Arial"/>
                <w:sz w:val="18"/>
                <w:szCs w:val="18"/>
              </w:rPr>
            </w:pPr>
            <w:ins w:id="1061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616" w:author=" " w:date="2019-05-27T04:43:00Z"/>
                <w:rFonts w:cs="Arial"/>
                <w:szCs w:val="18"/>
              </w:rPr>
            </w:pPr>
            <w:ins w:id="10617"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18" w:author=" " w:date="2019-05-27T04:43:00Z"/>
                <w:rFonts w:ascii="Arial" w:hAnsi="Arial" w:cs="Arial"/>
                <w:sz w:val="18"/>
                <w:szCs w:val="18"/>
              </w:rPr>
            </w:pPr>
            <w:ins w:id="10619"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20" w:author=" " w:date="2019-05-27T04:43:00Z"/>
                <w:rFonts w:ascii="Arial" w:hAnsi="Arial" w:cs="Arial"/>
                <w:sz w:val="18"/>
                <w:szCs w:val="18"/>
              </w:rPr>
            </w:pPr>
            <w:ins w:id="1062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22" w:author=" " w:date="2019-05-27T04:43:00Z"/>
                <w:rFonts w:ascii="Arial" w:hAnsi="Arial" w:cs="Arial"/>
                <w:sz w:val="18"/>
                <w:szCs w:val="18"/>
              </w:rPr>
            </w:pPr>
            <w:ins w:id="10623" w:author=" " w:date="2019-05-27T04:43:00Z">
              <w:r w:rsidRPr="00340831">
                <w:rPr>
                  <w:rFonts w:ascii="Arial" w:hAnsi="Arial" w:cs="Arial"/>
                  <w:sz w:val="18"/>
                  <w:szCs w:val="18"/>
                </w:rPr>
                <w:t>None</w:t>
              </w:r>
            </w:ins>
          </w:p>
        </w:tc>
      </w:tr>
      <w:tr w:rsidR="007B2B12" w:rsidRPr="00340831" w:rsidTr="004C693F">
        <w:trPr>
          <w:gridAfter w:val="1"/>
          <w:wAfter w:w="12" w:type="pct"/>
          <w:cantSplit/>
          <w:ins w:id="1062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625" w:author=" " w:date="2019-05-27T04:43:00Z"/>
                <w:rFonts w:ascii="Arial" w:eastAsia="SimSun" w:hAnsi="Arial" w:cs="Arial"/>
                <w:sz w:val="18"/>
                <w:szCs w:val="18"/>
                <w:lang w:eastAsia="zh-CN"/>
              </w:rPr>
            </w:pPr>
            <w:ins w:id="10626" w:author=" " w:date="2019-05-27T04:43:00Z">
              <w:r w:rsidRPr="00340831">
                <w:rPr>
                  <w:rFonts w:ascii="Arial" w:hAnsi="Arial" w:cs="Arial"/>
                  <w:sz w:val="18"/>
                  <w:szCs w:val="18"/>
                  <w:lang w:val="x-none" w:eastAsia="ja-JP"/>
                </w:rPr>
                <w:t>DC_2A</w:t>
              </w:r>
              <w:r w:rsidRPr="00340831">
                <w:rPr>
                  <w:rFonts w:ascii="Arial" w:hAnsi="Arial" w:cs="Arial"/>
                  <w:sz w:val="18"/>
                  <w:szCs w:val="18"/>
                  <w:lang w:val="sv-SE" w:eastAsia="ja-JP"/>
                </w:rPr>
                <w:t>_n260(2H)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627" w:author=" " w:date="2019-05-27T04:43:00Z"/>
                <w:rFonts w:ascii="Arial" w:hAnsi="Arial" w:cs="Arial"/>
                <w:sz w:val="18"/>
                <w:szCs w:val="18"/>
              </w:rPr>
            </w:pPr>
            <w:ins w:id="1062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629" w:author=" " w:date="2019-05-27T04:43:00Z"/>
                <w:rFonts w:ascii="Arial" w:hAnsi="Arial" w:cs="Arial"/>
                <w:sz w:val="18"/>
                <w:szCs w:val="18"/>
              </w:rPr>
            </w:pPr>
            <w:ins w:id="1063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631" w:author=" " w:date="2019-05-27T04:43:00Z"/>
                <w:rFonts w:cs="Arial"/>
                <w:szCs w:val="18"/>
              </w:rPr>
            </w:pPr>
            <w:ins w:id="10632"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33" w:author=" " w:date="2019-05-27T04:43:00Z"/>
                <w:rFonts w:ascii="Arial" w:hAnsi="Arial" w:cs="Arial"/>
                <w:sz w:val="18"/>
                <w:szCs w:val="18"/>
              </w:rPr>
            </w:pPr>
            <w:ins w:id="10634"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35" w:author=" " w:date="2019-05-27T04:43:00Z"/>
                <w:rFonts w:ascii="Arial" w:hAnsi="Arial" w:cs="Arial"/>
                <w:sz w:val="18"/>
                <w:szCs w:val="18"/>
              </w:rPr>
            </w:pPr>
            <w:ins w:id="1063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37" w:author=" " w:date="2019-05-27T04:43:00Z"/>
                <w:rFonts w:ascii="Arial" w:hAnsi="Arial" w:cs="Arial"/>
                <w:sz w:val="18"/>
                <w:szCs w:val="18"/>
              </w:rPr>
            </w:pPr>
            <w:ins w:id="10638" w:author=" " w:date="2019-05-27T04:43:00Z">
              <w:r w:rsidRPr="00340831">
                <w:rPr>
                  <w:rFonts w:ascii="Arial" w:hAnsi="Arial" w:cs="Arial"/>
                  <w:sz w:val="18"/>
                  <w:szCs w:val="18"/>
                </w:rPr>
                <w:t>None</w:t>
              </w:r>
            </w:ins>
          </w:p>
        </w:tc>
      </w:tr>
      <w:tr w:rsidR="007B2B12" w:rsidRPr="00340831" w:rsidTr="004C693F">
        <w:trPr>
          <w:gridAfter w:val="1"/>
          <w:wAfter w:w="12" w:type="pct"/>
          <w:cantSplit/>
          <w:ins w:id="1063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640" w:author=" " w:date="2019-05-27T04:43:00Z"/>
                <w:rFonts w:ascii="Arial" w:eastAsia="SimSun" w:hAnsi="Arial" w:cs="Arial"/>
                <w:sz w:val="18"/>
                <w:szCs w:val="18"/>
                <w:lang w:eastAsia="zh-CN"/>
              </w:rPr>
            </w:pPr>
            <w:ins w:id="10641" w:author=" " w:date="2019-05-27T04:43:00Z">
              <w:r w:rsidRPr="00340831">
                <w:rPr>
                  <w:rFonts w:ascii="Arial" w:hAnsi="Arial" w:cs="Arial"/>
                  <w:sz w:val="18"/>
                  <w:szCs w:val="18"/>
                  <w:lang w:val="x-none" w:eastAsia="ja-JP"/>
                </w:rPr>
                <w:t>DC_2A</w:t>
              </w:r>
              <w:r w:rsidRPr="00340831">
                <w:rPr>
                  <w:rFonts w:ascii="Arial" w:hAnsi="Arial" w:cs="Arial"/>
                  <w:sz w:val="18"/>
                  <w:szCs w:val="18"/>
                  <w:lang w:val="sv-SE" w:eastAsia="ja-JP"/>
                </w:rPr>
                <w:t>_n260(2O)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642" w:author=" " w:date="2019-05-27T04:43:00Z"/>
                <w:rFonts w:ascii="Arial" w:hAnsi="Arial" w:cs="Arial"/>
                <w:sz w:val="18"/>
                <w:szCs w:val="18"/>
              </w:rPr>
            </w:pPr>
            <w:ins w:id="1064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644" w:author=" " w:date="2019-05-27T04:43:00Z"/>
                <w:rFonts w:ascii="Arial" w:hAnsi="Arial" w:cs="Arial"/>
                <w:sz w:val="18"/>
                <w:szCs w:val="18"/>
              </w:rPr>
            </w:pPr>
            <w:ins w:id="1064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646" w:author=" " w:date="2019-05-27T04:43:00Z"/>
                <w:rFonts w:cs="Arial"/>
                <w:szCs w:val="18"/>
              </w:rPr>
            </w:pPr>
            <w:ins w:id="10647"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48" w:author=" " w:date="2019-05-27T04:43:00Z"/>
                <w:rFonts w:ascii="Arial" w:hAnsi="Arial" w:cs="Arial"/>
                <w:sz w:val="18"/>
                <w:szCs w:val="18"/>
              </w:rPr>
            </w:pPr>
            <w:ins w:id="10649"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50" w:author=" " w:date="2019-05-27T04:43:00Z"/>
                <w:rFonts w:ascii="Arial" w:hAnsi="Arial" w:cs="Arial"/>
                <w:sz w:val="18"/>
                <w:szCs w:val="18"/>
              </w:rPr>
            </w:pPr>
            <w:ins w:id="1065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52" w:author=" " w:date="2019-05-27T04:43:00Z"/>
                <w:rFonts w:ascii="Arial" w:hAnsi="Arial" w:cs="Arial"/>
                <w:sz w:val="18"/>
                <w:szCs w:val="18"/>
              </w:rPr>
            </w:pPr>
            <w:ins w:id="10653" w:author=" " w:date="2019-05-27T04:43:00Z">
              <w:r w:rsidRPr="00340831">
                <w:rPr>
                  <w:rFonts w:ascii="Arial" w:hAnsi="Arial" w:cs="Arial"/>
                  <w:sz w:val="18"/>
                  <w:szCs w:val="18"/>
                </w:rPr>
                <w:t>None</w:t>
              </w:r>
            </w:ins>
          </w:p>
        </w:tc>
      </w:tr>
      <w:tr w:rsidR="007B2B12" w:rsidRPr="00340831" w:rsidTr="004C693F">
        <w:trPr>
          <w:gridAfter w:val="1"/>
          <w:wAfter w:w="12" w:type="pct"/>
          <w:cantSplit/>
          <w:ins w:id="1065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655" w:author=" " w:date="2019-05-27T04:43:00Z"/>
                <w:rFonts w:ascii="Arial" w:eastAsia="SimSun" w:hAnsi="Arial" w:cs="Arial"/>
                <w:sz w:val="18"/>
                <w:szCs w:val="18"/>
                <w:lang w:eastAsia="zh-CN"/>
              </w:rPr>
            </w:pPr>
            <w:ins w:id="10656" w:author=" " w:date="2019-05-27T04:43:00Z">
              <w:r w:rsidRPr="00340831">
                <w:rPr>
                  <w:rFonts w:ascii="Arial" w:hAnsi="Arial" w:cs="Arial"/>
                  <w:sz w:val="18"/>
                  <w:szCs w:val="18"/>
                  <w:lang w:val="x-none" w:eastAsia="ja-JP"/>
                </w:rPr>
                <w:t>DC_2A</w:t>
              </w:r>
              <w:r w:rsidRPr="00340831">
                <w:rPr>
                  <w:rFonts w:ascii="Arial" w:hAnsi="Arial" w:cs="Arial"/>
                  <w:sz w:val="18"/>
                  <w:szCs w:val="18"/>
                  <w:lang w:val="sv-SE" w:eastAsia="ja-JP"/>
                </w:rPr>
                <w:t>_n260(3O)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657" w:author=" " w:date="2019-05-27T04:43:00Z"/>
                <w:rFonts w:ascii="Arial" w:hAnsi="Arial" w:cs="Arial"/>
                <w:sz w:val="18"/>
                <w:szCs w:val="18"/>
              </w:rPr>
            </w:pPr>
            <w:ins w:id="1065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659" w:author=" " w:date="2019-05-27T04:43:00Z"/>
                <w:rFonts w:ascii="Arial" w:hAnsi="Arial" w:cs="Arial"/>
                <w:sz w:val="18"/>
                <w:szCs w:val="18"/>
              </w:rPr>
            </w:pPr>
            <w:ins w:id="1066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661" w:author=" " w:date="2019-05-27T04:43:00Z"/>
                <w:rFonts w:cs="Arial"/>
                <w:szCs w:val="18"/>
              </w:rPr>
            </w:pPr>
            <w:ins w:id="10662"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63" w:author=" " w:date="2019-05-27T04:43:00Z"/>
                <w:rFonts w:ascii="Arial" w:hAnsi="Arial" w:cs="Arial"/>
                <w:sz w:val="18"/>
                <w:szCs w:val="18"/>
              </w:rPr>
            </w:pPr>
            <w:ins w:id="10664"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65" w:author=" " w:date="2019-05-27T04:43:00Z"/>
                <w:rFonts w:ascii="Arial" w:hAnsi="Arial" w:cs="Arial"/>
                <w:sz w:val="18"/>
                <w:szCs w:val="18"/>
              </w:rPr>
            </w:pPr>
            <w:ins w:id="1066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67" w:author=" " w:date="2019-05-27T04:43:00Z"/>
                <w:rFonts w:ascii="Arial" w:hAnsi="Arial" w:cs="Arial"/>
                <w:sz w:val="18"/>
                <w:szCs w:val="18"/>
              </w:rPr>
            </w:pPr>
            <w:ins w:id="10668" w:author=" " w:date="2019-05-27T04:43:00Z">
              <w:r w:rsidRPr="00340831">
                <w:rPr>
                  <w:rFonts w:ascii="Arial" w:hAnsi="Arial" w:cs="Arial"/>
                  <w:sz w:val="18"/>
                  <w:szCs w:val="18"/>
                </w:rPr>
                <w:t>None</w:t>
              </w:r>
            </w:ins>
          </w:p>
        </w:tc>
      </w:tr>
      <w:tr w:rsidR="007B2B12" w:rsidRPr="00340831" w:rsidTr="004C693F">
        <w:trPr>
          <w:gridAfter w:val="1"/>
          <w:wAfter w:w="12" w:type="pct"/>
          <w:cantSplit/>
          <w:ins w:id="1066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670" w:author=" " w:date="2019-05-27T04:43:00Z"/>
                <w:rFonts w:ascii="Arial" w:eastAsia="SimSun" w:hAnsi="Arial" w:cs="Arial"/>
                <w:sz w:val="18"/>
                <w:szCs w:val="18"/>
                <w:lang w:eastAsia="zh-CN"/>
              </w:rPr>
            </w:pPr>
            <w:ins w:id="10671" w:author=" " w:date="2019-05-27T04:43:00Z">
              <w:r w:rsidRPr="00340831">
                <w:rPr>
                  <w:rFonts w:ascii="Arial" w:hAnsi="Arial" w:cs="Arial"/>
                  <w:sz w:val="18"/>
                  <w:szCs w:val="18"/>
                  <w:lang w:val="x-none" w:eastAsia="ja-JP"/>
                </w:rPr>
                <w:t>DC_2A</w:t>
              </w:r>
              <w:r w:rsidRPr="00340831">
                <w:rPr>
                  <w:rFonts w:ascii="Arial" w:hAnsi="Arial" w:cs="Arial"/>
                  <w:sz w:val="18"/>
                  <w:szCs w:val="18"/>
                  <w:lang w:val="sv-SE" w:eastAsia="ja-JP"/>
                </w:rPr>
                <w:t>_n260(4O)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672" w:author=" " w:date="2019-05-27T04:43:00Z"/>
                <w:rFonts w:ascii="Arial" w:hAnsi="Arial" w:cs="Arial"/>
                <w:sz w:val="18"/>
                <w:szCs w:val="18"/>
              </w:rPr>
            </w:pPr>
            <w:ins w:id="1067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674" w:author=" " w:date="2019-05-27T04:43:00Z"/>
                <w:rFonts w:ascii="Arial" w:hAnsi="Arial" w:cs="Arial"/>
                <w:sz w:val="18"/>
                <w:szCs w:val="18"/>
              </w:rPr>
            </w:pPr>
            <w:ins w:id="1067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676" w:author=" " w:date="2019-05-27T04:43:00Z"/>
                <w:rFonts w:cs="Arial"/>
                <w:szCs w:val="18"/>
              </w:rPr>
            </w:pPr>
            <w:ins w:id="10677"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78" w:author=" " w:date="2019-05-27T04:43:00Z"/>
                <w:rFonts w:ascii="Arial" w:hAnsi="Arial" w:cs="Arial"/>
                <w:sz w:val="18"/>
                <w:szCs w:val="18"/>
              </w:rPr>
            </w:pPr>
            <w:ins w:id="10679"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80" w:author=" " w:date="2019-05-27T04:43:00Z"/>
                <w:rFonts w:ascii="Arial" w:hAnsi="Arial" w:cs="Arial"/>
                <w:sz w:val="18"/>
                <w:szCs w:val="18"/>
              </w:rPr>
            </w:pPr>
            <w:ins w:id="1068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82" w:author=" " w:date="2019-05-27T04:43:00Z"/>
                <w:rFonts w:ascii="Arial" w:hAnsi="Arial" w:cs="Arial"/>
                <w:sz w:val="18"/>
                <w:szCs w:val="18"/>
              </w:rPr>
            </w:pPr>
            <w:ins w:id="10683" w:author=" " w:date="2019-05-27T04:43:00Z">
              <w:r w:rsidRPr="00340831">
                <w:rPr>
                  <w:rFonts w:ascii="Arial" w:hAnsi="Arial" w:cs="Arial"/>
                  <w:sz w:val="18"/>
                  <w:szCs w:val="18"/>
                </w:rPr>
                <w:t>None</w:t>
              </w:r>
            </w:ins>
          </w:p>
        </w:tc>
      </w:tr>
      <w:tr w:rsidR="007B2B12" w:rsidRPr="00340831" w:rsidTr="004C693F">
        <w:trPr>
          <w:gridAfter w:val="1"/>
          <w:wAfter w:w="12" w:type="pct"/>
          <w:cantSplit/>
          <w:ins w:id="1068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685" w:author=" " w:date="2019-05-27T04:43:00Z"/>
                <w:rFonts w:ascii="Arial" w:hAnsi="Arial" w:cs="Arial"/>
                <w:sz w:val="18"/>
                <w:szCs w:val="18"/>
                <w:lang w:val="x-none" w:eastAsia="ja-JP"/>
              </w:rPr>
            </w:pPr>
            <w:ins w:id="10686" w:author=" " w:date="2019-05-27T04:43:00Z">
              <w:r w:rsidRPr="00340831">
                <w:rPr>
                  <w:rFonts w:ascii="Arial" w:hAnsi="Arial" w:cs="Arial"/>
                  <w:color w:val="000000"/>
                  <w:sz w:val="18"/>
                  <w:szCs w:val="18"/>
                  <w:lang w:val="en-US"/>
                </w:rPr>
                <w:t>DC_2A_n260(2A)_UL_2A_n260A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687" w:author=" " w:date="2019-05-27T04:43:00Z"/>
                <w:rFonts w:ascii="Arial" w:hAnsi="Arial" w:cs="Arial"/>
                <w:sz w:val="18"/>
                <w:szCs w:val="18"/>
              </w:rPr>
            </w:pPr>
            <w:ins w:id="10688"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89" w:author=" " w:date="2019-05-27T04:43:00Z"/>
                <w:rFonts w:ascii="Arial" w:hAnsi="Arial" w:cs="Arial"/>
                <w:sz w:val="18"/>
                <w:szCs w:val="18"/>
              </w:rPr>
            </w:pPr>
            <w:ins w:id="1069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691" w:author=" " w:date="2019-05-27T04:43:00Z"/>
                <w:rFonts w:cs="Arial"/>
                <w:szCs w:val="18"/>
              </w:rPr>
            </w:pPr>
            <w:ins w:id="10692"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93" w:author=" " w:date="2019-05-27T04:43:00Z"/>
                <w:rFonts w:ascii="Arial" w:hAnsi="Arial" w:cs="Arial"/>
                <w:sz w:val="18"/>
                <w:szCs w:val="18"/>
              </w:rPr>
            </w:pPr>
            <w:ins w:id="10694"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95" w:author=" " w:date="2019-05-27T04:43:00Z"/>
                <w:rFonts w:ascii="Arial" w:hAnsi="Arial" w:cs="Arial"/>
                <w:sz w:val="18"/>
                <w:szCs w:val="18"/>
              </w:rPr>
            </w:pPr>
            <w:ins w:id="1069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97" w:author=" " w:date="2019-05-27T04:43:00Z"/>
                <w:rFonts w:ascii="Arial" w:hAnsi="Arial" w:cs="Arial"/>
                <w:sz w:val="18"/>
                <w:szCs w:val="18"/>
              </w:rPr>
            </w:pPr>
            <w:ins w:id="10698" w:author=" " w:date="2019-05-27T04:43:00Z">
              <w:r w:rsidRPr="00340831">
                <w:rPr>
                  <w:rFonts w:ascii="Arial" w:hAnsi="Arial" w:cs="Arial"/>
                  <w:sz w:val="18"/>
                  <w:szCs w:val="18"/>
                </w:rPr>
                <w:t>None</w:t>
              </w:r>
            </w:ins>
          </w:p>
        </w:tc>
      </w:tr>
      <w:tr w:rsidR="007B2B12" w:rsidRPr="00340831" w:rsidTr="004C693F">
        <w:trPr>
          <w:gridAfter w:val="1"/>
          <w:wAfter w:w="12" w:type="pct"/>
          <w:cantSplit/>
          <w:ins w:id="1069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700" w:author=" " w:date="2019-05-27T04:43:00Z"/>
                <w:rFonts w:ascii="Arial" w:hAnsi="Arial" w:cs="Arial"/>
                <w:sz w:val="18"/>
                <w:szCs w:val="18"/>
                <w:lang w:val="x-none" w:eastAsia="ja-JP"/>
              </w:rPr>
            </w:pPr>
            <w:ins w:id="10701" w:author=" " w:date="2019-05-27T04:43:00Z">
              <w:r w:rsidRPr="00340831">
                <w:rPr>
                  <w:rFonts w:ascii="Arial" w:hAnsi="Arial" w:cs="Arial"/>
                  <w:color w:val="000000"/>
                  <w:sz w:val="18"/>
                  <w:szCs w:val="18"/>
                  <w:lang w:val="en-US"/>
                </w:rPr>
                <w:t>DC_2A_</w:t>
              </w:r>
              <w:r w:rsidRPr="00340831">
                <w:rPr>
                  <w:rFonts w:ascii="Arial" w:hAnsi="Arial" w:cs="Arial"/>
                  <w:bCs/>
                  <w:color w:val="000000"/>
                  <w:sz w:val="18"/>
                  <w:szCs w:val="18"/>
                  <w:lang w:val="en-US"/>
                </w:rPr>
                <w:t>n260(6A)_UL_2A_n</w:t>
              </w:r>
              <w:r w:rsidRPr="00340831">
                <w:rPr>
                  <w:rFonts w:ascii="Arial" w:hAnsi="Arial" w:cs="Arial"/>
                  <w:color w:val="000000"/>
                  <w:sz w:val="18"/>
                  <w:szCs w:val="18"/>
                  <w:lang w:val="en-US"/>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702" w:author=" " w:date="2019-05-27T04:43:00Z"/>
                <w:rFonts w:ascii="Arial" w:hAnsi="Arial" w:cs="Arial"/>
                <w:sz w:val="18"/>
                <w:szCs w:val="18"/>
              </w:rPr>
            </w:pPr>
            <w:ins w:id="10703"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04" w:author=" " w:date="2019-05-27T04:43:00Z"/>
                <w:rFonts w:ascii="Arial" w:hAnsi="Arial" w:cs="Arial"/>
                <w:sz w:val="18"/>
                <w:szCs w:val="18"/>
              </w:rPr>
            </w:pPr>
            <w:ins w:id="1070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706" w:author=" " w:date="2019-05-27T04:43:00Z"/>
                <w:rFonts w:cs="Arial"/>
                <w:szCs w:val="18"/>
              </w:rPr>
            </w:pPr>
            <w:ins w:id="10707"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08" w:author=" " w:date="2019-05-27T04:43:00Z"/>
                <w:rFonts w:ascii="Arial" w:hAnsi="Arial" w:cs="Arial"/>
                <w:sz w:val="18"/>
                <w:szCs w:val="18"/>
              </w:rPr>
            </w:pPr>
            <w:ins w:id="10709"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10" w:author=" " w:date="2019-05-27T04:43:00Z"/>
                <w:rFonts w:ascii="Arial" w:hAnsi="Arial" w:cs="Arial"/>
                <w:sz w:val="18"/>
                <w:szCs w:val="18"/>
              </w:rPr>
            </w:pPr>
            <w:ins w:id="1071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12" w:author=" " w:date="2019-05-27T04:43:00Z"/>
                <w:rFonts w:ascii="Arial" w:hAnsi="Arial" w:cs="Arial"/>
                <w:sz w:val="18"/>
                <w:szCs w:val="18"/>
              </w:rPr>
            </w:pPr>
            <w:ins w:id="10713" w:author=" " w:date="2019-05-27T04:43:00Z">
              <w:r w:rsidRPr="00340831">
                <w:rPr>
                  <w:rFonts w:ascii="Arial" w:hAnsi="Arial" w:cs="Arial"/>
                  <w:sz w:val="18"/>
                  <w:szCs w:val="18"/>
                </w:rPr>
                <w:t>None</w:t>
              </w:r>
            </w:ins>
          </w:p>
        </w:tc>
      </w:tr>
      <w:tr w:rsidR="007B2B12" w:rsidRPr="00340831" w:rsidTr="004C693F">
        <w:trPr>
          <w:gridAfter w:val="1"/>
          <w:wAfter w:w="12" w:type="pct"/>
          <w:cantSplit/>
          <w:ins w:id="1071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715" w:author=" " w:date="2019-05-27T04:43:00Z"/>
                <w:rFonts w:ascii="Arial" w:hAnsi="Arial" w:cs="Arial"/>
                <w:sz w:val="18"/>
                <w:szCs w:val="18"/>
                <w:lang w:val="x-none" w:eastAsia="ja-JP"/>
              </w:rPr>
            </w:pPr>
            <w:ins w:id="10716" w:author=" " w:date="2019-05-27T04:43:00Z">
              <w:r w:rsidRPr="00340831">
                <w:rPr>
                  <w:rFonts w:ascii="Arial" w:hAnsi="Arial" w:cs="Arial"/>
                  <w:color w:val="000000"/>
                  <w:sz w:val="18"/>
                  <w:szCs w:val="18"/>
                  <w:lang w:val="en-US"/>
                </w:rPr>
                <w:t>DC_2A_</w:t>
              </w:r>
              <w:r w:rsidRPr="00340831">
                <w:rPr>
                  <w:rFonts w:ascii="Arial" w:hAnsi="Arial" w:cs="Arial"/>
                  <w:bCs/>
                  <w:color w:val="000000"/>
                  <w:sz w:val="18"/>
                  <w:szCs w:val="18"/>
                  <w:lang w:val="en-US"/>
                </w:rPr>
                <w:t>n260(8A)_UL_2A_n</w:t>
              </w:r>
              <w:r w:rsidRPr="00340831">
                <w:rPr>
                  <w:rFonts w:ascii="Arial" w:hAnsi="Arial" w:cs="Arial"/>
                  <w:color w:val="000000"/>
                  <w:sz w:val="18"/>
                  <w:szCs w:val="18"/>
                  <w:lang w:val="en-US"/>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717" w:author=" " w:date="2019-05-27T04:43:00Z"/>
                <w:rFonts w:ascii="Arial" w:hAnsi="Arial" w:cs="Arial"/>
                <w:sz w:val="18"/>
                <w:szCs w:val="18"/>
              </w:rPr>
            </w:pPr>
            <w:ins w:id="10718"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19" w:author=" " w:date="2019-05-27T04:43:00Z"/>
                <w:rFonts w:ascii="Arial" w:hAnsi="Arial" w:cs="Arial"/>
                <w:sz w:val="18"/>
                <w:szCs w:val="18"/>
              </w:rPr>
            </w:pPr>
            <w:ins w:id="1072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721" w:author=" " w:date="2019-05-27T04:43:00Z"/>
                <w:rFonts w:cs="Arial"/>
                <w:szCs w:val="18"/>
              </w:rPr>
            </w:pPr>
            <w:ins w:id="10722"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23" w:author=" " w:date="2019-05-27T04:43:00Z"/>
                <w:rFonts w:ascii="Arial" w:hAnsi="Arial" w:cs="Arial"/>
                <w:sz w:val="18"/>
                <w:szCs w:val="18"/>
              </w:rPr>
            </w:pPr>
            <w:ins w:id="10724"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25" w:author=" " w:date="2019-05-27T04:43:00Z"/>
                <w:rFonts w:ascii="Arial" w:hAnsi="Arial" w:cs="Arial"/>
                <w:sz w:val="18"/>
                <w:szCs w:val="18"/>
              </w:rPr>
            </w:pPr>
            <w:ins w:id="1072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27" w:author=" " w:date="2019-05-27T04:43:00Z"/>
                <w:rFonts w:ascii="Arial" w:hAnsi="Arial" w:cs="Arial"/>
                <w:sz w:val="18"/>
                <w:szCs w:val="18"/>
              </w:rPr>
            </w:pPr>
            <w:ins w:id="10728" w:author=" " w:date="2019-05-27T04:43:00Z">
              <w:r w:rsidRPr="00340831">
                <w:rPr>
                  <w:rFonts w:ascii="Arial" w:hAnsi="Arial" w:cs="Arial"/>
                  <w:sz w:val="18"/>
                  <w:szCs w:val="18"/>
                </w:rPr>
                <w:t>None</w:t>
              </w:r>
            </w:ins>
          </w:p>
        </w:tc>
      </w:tr>
      <w:tr w:rsidR="007B2B12" w:rsidRPr="00340831" w:rsidTr="004C693F">
        <w:trPr>
          <w:gridAfter w:val="1"/>
          <w:wAfter w:w="12" w:type="pct"/>
          <w:cantSplit/>
          <w:ins w:id="1072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730" w:author=" " w:date="2019-05-27T04:43:00Z"/>
                <w:rFonts w:ascii="Arial" w:hAnsi="Arial" w:cs="Arial"/>
                <w:sz w:val="18"/>
                <w:szCs w:val="18"/>
                <w:lang w:val="x-none" w:eastAsia="ja-JP"/>
              </w:rPr>
            </w:pPr>
            <w:ins w:id="10731" w:author=" " w:date="2019-05-27T04:43:00Z">
              <w:r w:rsidRPr="00340831">
                <w:rPr>
                  <w:rFonts w:ascii="Arial" w:hAnsi="Arial" w:cs="Arial"/>
                  <w:color w:val="000000"/>
                  <w:sz w:val="18"/>
                  <w:szCs w:val="18"/>
                  <w:lang w:val="en-US"/>
                </w:rPr>
                <w:t>DC_2A_n260G_UL_2A_n260G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732" w:author=" " w:date="2019-05-27T04:43:00Z"/>
                <w:rFonts w:ascii="Arial" w:hAnsi="Arial" w:cs="Arial"/>
                <w:sz w:val="18"/>
                <w:szCs w:val="18"/>
              </w:rPr>
            </w:pPr>
            <w:ins w:id="10733"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34" w:author=" " w:date="2019-05-27T04:43:00Z"/>
                <w:rFonts w:ascii="Arial" w:hAnsi="Arial" w:cs="Arial"/>
                <w:sz w:val="18"/>
                <w:szCs w:val="18"/>
              </w:rPr>
            </w:pPr>
            <w:ins w:id="1073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36"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37" w:author=" " w:date="2019-05-27T04:43:00Z"/>
                <w:rFonts w:ascii="Arial" w:hAnsi="Arial" w:cs="Arial"/>
                <w:sz w:val="18"/>
                <w:szCs w:val="18"/>
              </w:rPr>
            </w:pPr>
            <w:ins w:id="10738"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39" w:author=" " w:date="2019-05-27T04:43:00Z"/>
                <w:rFonts w:ascii="Arial" w:hAnsi="Arial" w:cs="Arial"/>
                <w:sz w:val="18"/>
                <w:szCs w:val="18"/>
              </w:rPr>
            </w:pPr>
            <w:ins w:id="10740"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41" w:author=" " w:date="2019-05-27T04:43:00Z"/>
                <w:rFonts w:ascii="Arial" w:hAnsi="Arial" w:cs="Arial"/>
                <w:sz w:val="18"/>
                <w:szCs w:val="18"/>
              </w:rPr>
            </w:pPr>
            <w:ins w:id="10742"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074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744" w:author=" " w:date="2019-05-27T04:43:00Z"/>
                <w:rFonts w:ascii="Arial" w:hAnsi="Arial" w:cs="Arial"/>
                <w:sz w:val="18"/>
                <w:szCs w:val="18"/>
                <w:lang w:val="x-none" w:eastAsia="ja-JP"/>
              </w:rPr>
            </w:pPr>
            <w:ins w:id="10745" w:author=" " w:date="2019-05-27T04:43:00Z">
              <w:r w:rsidRPr="00340831">
                <w:rPr>
                  <w:rFonts w:ascii="Arial" w:hAnsi="Arial" w:cs="Arial"/>
                  <w:color w:val="000000"/>
                  <w:sz w:val="18"/>
                  <w:szCs w:val="18"/>
                  <w:lang w:val="en-US"/>
                </w:rPr>
                <w:t>DC_2A_n260(A-G)_UL_2A_n260A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746" w:author=" " w:date="2019-05-27T04:43:00Z"/>
                <w:rFonts w:ascii="Arial" w:hAnsi="Arial" w:cs="Arial"/>
                <w:sz w:val="18"/>
                <w:szCs w:val="18"/>
              </w:rPr>
            </w:pPr>
            <w:ins w:id="10747"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48" w:author=" " w:date="2019-05-27T04:43:00Z"/>
                <w:rFonts w:ascii="Arial" w:hAnsi="Arial" w:cs="Arial"/>
                <w:sz w:val="18"/>
                <w:szCs w:val="18"/>
              </w:rPr>
            </w:pPr>
            <w:ins w:id="1074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50"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51" w:author=" " w:date="2019-05-27T04:43:00Z"/>
                <w:rFonts w:ascii="Arial" w:hAnsi="Arial" w:cs="Arial"/>
                <w:sz w:val="18"/>
                <w:szCs w:val="18"/>
              </w:rPr>
            </w:pPr>
            <w:ins w:id="10752"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53" w:author=" " w:date="2019-05-27T04:43:00Z"/>
                <w:rFonts w:ascii="Arial" w:hAnsi="Arial" w:cs="Arial"/>
                <w:sz w:val="18"/>
                <w:szCs w:val="18"/>
              </w:rPr>
            </w:pPr>
            <w:ins w:id="10754"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55" w:author=" " w:date="2019-05-27T04:43:00Z"/>
                <w:rFonts w:ascii="Arial" w:hAnsi="Arial" w:cs="Arial"/>
                <w:sz w:val="18"/>
                <w:szCs w:val="18"/>
              </w:rPr>
            </w:pPr>
            <w:ins w:id="10756"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075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758" w:author=" " w:date="2019-05-27T04:43:00Z"/>
                <w:rFonts w:ascii="Arial" w:hAnsi="Arial" w:cs="Arial"/>
                <w:sz w:val="18"/>
                <w:szCs w:val="18"/>
                <w:lang w:val="x-none" w:eastAsia="ja-JP"/>
              </w:rPr>
            </w:pPr>
            <w:ins w:id="10759" w:author=" " w:date="2019-05-27T04:43:00Z">
              <w:r w:rsidRPr="00340831">
                <w:rPr>
                  <w:rFonts w:ascii="Arial" w:hAnsi="Arial" w:cs="Arial"/>
                  <w:color w:val="000000"/>
                  <w:sz w:val="18"/>
                  <w:szCs w:val="18"/>
                  <w:lang w:val="en-US"/>
                </w:rPr>
                <w:t>DC_2A_n260(A-G)_UL_2A_n260G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760" w:author=" " w:date="2019-05-27T04:43:00Z"/>
                <w:rFonts w:ascii="Arial" w:hAnsi="Arial" w:cs="Arial"/>
                <w:sz w:val="18"/>
                <w:szCs w:val="18"/>
              </w:rPr>
            </w:pPr>
            <w:ins w:id="10761"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62" w:author=" " w:date="2019-05-27T04:43:00Z"/>
                <w:rFonts w:ascii="Arial" w:hAnsi="Arial" w:cs="Arial"/>
                <w:sz w:val="18"/>
                <w:szCs w:val="18"/>
              </w:rPr>
            </w:pPr>
            <w:ins w:id="10763"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64"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65" w:author=" " w:date="2019-05-27T04:43:00Z"/>
                <w:rFonts w:ascii="Arial" w:hAnsi="Arial" w:cs="Arial"/>
                <w:sz w:val="18"/>
                <w:szCs w:val="18"/>
              </w:rPr>
            </w:pPr>
            <w:ins w:id="10766"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67" w:author=" " w:date="2019-05-27T04:43:00Z"/>
                <w:rFonts w:ascii="Arial" w:hAnsi="Arial" w:cs="Arial"/>
                <w:sz w:val="18"/>
                <w:szCs w:val="18"/>
              </w:rPr>
            </w:pPr>
            <w:ins w:id="10768"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69" w:author=" " w:date="2019-05-27T04:43:00Z"/>
                <w:rFonts w:ascii="Arial" w:hAnsi="Arial" w:cs="Arial"/>
                <w:sz w:val="18"/>
                <w:szCs w:val="18"/>
              </w:rPr>
            </w:pPr>
            <w:ins w:id="10770"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077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772" w:author=" " w:date="2019-05-27T04:43:00Z"/>
                <w:rFonts w:ascii="Arial" w:hAnsi="Arial" w:cs="Arial"/>
                <w:sz w:val="18"/>
                <w:szCs w:val="18"/>
                <w:lang w:val="x-none" w:eastAsia="ja-JP"/>
              </w:rPr>
            </w:pPr>
            <w:ins w:id="10773" w:author=" " w:date="2019-05-27T04:43:00Z">
              <w:r w:rsidRPr="00340831">
                <w:rPr>
                  <w:rFonts w:ascii="Arial" w:hAnsi="Arial" w:cs="Arial"/>
                  <w:color w:val="000000"/>
                  <w:sz w:val="18"/>
                  <w:szCs w:val="18"/>
                  <w:lang w:val="en-US"/>
                </w:rPr>
                <w:t>DC_2A_</w:t>
              </w:r>
              <w:r w:rsidRPr="00340831">
                <w:rPr>
                  <w:rFonts w:ascii="Arial" w:hAnsi="Arial" w:cs="Arial"/>
                  <w:bCs/>
                  <w:color w:val="000000"/>
                  <w:sz w:val="18"/>
                  <w:szCs w:val="18"/>
                  <w:lang w:val="en-US"/>
                </w:rPr>
                <w:t>n260(2G)_UL_2A_n</w:t>
              </w:r>
              <w:r w:rsidRPr="00340831">
                <w:rPr>
                  <w:rFonts w:ascii="Arial" w:hAnsi="Arial" w:cs="Arial"/>
                  <w:color w:val="000000"/>
                  <w:sz w:val="18"/>
                  <w:szCs w:val="18"/>
                  <w:lang w:val="en-US"/>
                </w:rPr>
                <w:t>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774" w:author=" " w:date="2019-05-27T04:43:00Z"/>
                <w:rFonts w:ascii="Arial" w:hAnsi="Arial" w:cs="Arial"/>
                <w:sz w:val="18"/>
                <w:szCs w:val="18"/>
              </w:rPr>
            </w:pPr>
            <w:ins w:id="1077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76" w:author=" " w:date="2019-05-27T04:43:00Z"/>
                <w:rFonts w:ascii="Arial" w:hAnsi="Arial" w:cs="Arial"/>
                <w:sz w:val="18"/>
                <w:szCs w:val="18"/>
              </w:rPr>
            </w:pPr>
            <w:ins w:id="1077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78"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79" w:author=" " w:date="2019-05-27T04:43:00Z"/>
                <w:rFonts w:ascii="Arial" w:hAnsi="Arial" w:cs="Arial"/>
                <w:sz w:val="18"/>
                <w:szCs w:val="18"/>
              </w:rPr>
            </w:pPr>
            <w:ins w:id="10780"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81" w:author=" " w:date="2019-05-27T04:43:00Z"/>
                <w:rFonts w:ascii="Arial" w:hAnsi="Arial" w:cs="Arial"/>
                <w:sz w:val="18"/>
                <w:szCs w:val="18"/>
              </w:rPr>
            </w:pPr>
            <w:ins w:id="10782"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83" w:author=" " w:date="2019-05-27T04:43:00Z"/>
                <w:rFonts w:ascii="Arial" w:hAnsi="Arial" w:cs="Arial"/>
                <w:sz w:val="18"/>
                <w:szCs w:val="18"/>
              </w:rPr>
            </w:pPr>
            <w:ins w:id="10784"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078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786" w:author=" " w:date="2019-05-27T04:43:00Z"/>
                <w:rFonts w:ascii="Arial" w:hAnsi="Arial" w:cs="Arial"/>
                <w:sz w:val="18"/>
                <w:szCs w:val="18"/>
                <w:lang w:val="x-none" w:eastAsia="ja-JP"/>
              </w:rPr>
            </w:pPr>
            <w:ins w:id="10787" w:author=" " w:date="2019-05-27T04:43:00Z">
              <w:r w:rsidRPr="00340831">
                <w:rPr>
                  <w:rFonts w:ascii="Arial" w:hAnsi="Arial" w:cs="Arial"/>
                  <w:color w:val="000000"/>
                  <w:sz w:val="18"/>
                  <w:szCs w:val="18"/>
                  <w:lang w:val="en-US"/>
                </w:rPr>
                <w:t>DC_2A_n260(2A-2G)_UL_2A_n260A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788" w:author=" " w:date="2019-05-27T04:43:00Z"/>
                <w:rFonts w:ascii="Arial" w:hAnsi="Arial" w:cs="Arial"/>
                <w:sz w:val="18"/>
                <w:szCs w:val="18"/>
              </w:rPr>
            </w:pPr>
            <w:ins w:id="10789"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90" w:author=" " w:date="2019-05-27T04:43:00Z"/>
                <w:rFonts w:ascii="Arial" w:hAnsi="Arial" w:cs="Arial"/>
                <w:sz w:val="18"/>
                <w:szCs w:val="18"/>
              </w:rPr>
            </w:pPr>
            <w:ins w:id="1079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92"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93" w:author=" " w:date="2019-05-27T04:43:00Z"/>
                <w:rFonts w:ascii="Arial" w:hAnsi="Arial" w:cs="Arial"/>
                <w:sz w:val="18"/>
                <w:szCs w:val="18"/>
              </w:rPr>
            </w:pPr>
            <w:ins w:id="10794"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95" w:author=" " w:date="2019-05-27T04:43:00Z"/>
                <w:rFonts w:ascii="Arial" w:hAnsi="Arial" w:cs="Arial"/>
                <w:sz w:val="18"/>
                <w:szCs w:val="18"/>
              </w:rPr>
            </w:pPr>
            <w:ins w:id="10796"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97" w:author=" " w:date="2019-05-27T04:43:00Z"/>
                <w:rFonts w:ascii="Arial" w:hAnsi="Arial" w:cs="Arial"/>
                <w:sz w:val="18"/>
                <w:szCs w:val="18"/>
              </w:rPr>
            </w:pPr>
            <w:ins w:id="10798"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079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800" w:author=" " w:date="2019-05-27T04:43:00Z"/>
                <w:rFonts w:ascii="Arial" w:hAnsi="Arial" w:cs="Arial"/>
                <w:sz w:val="18"/>
                <w:szCs w:val="18"/>
                <w:lang w:val="x-none" w:eastAsia="ja-JP"/>
              </w:rPr>
            </w:pPr>
            <w:ins w:id="10801" w:author=" " w:date="2019-05-27T04:43:00Z">
              <w:r w:rsidRPr="00340831">
                <w:rPr>
                  <w:rFonts w:ascii="Arial" w:hAnsi="Arial" w:cs="Arial"/>
                  <w:color w:val="000000"/>
                  <w:sz w:val="18"/>
                  <w:szCs w:val="18"/>
                  <w:lang w:val="en-US"/>
                </w:rPr>
                <w:t>DC_2A_n260(2A-2G)_UL_2A_n260G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802" w:author=" " w:date="2019-05-27T04:43:00Z"/>
                <w:rFonts w:ascii="Arial" w:hAnsi="Arial" w:cs="Arial"/>
                <w:sz w:val="18"/>
                <w:szCs w:val="18"/>
              </w:rPr>
            </w:pPr>
            <w:ins w:id="10803"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04" w:author=" " w:date="2019-05-27T04:43:00Z"/>
                <w:rFonts w:ascii="Arial" w:hAnsi="Arial" w:cs="Arial"/>
                <w:sz w:val="18"/>
                <w:szCs w:val="18"/>
              </w:rPr>
            </w:pPr>
            <w:ins w:id="1080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06"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07" w:author=" " w:date="2019-05-27T04:43:00Z"/>
                <w:rFonts w:ascii="Arial" w:hAnsi="Arial" w:cs="Arial"/>
                <w:sz w:val="18"/>
                <w:szCs w:val="18"/>
              </w:rPr>
            </w:pPr>
            <w:ins w:id="10808"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09" w:author=" " w:date="2019-05-27T04:43:00Z"/>
                <w:rFonts w:ascii="Arial" w:hAnsi="Arial" w:cs="Arial"/>
                <w:sz w:val="18"/>
                <w:szCs w:val="18"/>
              </w:rPr>
            </w:pPr>
            <w:ins w:id="10810"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11" w:author=" " w:date="2019-05-27T04:43:00Z"/>
                <w:rFonts w:ascii="Arial" w:hAnsi="Arial" w:cs="Arial"/>
                <w:sz w:val="18"/>
                <w:szCs w:val="18"/>
              </w:rPr>
            </w:pPr>
            <w:ins w:id="10812"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081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814" w:author=" " w:date="2019-05-27T04:43:00Z"/>
                <w:rFonts w:ascii="Arial" w:hAnsi="Arial" w:cs="Arial"/>
                <w:sz w:val="18"/>
                <w:szCs w:val="18"/>
                <w:lang w:val="x-none" w:eastAsia="ja-JP"/>
              </w:rPr>
            </w:pPr>
            <w:ins w:id="10815" w:author=" " w:date="2019-05-27T04:43:00Z">
              <w:r w:rsidRPr="00340831">
                <w:rPr>
                  <w:rFonts w:ascii="Arial" w:hAnsi="Arial" w:cs="Arial"/>
                  <w:color w:val="000000"/>
                  <w:sz w:val="18"/>
                  <w:szCs w:val="18"/>
                  <w:lang w:val="en-US"/>
                </w:rPr>
                <w:t>DC_2A_n260H_UL_2A_n260A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816" w:author=" " w:date="2019-05-27T04:43:00Z"/>
                <w:rFonts w:ascii="Arial" w:hAnsi="Arial" w:cs="Arial"/>
                <w:sz w:val="18"/>
                <w:szCs w:val="18"/>
              </w:rPr>
            </w:pPr>
            <w:ins w:id="10817"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18" w:author=" " w:date="2019-05-27T04:43:00Z"/>
                <w:rFonts w:ascii="Arial" w:hAnsi="Arial" w:cs="Arial"/>
                <w:sz w:val="18"/>
                <w:szCs w:val="18"/>
              </w:rPr>
            </w:pPr>
            <w:ins w:id="1081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820" w:author=" " w:date="2019-05-27T04:43:00Z"/>
                <w:rFonts w:cs="Arial"/>
                <w:szCs w:val="18"/>
              </w:rPr>
            </w:pPr>
            <w:ins w:id="10821"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0822" w:author=" " w:date="2019-05-27T04:43:00Z"/>
                <w:rFonts w:cs="Arial"/>
                <w:szCs w:val="18"/>
              </w:rPr>
            </w:pPr>
            <w:ins w:id="10823"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0824" w:author=" " w:date="2019-05-27T04:43:00Z"/>
                <w:rFonts w:cs="Arial"/>
                <w:szCs w:val="18"/>
              </w:rPr>
            </w:pPr>
            <w:ins w:id="10825"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26" w:author=" " w:date="2019-05-27T04:43:00Z"/>
                <w:rFonts w:ascii="Arial" w:hAnsi="Arial" w:cs="Arial"/>
                <w:sz w:val="18"/>
                <w:szCs w:val="18"/>
              </w:rPr>
            </w:pPr>
            <w:ins w:id="10827" w:author=" " w:date="2019-05-27T04:43:00Z">
              <w:r w:rsidRPr="00340831">
                <w:rPr>
                  <w:rFonts w:ascii="Arial" w:hAnsi="Arial" w:cs="Arial"/>
                  <w:sz w:val="18"/>
                  <w:szCs w:val="18"/>
                </w:rPr>
                <w:t>None</w:t>
              </w:r>
            </w:ins>
          </w:p>
        </w:tc>
      </w:tr>
      <w:tr w:rsidR="007B2B12" w:rsidRPr="00340831" w:rsidTr="004C693F">
        <w:trPr>
          <w:gridAfter w:val="1"/>
          <w:wAfter w:w="12" w:type="pct"/>
          <w:cantSplit/>
          <w:ins w:id="1082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829" w:author=" " w:date="2019-05-27T04:43:00Z"/>
                <w:rFonts w:ascii="Arial" w:hAnsi="Arial" w:cs="Arial"/>
                <w:sz w:val="18"/>
                <w:szCs w:val="18"/>
                <w:lang w:val="x-none" w:eastAsia="ja-JP"/>
              </w:rPr>
            </w:pPr>
            <w:ins w:id="10830" w:author=" " w:date="2019-05-27T04:43:00Z">
              <w:r w:rsidRPr="00340831">
                <w:rPr>
                  <w:rFonts w:ascii="Arial" w:hAnsi="Arial" w:cs="Arial"/>
                  <w:color w:val="000000"/>
                  <w:sz w:val="18"/>
                  <w:szCs w:val="18"/>
                  <w:lang w:val="en-US"/>
                </w:rPr>
                <w:t>DC_2A_n260H_UL_2A_n260G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831" w:author=" " w:date="2019-05-27T04:43:00Z"/>
                <w:rFonts w:ascii="Arial" w:hAnsi="Arial" w:cs="Arial"/>
                <w:sz w:val="18"/>
                <w:szCs w:val="18"/>
              </w:rPr>
            </w:pPr>
            <w:ins w:id="10832"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33" w:author=" " w:date="2019-05-27T04:43:00Z"/>
                <w:rFonts w:ascii="Arial" w:hAnsi="Arial" w:cs="Arial"/>
                <w:sz w:val="18"/>
                <w:szCs w:val="18"/>
              </w:rPr>
            </w:pPr>
            <w:ins w:id="1083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35"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36" w:author=" " w:date="2019-05-27T04:43:00Z"/>
                <w:rFonts w:ascii="Arial" w:hAnsi="Arial" w:cs="Arial"/>
                <w:sz w:val="18"/>
                <w:szCs w:val="18"/>
              </w:rPr>
            </w:pPr>
            <w:ins w:id="10837"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38" w:author=" " w:date="2019-05-27T04:43:00Z"/>
                <w:rFonts w:ascii="Arial" w:hAnsi="Arial" w:cs="Arial"/>
                <w:sz w:val="18"/>
                <w:szCs w:val="18"/>
              </w:rPr>
            </w:pPr>
            <w:ins w:id="10839"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40" w:author=" " w:date="2019-05-27T04:43:00Z"/>
                <w:rFonts w:ascii="Arial" w:hAnsi="Arial" w:cs="Arial"/>
                <w:sz w:val="18"/>
                <w:szCs w:val="18"/>
              </w:rPr>
            </w:pPr>
            <w:ins w:id="10841"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084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843" w:author=" " w:date="2019-05-27T04:43:00Z"/>
                <w:rFonts w:ascii="Arial" w:hAnsi="Arial" w:cs="Arial"/>
                <w:sz w:val="18"/>
                <w:szCs w:val="18"/>
                <w:lang w:val="x-none" w:eastAsia="ja-JP"/>
              </w:rPr>
            </w:pPr>
            <w:ins w:id="10844" w:author=" " w:date="2019-05-27T04:43:00Z">
              <w:r w:rsidRPr="00340831">
                <w:rPr>
                  <w:rFonts w:ascii="Arial" w:hAnsi="Arial" w:cs="Arial"/>
                  <w:color w:val="000000"/>
                  <w:sz w:val="18"/>
                  <w:szCs w:val="18"/>
                  <w:lang w:val="en-US"/>
                </w:rPr>
                <w:t>DC_2A_n260H_UL_2A_n260H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845" w:author=" " w:date="2019-05-27T04:43:00Z"/>
                <w:rFonts w:ascii="Arial" w:hAnsi="Arial" w:cs="Arial"/>
                <w:sz w:val="18"/>
                <w:szCs w:val="18"/>
              </w:rPr>
            </w:pPr>
            <w:ins w:id="10846"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47" w:author=" " w:date="2019-05-27T04:43:00Z"/>
                <w:rFonts w:ascii="Arial" w:hAnsi="Arial" w:cs="Arial"/>
                <w:sz w:val="18"/>
                <w:szCs w:val="18"/>
              </w:rPr>
            </w:pPr>
            <w:ins w:id="10848"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49"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50" w:author=" " w:date="2019-05-27T04:43:00Z"/>
                <w:rFonts w:ascii="Arial" w:hAnsi="Arial" w:cs="Arial"/>
                <w:sz w:val="18"/>
                <w:szCs w:val="18"/>
              </w:rPr>
            </w:pPr>
            <w:ins w:id="10851"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52" w:author=" " w:date="2019-05-27T04:43:00Z"/>
                <w:rFonts w:ascii="Arial" w:hAnsi="Arial" w:cs="Arial"/>
                <w:sz w:val="18"/>
                <w:szCs w:val="18"/>
              </w:rPr>
            </w:pPr>
            <w:ins w:id="10853"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54" w:author=" " w:date="2019-05-27T04:43:00Z"/>
                <w:rFonts w:ascii="Arial" w:hAnsi="Arial" w:cs="Arial"/>
                <w:sz w:val="18"/>
                <w:szCs w:val="18"/>
              </w:rPr>
            </w:pPr>
            <w:ins w:id="10855"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085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857" w:author=" " w:date="2019-05-27T04:43:00Z"/>
                <w:rFonts w:ascii="Arial" w:hAnsi="Arial" w:cs="Arial"/>
                <w:sz w:val="18"/>
                <w:szCs w:val="18"/>
                <w:lang w:val="x-none" w:eastAsia="ja-JP"/>
              </w:rPr>
            </w:pPr>
            <w:ins w:id="10858" w:author=" " w:date="2019-05-27T04:43:00Z">
              <w:r w:rsidRPr="00340831">
                <w:rPr>
                  <w:rFonts w:ascii="Arial" w:hAnsi="Arial" w:cs="Arial"/>
                  <w:color w:val="000000"/>
                  <w:sz w:val="18"/>
                  <w:szCs w:val="18"/>
                  <w:lang w:val="en-US"/>
                </w:rPr>
                <w:t>DC_2A_n260(2H)_UL_2A_n260A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859" w:author=" " w:date="2019-05-27T04:43:00Z"/>
                <w:rFonts w:ascii="Arial" w:hAnsi="Arial" w:cs="Arial"/>
                <w:sz w:val="18"/>
                <w:szCs w:val="18"/>
              </w:rPr>
            </w:pPr>
            <w:ins w:id="10860"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61" w:author=" " w:date="2019-05-27T04:43:00Z"/>
                <w:rFonts w:ascii="Arial" w:hAnsi="Arial" w:cs="Arial"/>
                <w:sz w:val="18"/>
                <w:szCs w:val="18"/>
              </w:rPr>
            </w:pPr>
            <w:ins w:id="1086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863" w:author=" " w:date="2019-05-27T04:43:00Z"/>
                <w:rFonts w:cs="Arial"/>
                <w:szCs w:val="18"/>
              </w:rPr>
            </w:pPr>
            <w:ins w:id="10864"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0865" w:author=" " w:date="2019-05-27T04:43:00Z"/>
                <w:rFonts w:cs="Arial"/>
                <w:szCs w:val="18"/>
              </w:rPr>
            </w:pPr>
            <w:ins w:id="1086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0867" w:author=" " w:date="2019-05-27T04:43:00Z"/>
                <w:rFonts w:cs="Arial"/>
                <w:szCs w:val="18"/>
              </w:rPr>
            </w:pPr>
            <w:ins w:id="1086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69" w:author=" " w:date="2019-05-27T04:43:00Z"/>
                <w:rFonts w:ascii="Arial" w:hAnsi="Arial" w:cs="Arial"/>
                <w:sz w:val="18"/>
                <w:szCs w:val="18"/>
              </w:rPr>
            </w:pPr>
            <w:ins w:id="10870" w:author=" " w:date="2019-05-27T04:43:00Z">
              <w:r w:rsidRPr="00340831">
                <w:rPr>
                  <w:rFonts w:ascii="Arial" w:hAnsi="Arial" w:cs="Arial"/>
                  <w:sz w:val="18"/>
                  <w:szCs w:val="18"/>
                </w:rPr>
                <w:t>None</w:t>
              </w:r>
            </w:ins>
          </w:p>
        </w:tc>
      </w:tr>
      <w:tr w:rsidR="007B2B12" w:rsidRPr="00340831" w:rsidTr="004C693F">
        <w:trPr>
          <w:gridAfter w:val="1"/>
          <w:wAfter w:w="12" w:type="pct"/>
          <w:cantSplit/>
          <w:ins w:id="1087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872" w:author=" " w:date="2019-05-27T04:43:00Z"/>
                <w:rFonts w:ascii="Arial" w:hAnsi="Arial" w:cs="Arial"/>
                <w:sz w:val="18"/>
                <w:szCs w:val="18"/>
                <w:lang w:val="x-none" w:eastAsia="ja-JP"/>
              </w:rPr>
            </w:pPr>
            <w:ins w:id="10873" w:author=" " w:date="2019-05-27T04:43:00Z">
              <w:r w:rsidRPr="00340831">
                <w:rPr>
                  <w:rFonts w:ascii="Arial" w:hAnsi="Arial" w:cs="Arial"/>
                  <w:color w:val="000000"/>
                  <w:sz w:val="18"/>
                  <w:szCs w:val="18"/>
                  <w:lang w:val="en-US"/>
                </w:rPr>
                <w:t>DC_2A_n260(2H)_UL_2A_n260G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874" w:author=" " w:date="2019-05-27T04:43:00Z"/>
                <w:rFonts w:ascii="Arial" w:hAnsi="Arial" w:cs="Arial"/>
                <w:sz w:val="18"/>
                <w:szCs w:val="18"/>
              </w:rPr>
            </w:pPr>
            <w:ins w:id="1087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76" w:author=" " w:date="2019-05-27T04:43:00Z"/>
                <w:rFonts w:ascii="Arial" w:hAnsi="Arial" w:cs="Arial"/>
                <w:sz w:val="18"/>
                <w:szCs w:val="18"/>
              </w:rPr>
            </w:pPr>
            <w:ins w:id="1087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78"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79" w:author=" " w:date="2019-05-27T04:43:00Z"/>
                <w:rFonts w:ascii="Arial" w:hAnsi="Arial" w:cs="Arial"/>
                <w:sz w:val="18"/>
                <w:szCs w:val="18"/>
              </w:rPr>
            </w:pPr>
            <w:ins w:id="10880"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81" w:author=" " w:date="2019-05-27T04:43:00Z"/>
                <w:rFonts w:ascii="Arial" w:hAnsi="Arial" w:cs="Arial"/>
                <w:sz w:val="18"/>
                <w:szCs w:val="18"/>
              </w:rPr>
            </w:pPr>
            <w:ins w:id="10882"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83" w:author=" " w:date="2019-05-27T04:43:00Z"/>
                <w:rFonts w:ascii="Arial" w:hAnsi="Arial" w:cs="Arial"/>
                <w:sz w:val="18"/>
                <w:szCs w:val="18"/>
              </w:rPr>
            </w:pPr>
            <w:ins w:id="10884"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088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886" w:author=" " w:date="2019-05-27T04:43:00Z"/>
                <w:rFonts w:ascii="Arial" w:hAnsi="Arial" w:cs="Arial"/>
                <w:sz w:val="18"/>
                <w:szCs w:val="18"/>
                <w:lang w:val="x-none" w:eastAsia="ja-JP"/>
              </w:rPr>
            </w:pPr>
            <w:ins w:id="10887" w:author=" " w:date="2019-05-27T04:43:00Z">
              <w:r w:rsidRPr="00340831">
                <w:rPr>
                  <w:rFonts w:ascii="Arial" w:hAnsi="Arial" w:cs="Arial"/>
                  <w:color w:val="000000"/>
                  <w:sz w:val="18"/>
                  <w:szCs w:val="18"/>
                  <w:lang w:val="en-US"/>
                </w:rPr>
                <w:t>DC_2A_n260(2H)_UL_2A_n260H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888" w:author=" " w:date="2019-05-27T04:43:00Z"/>
                <w:rFonts w:ascii="Arial" w:hAnsi="Arial" w:cs="Arial"/>
                <w:sz w:val="18"/>
                <w:szCs w:val="18"/>
              </w:rPr>
            </w:pPr>
            <w:ins w:id="10889"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90" w:author=" " w:date="2019-05-27T04:43:00Z"/>
                <w:rFonts w:ascii="Arial" w:hAnsi="Arial" w:cs="Arial"/>
                <w:sz w:val="18"/>
                <w:szCs w:val="18"/>
              </w:rPr>
            </w:pPr>
            <w:ins w:id="1089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92"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93" w:author=" " w:date="2019-05-27T04:43:00Z"/>
                <w:rFonts w:ascii="Arial" w:hAnsi="Arial" w:cs="Arial"/>
                <w:sz w:val="18"/>
                <w:szCs w:val="18"/>
              </w:rPr>
            </w:pPr>
            <w:ins w:id="10894"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95" w:author=" " w:date="2019-05-27T04:43:00Z"/>
                <w:rFonts w:ascii="Arial" w:hAnsi="Arial" w:cs="Arial"/>
                <w:sz w:val="18"/>
                <w:szCs w:val="18"/>
              </w:rPr>
            </w:pPr>
            <w:ins w:id="10896"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97" w:author=" " w:date="2019-05-27T04:43:00Z"/>
                <w:rFonts w:ascii="Arial" w:hAnsi="Arial" w:cs="Arial"/>
                <w:sz w:val="18"/>
                <w:szCs w:val="18"/>
              </w:rPr>
            </w:pPr>
            <w:ins w:id="10898"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089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900" w:author=" " w:date="2019-05-27T04:43:00Z"/>
                <w:rFonts w:ascii="Arial" w:hAnsi="Arial" w:cs="Arial"/>
                <w:sz w:val="18"/>
                <w:szCs w:val="18"/>
                <w:lang w:val="x-none" w:eastAsia="ja-JP"/>
              </w:rPr>
            </w:pPr>
            <w:ins w:id="10901" w:author=" " w:date="2019-05-27T04:43:00Z">
              <w:r w:rsidRPr="00340831">
                <w:rPr>
                  <w:rFonts w:ascii="Arial" w:hAnsi="Arial" w:cs="Arial"/>
                  <w:color w:val="000000"/>
                  <w:sz w:val="18"/>
                  <w:szCs w:val="18"/>
                  <w:lang w:val="en-US"/>
                </w:rPr>
                <w:lastRenderedPageBreak/>
                <w:t>DC_2A_</w:t>
              </w:r>
              <w:r w:rsidRPr="00340831">
                <w:rPr>
                  <w:rFonts w:ascii="Arial" w:hAnsi="Arial" w:cs="Arial"/>
                  <w:bCs/>
                  <w:color w:val="000000"/>
                  <w:sz w:val="18"/>
                  <w:szCs w:val="18"/>
                  <w:lang w:val="en-US"/>
                </w:rPr>
                <w:t>n260(2A-2H)_UL_2A_n</w:t>
              </w:r>
              <w:r w:rsidRPr="00340831">
                <w:rPr>
                  <w:rFonts w:ascii="Arial" w:hAnsi="Arial" w:cs="Arial"/>
                  <w:color w:val="000000"/>
                  <w:sz w:val="18"/>
                  <w:szCs w:val="18"/>
                  <w:lang w:val="en-US"/>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902" w:author=" " w:date="2019-05-27T04:43:00Z"/>
                <w:rFonts w:ascii="Arial" w:hAnsi="Arial" w:cs="Arial"/>
                <w:sz w:val="18"/>
                <w:szCs w:val="18"/>
              </w:rPr>
            </w:pPr>
            <w:ins w:id="10903"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04" w:author=" " w:date="2019-05-27T04:43:00Z"/>
                <w:rFonts w:ascii="Arial" w:hAnsi="Arial" w:cs="Arial"/>
                <w:sz w:val="18"/>
                <w:szCs w:val="18"/>
              </w:rPr>
            </w:pPr>
            <w:ins w:id="1090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06"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07" w:author=" " w:date="2019-05-27T04:43:00Z"/>
                <w:rFonts w:ascii="Arial" w:hAnsi="Arial" w:cs="Arial"/>
                <w:sz w:val="18"/>
                <w:szCs w:val="18"/>
              </w:rPr>
            </w:pPr>
            <w:ins w:id="10908"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09" w:author=" " w:date="2019-05-27T04:43:00Z"/>
                <w:rFonts w:ascii="Arial" w:hAnsi="Arial" w:cs="Arial"/>
                <w:sz w:val="18"/>
                <w:szCs w:val="18"/>
              </w:rPr>
            </w:pPr>
            <w:ins w:id="10910"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11" w:author=" " w:date="2019-05-27T04:43:00Z"/>
                <w:rFonts w:ascii="Arial" w:hAnsi="Arial" w:cs="Arial"/>
                <w:sz w:val="18"/>
                <w:szCs w:val="18"/>
              </w:rPr>
            </w:pPr>
            <w:ins w:id="10912"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091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914" w:author=" " w:date="2019-05-27T04:43:00Z"/>
                <w:rFonts w:ascii="Arial" w:hAnsi="Arial" w:cs="Arial"/>
                <w:sz w:val="18"/>
                <w:szCs w:val="18"/>
                <w:lang w:val="x-none" w:eastAsia="ja-JP"/>
              </w:rPr>
            </w:pPr>
            <w:ins w:id="10915" w:author=" " w:date="2019-05-27T04:43:00Z">
              <w:r w:rsidRPr="00340831">
                <w:rPr>
                  <w:rFonts w:ascii="Arial" w:hAnsi="Arial" w:cs="Arial"/>
                  <w:color w:val="000000"/>
                  <w:sz w:val="18"/>
                  <w:szCs w:val="18"/>
                  <w:lang w:val="en-US"/>
                </w:rPr>
                <w:t>DC_2A_</w:t>
              </w:r>
              <w:r w:rsidRPr="00340831">
                <w:rPr>
                  <w:rFonts w:ascii="Arial" w:hAnsi="Arial" w:cs="Arial"/>
                  <w:bCs/>
                  <w:color w:val="000000"/>
                  <w:sz w:val="18"/>
                  <w:szCs w:val="18"/>
                  <w:lang w:val="en-US"/>
                </w:rPr>
                <w:t>n260(2A-2H)_UL_2A_n</w:t>
              </w:r>
              <w:r w:rsidRPr="00340831">
                <w:rPr>
                  <w:rFonts w:ascii="Arial" w:hAnsi="Arial" w:cs="Arial"/>
                  <w:color w:val="000000"/>
                  <w:sz w:val="18"/>
                  <w:szCs w:val="18"/>
                  <w:lang w:val="en-US"/>
                </w:rPr>
                <w:t>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916" w:author=" " w:date="2019-05-27T04:43:00Z"/>
                <w:rFonts w:ascii="Arial" w:hAnsi="Arial" w:cs="Arial"/>
                <w:sz w:val="18"/>
                <w:szCs w:val="18"/>
              </w:rPr>
            </w:pPr>
            <w:ins w:id="10917"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18" w:author=" " w:date="2019-05-27T04:43:00Z"/>
                <w:rFonts w:ascii="Arial" w:hAnsi="Arial" w:cs="Arial"/>
                <w:sz w:val="18"/>
                <w:szCs w:val="18"/>
              </w:rPr>
            </w:pPr>
            <w:ins w:id="1091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20"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21" w:author=" " w:date="2019-05-27T04:43:00Z"/>
                <w:rFonts w:ascii="Arial" w:hAnsi="Arial" w:cs="Arial"/>
                <w:sz w:val="18"/>
                <w:szCs w:val="18"/>
              </w:rPr>
            </w:pPr>
            <w:ins w:id="10922"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23" w:author=" " w:date="2019-05-27T04:43:00Z"/>
                <w:rFonts w:ascii="Arial" w:hAnsi="Arial" w:cs="Arial"/>
                <w:sz w:val="18"/>
                <w:szCs w:val="18"/>
              </w:rPr>
            </w:pPr>
            <w:ins w:id="10924"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25" w:author=" " w:date="2019-05-27T04:43:00Z"/>
                <w:rFonts w:ascii="Arial" w:hAnsi="Arial" w:cs="Arial"/>
                <w:sz w:val="18"/>
                <w:szCs w:val="18"/>
              </w:rPr>
            </w:pPr>
            <w:ins w:id="10926"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092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928" w:author=" " w:date="2019-05-27T04:43:00Z"/>
                <w:rFonts w:ascii="Arial" w:hAnsi="Arial" w:cs="Arial"/>
                <w:sz w:val="18"/>
                <w:szCs w:val="18"/>
                <w:lang w:val="x-none" w:eastAsia="ja-JP"/>
              </w:rPr>
            </w:pPr>
            <w:ins w:id="10929" w:author=" " w:date="2019-05-27T04:43:00Z">
              <w:r w:rsidRPr="00340831">
                <w:rPr>
                  <w:rFonts w:ascii="Arial" w:hAnsi="Arial" w:cs="Arial"/>
                  <w:color w:val="000000"/>
                  <w:sz w:val="18"/>
                  <w:szCs w:val="18"/>
                  <w:lang w:val="en-US"/>
                </w:rPr>
                <w:t>DC_2A_</w:t>
              </w:r>
              <w:r w:rsidRPr="00340831">
                <w:rPr>
                  <w:rFonts w:ascii="Arial" w:hAnsi="Arial" w:cs="Arial"/>
                  <w:bCs/>
                  <w:color w:val="000000"/>
                  <w:sz w:val="18"/>
                  <w:szCs w:val="18"/>
                  <w:lang w:val="en-US"/>
                </w:rPr>
                <w:t>n260(2A-2H)_UL_2A_n</w:t>
              </w:r>
              <w:r w:rsidRPr="00340831">
                <w:rPr>
                  <w:rFonts w:ascii="Arial" w:hAnsi="Arial" w:cs="Arial"/>
                  <w:color w:val="000000"/>
                  <w:sz w:val="18"/>
                  <w:szCs w:val="18"/>
                  <w:lang w:val="en-US"/>
                </w:rPr>
                <w:t>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930" w:author=" " w:date="2019-05-27T04:43:00Z"/>
                <w:rFonts w:ascii="Arial" w:hAnsi="Arial" w:cs="Arial"/>
                <w:sz w:val="18"/>
                <w:szCs w:val="18"/>
              </w:rPr>
            </w:pPr>
            <w:ins w:id="10931"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32" w:author=" " w:date="2019-05-27T04:43:00Z"/>
                <w:rFonts w:ascii="Arial" w:hAnsi="Arial" w:cs="Arial"/>
                <w:sz w:val="18"/>
                <w:szCs w:val="18"/>
              </w:rPr>
            </w:pPr>
            <w:ins w:id="10933"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34"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35" w:author=" " w:date="2019-05-27T04:43:00Z"/>
                <w:rFonts w:ascii="Arial" w:hAnsi="Arial" w:cs="Arial"/>
                <w:sz w:val="18"/>
                <w:szCs w:val="18"/>
              </w:rPr>
            </w:pPr>
            <w:ins w:id="10936"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37" w:author=" " w:date="2019-05-27T04:43:00Z"/>
                <w:rFonts w:ascii="Arial" w:hAnsi="Arial" w:cs="Arial"/>
                <w:sz w:val="18"/>
                <w:szCs w:val="18"/>
              </w:rPr>
            </w:pPr>
            <w:ins w:id="10938"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39" w:author=" " w:date="2019-05-27T04:43:00Z"/>
                <w:rFonts w:ascii="Arial" w:hAnsi="Arial" w:cs="Arial"/>
                <w:sz w:val="18"/>
                <w:szCs w:val="18"/>
              </w:rPr>
            </w:pPr>
            <w:ins w:id="10940"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094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942" w:author=" " w:date="2019-05-27T04:43:00Z"/>
                <w:rFonts w:ascii="Arial" w:hAnsi="Arial" w:cs="Arial"/>
                <w:sz w:val="18"/>
                <w:szCs w:val="18"/>
                <w:lang w:val="x-none" w:eastAsia="ja-JP"/>
              </w:rPr>
            </w:pPr>
            <w:ins w:id="10943" w:author=" " w:date="2019-05-27T04:43:00Z">
              <w:r w:rsidRPr="00340831">
                <w:rPr>
                  <w:rFonts w:ascii="Arial" w:hAnsi="Arial" w:cs="Arial"/>
                  <w:color w:val="000000"/>
                  <w:sz w:val="18"/>
                  <w:szCs w:val="18"/>
                  <w:lang w:val="en-US"/>
                </w:rPr>
                <w:t>DC_2A_n260O_UL_2A_n260A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944" w:author=" " w:date="2019-05-27T04:43:00Z"/>
                <w:rFonts w:ascii="Arial" w:hAnsi="Arial" w:cs="Arial"/>
                <w:sz w:val="18"/>
                <w:szCs w:val="18"/>
              </w:rPr>
            </w:pPr>
            <w:ins w:id="1094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46" w:author=" " w:date="2019-05-27T04:43:00Z"/>
                <w:rFonts w:ascii="Arial" w:hAnsi="Arial" w:cs="Arial"/>
                <w:sz w:val="18"/>
                <w:szCs w:val="18"/>
              </w:rPr>
            </w:pPr>
            <w:ins w:id="1094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48"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49" w:author=" " w:date="2019-05-27T04:43:00Z"/>
                <w:rFonts w:ascii="Arial" w:hAnsi="Arial" w:cs="Arial"/>
                <w:sz w:val="18"/>
                <w:szCs w:val="18"/>
              </w:rPr>
            </w:pPr>
            <w:ins w:id="10950"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51" w:author=" " w:date="2019-05-27T04:43:00Z"/>
                <w:rFonts w:ascii="Arial" w:hAnsi="Arial" w:cs="Arial"/>
                <w:sz w:val="18"/>
                <w:szCs w:val="18"/>
              </w:rPr>
            </w:pPr>
            <w:ins w:id="10952"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53" w:author=" " w:date="2019-05-27T04:43:00Z"/>
                <w:rFonts w:ascii="Arial" w:hAnsi="Arial" w:cs="Arial"/>
                <w:sz w:val="18"/>
                <w:szCs w:val="18"/>
              </w:rPr>
            </w:pPr>
            <w:ins w:id="10954"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095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956" w:author=" " w:date="2019-05-27T04:43:00Z"/>
                <w:rFonts w:ascii="Arial" w:hAnsi="Arial" w:cs="Arial"/>
                <w:sz w:val="18"/>
                <w:szCs w:val="18"/>
                <w:lang w:val="x-none" w:eastAsia="ja-JP"/>
              </w:rPr>
            </w:pPr>
            <w:ins w:id="10957" w:author=" " w:date="2019-05-27T04:43:00Z">
              <w:r w:rsidRPr="00340831">
                <w:rPr>
                  <w:rFonts w:ascii="Arial" w:hAnsi="Arial" w:cs="Arial"/>
                  <w:color w:val="000000"/>
                  <w:sz w:val="18"/>
                  <w:szCs w:val="18"/>
                  <w:lang w:val="en-US"/>
                </w:rPr>
                <w:t>DC_2A_n260O_UL_2A_n260O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958" w:author=" " w:date="2019-05-27T04:43:00Z"/>
                <w:rFonts w:ascii="Arial" w:hAnsi="Arial" w:cs="Arial"/>
                <w:sz w:val="18"/>
                <w:szCs w:val="18"/>
              </w:rPr>
            </w:pPr>
            <w:ins w:id="10959"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60" w:author=" " w:date="2019-05-27T04:43:00Z"/>
                <w:rFonts w:ascii="Arial" w:hAnsi="Arial" w:cs="Arial"/>
                <w:sz w:val="18"/>
                <w:szCs w:val="18"/>
              </w:rPr>
            </w:pPr>
            <w:ins w:id="1096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62"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63" w:author=" " w:date="2019-05-27T04:43:00Z"/>
                <w:rFonts w:ascii="Arial" w:hAnsi="Arial" w:cs="Arial"/>
                <w:sz w:val="18"/>
                <w:szCs w:val="18"/>
              </w:rPr>
            </w:pPr>
            <w:ins w:id="10964"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65" w:author=" " w:date="2019-05-27T04:43:00Z"/>
                <w:rFonts w:ascii="Arial" w:hAnsi="Arial" w:cs="Arial"/>
                <w:sz w:val="18"/>
                <w:szCs w:val="18"/>
              </w:rPr>
            </w:pPr>
            <w:ins w:id="10966"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67" w:author=" " w:date="2019-05-27T04:43:00Z"/>
                <w:rFonts w:ascii="Arial" w:hAnsi="Arial" w:cs="Arial"/>
                <w:sz w:val="18"/>
                <w:szCs w:val="18"/>
              </w:rPr>
            </w:pPr>
            <w:ins w:id="10968"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096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970" w:author=" " w:date="2019-05-27T04:43:00Z"/>
                <w:rFonts w:ascii="Arial" w:hAnsi="Arial" w:cs="Arial"/>
                <w:sz w:val="18"/>
                <w:szCs w:val="18"/>
                <w:lang w:val="x-none" w:eastAsia="ja-JP"/>
              </w:rPr>
            </w:pPr>
            <w:ins w:id="10971" w:author=" " w:date="2019-05-27T04:43:00Z">
              <w:r w:rsidRPr="00340831">
                <w:rPr>
                  <w:rFonts w:ascii="Arial" w:hAnsi="Arial" w:cs="Arial"/>
                  <w:color w:val="000000"/>
                  <w:sz w:val="18"/>
                  <w:szCs w:val="18"/>
                  <w:lang w:val="en-US"/>
                </w:rPr>
                <w:t>DC_2A_n260P_UL_2A_n260A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972" w:author=" " w:date="2019-05-27T04:43:00Z"/>
                <w:rFonts w:ascii="Arial" w:hAnsi="Arial" w:cs="Arial"/>
                <w:sz w:val="18"/>
                <w:szCs w:val="18"/>
              </w:rPr>
            </w:pPr>
            <w:ins w:id="10973"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74" w:author=" " w:date="2019-05-27T04:43:00Z"/>
                <w:rFonts w:ascii="Arial" w:hAnsi="Arial" w:cs="Arial"/>
                <w:sz w:val="18"/>
                <w:szCs w:val="18"/>
              </w:rPr>
            </w:pPr>
            <w:ins w:id="1097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76"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77" w:author=" " w:date="2019-05-27T04:43:00Z"/>
                <w:rFonts w:ascii="Arial" w:hAnsi="Arial" w:cs="Arial"/>
                <w:sz w:val="18"/>
                <w:szCs w:val="18"/>
              </w:rPr>
            </w:pPr>
            <w:ins w:id="10978"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79" w:author=" " w:date="2019-05-27T04:43:00Z"/>
                <w:rFonts w:ascii="Arial" w:hAnsi="Arial" w:cs="Arial"/>
                <w:sz w:val="18"/>
                <w:szCs w:val="18"/>
              </w:rPr>
            </w:pPr>
            <w:ins w:id="10980"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81" w:author=" " w:date="2019-05-27T04:43:00Z"/>
                <w:rFonts w:ascii="Arial" w:hAnsi="Arial" w:cs="Arial"/>
                <w:sz w:val="18"/>
                <w:szCs w:val="18"/>
              </w:rPr>
            </w:pPr>
            <w:ins w:id="10982"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098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984" w:author=" " w:date="2019-05-27T04:43:00Z"/>
                <w:rFonts w:ascii="Arial" w:hAnsi="Arial" w:cs="Arial"/>
                <w:sz w:val="18"/>
                <w:szCs w:val="18"/>
                <w:lang w:val="x-none" w:eastAsia="ja-JP"/>
              </w:rPr>
            </w:pPr>
            <w:ins w:id="10985" w:author=" " w:date="2019-05-27T04:43:00Z">
              <w:r w:rsidRPr="00340831">
                <w:rPr>
                  <w:rFonts w:ascii="Arial" w:hAnsi="Arial" w:cs="Arial"/>
                  <w:color w:val="000000"/>
                  <w:sz w:val="18"/>
                  <w:szCs w:val="18"/>
                  <w:lang w:val="en-US"/>
                </w:rPr>
                <w:t>DC_2A_n260P_UL_2A_n260O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986" w:author=" " w:date="2019-05-27T04:43:00Z"/>
                <w:rFonts w:ascii="Arial" w:hAnsi="Arial" w:cs="Arial"/>
                <w:sz w:val="18"/>
                <w:szCs w:val="18"/>
              </w:rPr>
            </w:pPr>
            <w:ins w:id="10987"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88" w:author=" " w:date="2019-05-27T04:43:00Z"/>
                <w:rFonts w:ascii="Arial" w:hAnsi="Arial" w:cs="Arial"/>
                <w:sz w:val="18"/>
                <w:szCs w:val="18"/>
              </w:rPr>
            </w:pPr>
            <w:ins w:id="1098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90"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91" w:author=" " w:date="2019-05-27T04:43:00Z"/>
                <w:rFonts w:ascii="Arial" w:hAnsi="Arial" w:cs="Arial"/>
                <w:sz w:val="18"/>
                <w:szCs w:val="18"/>
              </w:rPr>
            </w:pPr>
            <w:ins w:id="10992"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93" w:author=" " w:date="2019-05-27T04:43:00Z"/>
                <w:rFonts w:ascii="Arial" w:hAnsi="Arial" w:cs="Arial"/>
                <w:sz w:val="18"/>
                <w:szCs w:val="18"/>
              </w:rPr>
            </w:pPr>
            <w:ins w:id="10994"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95" w:author=" " w:date="2019-05-27T04:43:00Z"/>
                <w:rFonts w:ascii="Arial" w:hAnsi="Arial" w:cs="Arial"/>
                <w:sz w:val="18"/>
                <w:szCs w:val="18"/>
              </w:rPr>
            </w:pPr>
            <w:ins w:id="10996"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099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0998" w:author=" " w:date="2019-05-27T04:43:00Z"/>
                <w:rFonts w:ascii="Arial" w:hAnsi="Arial" w:cs="Arial"/>
                <w:sz w:val="18"/>
                <w:szCs w:val="18"/>
                <w:lang w:val="x-none" w:eastAsia="ja-JP"/>
              </w:rPr>
            </w:pPr>
            <w:ins w:id="10999" w:author=" " w:date="2019-05-27T04:43:00Z">
              <w:r w:rsidRPr="00340831">
                <w:rPr>
                  <w:rFonts w:ascii="Arial" w:hAnsi="Arial" w:cs="Arial"/>
                  <w:color w:val="000000"/>
                  <w:sz w:val="18"/>
                  <w:szCs w:val="18"/>
                  <w:lang w:val="en-US"/>
                </w:rPr>
                <w:t>DC_2A_n260P_UL_2A_n260P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000" w:author=" " w:date="2019-05-27T04:43:00Z"/>
                <w:rFonts w:ascii="Arial" w:hAnsi="Arial" w:cs="Arial"/>
                <w:sz w:val="18"/>
                <w:szCs w:val="18"/>
              </w:rPr>
            </w:pPr>
            <w:ins w:id="11001"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02" w:author=" " w:date="2019-05-27T04:43:00Z"/>
                <w:rFonts w:ascii="Arial" w:hAnsi="Arial" w:cs="Arial"/>
                <w:sz w:val="18"/>
                <w:szCs w:val="18"/>
              </w:rPr>
            </w:pPr>
            <w:ins w:id="11003"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04"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05" w:author=" " w:date="2019-05-27T04:43:00Z"/>
                <w:rFonts w:ascii="Arial" w:hAnsi="Arial" w:cs="Arial"/>
                <w:sz w:val="18"/>
                <w:szCs w:val="18"/>
              </w:rPr>
            </w:pPr>
            <w:ins w:id="11006"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07" w:author=" " w:date="2019-05-27T04:43:00Z"/>
                <w:rFonts w:ascii="Arial" w:hAnsi="Arial" w:cs="Arial"/>
                <w:sz w:val="18"/>
                <w:szCs w:val="18"/>
              </w:rPr>
            </w:pPr>
            <w:ins w:id="11008"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09" w:author=" " w:date="2019-05-27T04:43:00Z"/>
                <w:rFonts w:ascii="Arial" w:hAnsi="Arial" w:cs="Arial"/>
                <w:sz w:val="18"/>
                <w:szCs w:val="18"/>
              </w:rPr>
            </w:pPr>
            <w:ins w:id="11010"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101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012" w:author=" " w:date="2019-05-27T04:43:00Z"/>
                <w:rFonts w:ascii="Arial" w:hAnsi="Arial" w:cs="Arial"/>
                <w:sz w:val="18"/>
                <w:szCs w:val="18"/>
                <w:lang w:val="x-none" w:eastAsia="ja-JP"/>
              </w:rPr>
            </w:pPr>
            <w:ins w:id="11013" w:author=" " w:date="2019-05-27T04:43:00Z">
              <w:r w:rsidRPr="00340831">
                <w:rPr>
                  <w:rFonts w:ascii="Arial" w:hAnsi="Arial" w:cs="Arial"/>
                  <w:color w:val="000000"/>
                  <w:sz w:val="18"/>
                  <w:szCs w:val="18"/>
                  <w:lang w:val="en-US"/>
                </w:rPr>
                <w:t>DC_2A_n260Q_UL_2A_n260A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014" w:author=" " w:date="2019-05-27T04:43:00Z"/>
                <w:rFonts w:ascii="Arial" w:hAnsi="Arial" w:cs="Arial"/>
                <w:sz w:val="18"/>
                <w:szCs w:val="18"/>
              </w:rPr>
            </w:pPr>
            <w:ins w:id="1101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16" w:author=" " w:date="2019-05-27T04:43:00Z"/>
                <w:rFonts w:ascii="Arial" w:hAnsi="Arial" w:cs="Arial"/>
                <w:sz w:val="18"/>
                <w:szCs w:val="18"/>
              </w:rPr>
            </w:pPr>
            <w:ins w:id="1101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18"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19" w:author=" " w:date="2019-05-27T04:43:00Z"/>
                <w:rFonts w:ascii="Arial" w:hAnsi="Arial" w:cs="Arial"/>
                <w:sz w:val="18"/>
                <w:szCs w:val="18"/>
              </w:rPr>
            </w:pPr>
            <w:ins w:id="11020"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21" w:author=" " w:date="2019-05-27T04:43:00Z"/>
                <w:rFonts w:ascii="Arial" w:hAnsi="Arial" w:cs="Arial"/>
                <w:sz w:val="18"/>
                <w:szCs w:val="18"/>
              </w:rPr>
            </w:pPr>
            <w:ins w:id="11022"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23" w:author=" " w:date="2019-05-27T04:43:00Z"/>
                <w:rFonts w:ascii="Arial" w:hAnsi="Arial" w:cs="Arial"/>
                <w:sz w:val="18"/>
                <w:szCs w:val="18"/>
              </w:rPr>
            </w:pPr>
            <w:ins w:id="11024"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102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026" w:author=" " w:date="2019-05-27T04:43:00Z"/>
                <w:rFonts w:ascii="Arial" w:hAnsi="Arial" w:cs="Arial"/>
                <w:sz w:val="18"/>
                <w:szCs w:val="18"/>
                <w:lang w:val="x-none" w:eastAsia="ja-JP"/>
              </w:rPr>
            </w:pPr>
            <w:ins w:id="11027" w:author=" " w:date="2019-05-27T04:43:00Z">
              <w:r w:rsidRPr="00340831">
                <w:rPr>
                  <w:rFonts w:ascii="Arial" w:hAnsi="Arial" w:cs="Arial"/>
                  <w:color w:val="000000"/>
                  <w:sz w:val="18"/>
                  <w:szCs w:val="18"/>
                  <w:lang w:val="en-US"/>
                </w:rPr>
                <w:t>DC_2A_n260Q_UL_2A_n260O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028" w:author=" " w:date="2019-05-27T04:43:00Z"/>
                <w:rFonts w:ascii="Arial" w:hAnsi="Arial" w:cs="Arial"/>
                <w:sz w:val="18"/>
                <w:szCs w:val="18"/>
              </w:rPr>
            </w:pPr>
            <w:ins w:id="11029"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30" w:author=" " w:date="2019-05-27T04:43:00Z"/>
                <w:rFonts w:ascii="Arial" w:hAnsi="Arial" w:cs="Arial"/>
                <w:sz w:val="18"/>
                <w:szCs w:val="18"/>
              </w:rPr>
            </w:pPr>
            <w:ins w:id="1103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32"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33" w:author=" " w:date="2019-05-27T04:43:00Z"/>
                <w:rFonts w:ascii="Arial" w:hAnsi="Arial" w:cs="Arial"/>
                <w:sz w:val="18"/>
                <w:szCs w:val="18"/>
              </w:rPr>
            </w:pPr>
            <w:ins w:id="11034"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35" w:author=" " w:date="2019-05-27T04:43:00Z"/>
                <w:rFonts w:ascii="Arial" w:hAnsi="Arial" w:cs="Arial"/>
                <w:sz w:val="18"/>
                <w:szCs w:val="18"/>
              </w:rPr>
            </w:pPr>
            <w:ins w:id="11036"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37" w:author=" " w:date="2019-05-27T04:43:00Z"/>
                <w:rFonts w:ascii="Arial" w:hAnsi="Arial" w:cs="Arial"/>
                <w:sz w:val="18"/>
                <w:szCs w:val="18"/>
              </w:rPr>
            </w:pPr>
            <w:ins w:id="11038"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103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040" w:author=" " w:date="2019-05-27T04:43:00Z"/>
                <w:rFonts w:ascii="Arial" w:hAnsi="Arial" w:cs="Arial"/>
                <w:sz w:val="18"/>
                <w:szCs w:val="18"/>
                <w:lang w:val="x-none" w:eastAsia="ja-JP"/>
              </w:rPr>
            </w:pPr>
            <w:ins w:id="11041" w:author=" " w:date="2019-05-27T04:43:00Z">
              <w:r w:rsidRPr="00340831">
                <w:rPr>
                  <w:rFonts w:ascii="Arial" w:hAnsi="Arial" w:cs="Arial"/>
                  <w:color w:val="000000"/>
                  <w:sz w:val="18"/>
                  <w:szCs w:val="18"/>
                  <w:lang w:val="en-US"/>
                </w:rPr>
                <w:t>DC_2A_n260Q_UL_2A_n260P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042" w:author=" " w:date="2019-05-27T04:43:00Z"/>
                <w:rFonts w:ascii="Arial" w:hAnsi="Arial" w:cs="Arial"/>
                <w:sz w:val="18"/>
                <w:szCs w:val="18"/>
              </w:rPr>
            </w:pPr>
            <w:ins w:id="11043"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44" w:author=" " w:date="2019-05-27T04:43:00Z"/>
                <w:rFonts w:ascii="Arial" w:hAnsi="Arial" w:cs="Arial"/>
                <w:sz w:val="18"/>
                <w:szCs w:val="18"/>
              </w:rPr>
            </w:pPr>
            <w:ins w:id="1104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46"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47" w:author=" " w:date="2019-05-27T04:43:00Z"/>
                <w:rFonts w:ascii="Arial" w:hAnsi="Arial" w:cs="Arial"/>
                <w:sz w:val="18"/>
                <w:szCs w:val="18"/>
              </w:rPr>
            </w:pPr>
            <w:ins w:id="11048"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49" w:author=" " w:date="2019-05-27T04:43:00Z"/>
                <w:rFonts w:ascii="Arial" w:hAnsi="Arial" w:cs="Arial"/>
                <w:sz w:val="18"/>
                <w:szCs w:val="18"/>
              </w:rPr>
            </w:pPr>
            <w:ins w:id="11050"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51" w:author=" " w:date="2019-05-27T04:43:00Z"/>
                <w:rFonts w:ascii="Arial" w:hAnsi="Arial" w:cs="Arial"/>
                <w:sz w:val="18"/>
                <w:szCs w:val="18"/>
              </w:rPr>
            </w:pPr>
            <w:ins w:id="11052"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105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054" w:author=" " w:date="2019-05-27T04:43:00Z"/>
                <w:rFonts w:ascii="Arial" w:hAnsi="Arial" w:cs="Arial"/>
                <w:sz w:val="18"/>
                <w:szCs w:val="18"/>
                <w:lang w:val="x-none" w:eastAsia="ja-JP"/>
              </w:rPr>
            </w:pPr>
            <w:ins w:id="11055" w:author=" " w:date="2019-05-27T04:43:00Z">
              <w:r w:rsidRPr="00340831">
                <w:rPr>
                  <w:rFonts w:ascii="Arial" w:hAnsi="Arial" w:cs="Arial"/>
                  <w:color w:val="000000"/>
                  <w:sz w:val="18"/>
                  <w:szCs w:val="18"/>
                  <w:lang w:val="en-US"/>
                </w:rPr>
                <w:t>DC_2A_n260Q_UL_2A_n260Q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056" w:author=" " w:date="2019-05-27T04:43:00Z"/>
                <w:rFonts w:ascii="Arial" w:hAnsi="Arial" w:cs="Arial"/>
                <w:sz w:val="18"/>
                <w:szCs w:val="18"/>
              </w:rPr>
            </w:pPr>
            <w:ins w:id="11057"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58" w:author=" " w:date="2019-05-27T04:43:00Z"/>
                <w:rFonts w:ascii="Arial" w:hAnsi="Arial" w:cs="Arial"/>
                <w:sz w:val="18"/>
                <w:szCs w:val="18"/>
              </w:rPr>
            </w:pPr>
            <w:ins w:id="1105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60"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61" w:author=" " w:date="2019-05-27T04:43:00Z"/>
                <w:rFonts w:ascii="Arial" w:hAnsi="Arial" w:cs="Arial"/>
                <w:sz w:val="18"/>
                <w:szCs w:val="18"/>
              </w:rPr>
            </w:pPr>
            <w:ins w:id="11062"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63" w:author=" " w:date="2019-05-27T04:43:00Z"/>
                <w:rFonts w:ascii="Arial" w:hAnsi="Arial" w:cs="Arial"/>
                <w:sz w:val="18"/>
                <w:szCs w:val="18"/>
              </w:rPr>
            </w:pPr>
            <w:ins w:id="11064"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65" w:author=" " w:date="2019-05-27T04:43:00Z"/>
                <w:rFonts w:ascii="Arial" w:hAnsi="Arial" w:cs="Arial"/>
                <w:sz w:val="18"/>
                <w:szCs w:val="18"/>
              </w:rPr>
            </w:pPr>
            <w:ins w:id="11066"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106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068" w:author=" " w:date="2019-05-27T04:43:00Z"/>
                <w:rFonts w:ascii="Arial" w:hAnsi="Arial" w:cs="Arial"/>
                <w:sz w:val="18"/>
                <w:szCs w:val="18"/>
                <w:lang w:val="x-none" w:eastAsia="ja-JP"/>
              </w:rPr>
            </w:pPr>
            <w:ins w:id="11069" w:author=" " w:date="2019-05-27T04:43:00Z">
              <w:r w:rsidRPr="00340831">
                <w:rPr>
                  <w:rFonts w:ascii="Arial" w:hAnsi="Arial" w:cs="Arial"/>
                  <w:color w:val="000000"/>
                  <w:sz w:val="18"/>
                  <w:szCs w:val="18"/>
                  <w:lang w:val="en-US"/>
                </w:rPr>
                <w:t>DC_2A_n260(A-P-Q)_UL_2A_n260A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070" w:author=" " w:date="2019-05-27T04:43:00Z"/>
                <w:rFonts w:ascii="Arial" w:hAnsi="Arial" w:cs="Arial"/>
                <w:sz w:val="18"/>
                <w:szCs w:val="18"/>
              </w:rPr>
            </w:pPr>
            <w:ins w:id="11071"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72" w:author=" " w:date="2019-05-27T04:43:00Z"/>
                <w:rFonts w:ascii="Arial" w:hAnsi="Arial" w:cs="Arial"/>
                <w:sz w:val="18"/>
                <w:szCs w:val="18"/>
              </w:rPr>
            </w:pPr>
            <w:ins w:id="11073"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74"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75" w:author=" " w:date="2019-05-27T04:43:00Z"/>
                <w:rFonts w:ascii="Arial" w:hAnsi="Arial" w:cs="Arial"/>
                <w:sz w:val="18"/>
                <w:szCs w:val="18"/>
              </w:rPr>
            </w:pPr>
            <w:ins w:id="11076"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77" w:author=" " w:date="2019-05-27T04:43:00Z"/>
                <w:rFonts w:ascii="Arial" w:hAnsi="Arial" w:cs="Arial"/>
                <w:sz w:val="18"/>
                <w:szCs w:val="18"/>
              </w:rPr>
            </w:pPr>
            <w:ins w:id="11078"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79" w:author=" " w:date="2019-05-27T04:43:00Z"/>
                <w:rFonts w:ascii="Arial" w:hAnsi="Arial" w:cs="Arial"/>
                <w:sz w:val="18"/>
                <w:szCs w:val="18"/>
              </w:rPr>
            </w:pPr>
            <w:ins w:id="11080"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108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082" w:author=" " w:date="2019-05-27T04:43:00Z"/>
                <w:rFonts w:ascii="Arial" w:hAnsi="Arial" w:cs="Arial"/>
                <w:sz w:val="18"/>
                <w:szCs w:val="18"/>
                <w:lang w:val="x-none" w:eastAsia="ja-JP"/>
              </w:rPr>
            </w:pPr>
            <w:ins w:id="11083" w:author=" " w:date="2019-05-27T04:43:00Z">
              <w:r w:rsidRPr="00340831">
                <w:rPr>
                  <w:rFonts w:ascii="Arial" w:hAnsi="Arial" w:cs="Arial"/>
                  <w:color w:val="000000"/>
                  <w:sz w:val="18"/>
                  <w:szCs w:val="18"/>
                  <w:lang w:val="en-US"/>
                </w:rPr>
                <w:t>DC_2A_n260(A-P-Q)_UL_2A_n260O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084" w:author=" " w:date="2019-05-27T04:43:00Z"/>
                <w:rFonts w:ascii="Arial" w:hAnsi="Arial" w:cs="Arial"/>
                <w:sz w:val="18"/>
                <w:szCs w:val="18"/>
              </w:rPr>
            </w:pPr>
            <w:ins w:id="1108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86" w:author=" " w:date="2019-05-27T04:43:00Z"/>
                <w:rFonts w:ascii="Arial" w:hAnsi="Arial" w:cs="Arial"/>
                <w:sz w:val="18"/>
                <w:szCs w:val="18"/>
              </w:rPr>
            </w:pPr>
            <w:ins w:id="1108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88"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89" w:author=" " w:date="2019-05-27T04:43:00Z"/>
                <w:rFonts w:ascii="Arial" w:hAnsi="Arial" w:cs="Arial"/>
                <w:sz w:val="18"/>
                <w:szCs w:val="18"/>
              </w:rPr>
            </w:pPr>
            <w:ins w:id="11090"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91" w:author=" " w:date="2019-05-27T04:43:00Z"/>
                <w:rFonts w:ascii="Arial" w:hAnsi="Arial" w:cs="Arial"/>
                <w:sz w:val="18"/>
                <w:szCs w:val="18"/>
              </w:rPr>
            </w:pPr>
            <w:ins w:id="11092"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93" w:author=" " w:date="2019-05-27T04:43:00Z"/>
                <w:rFonts w:ascii="Arial" w:hAnsi="Arial" w:cs="Arial"/>
                <w:sz w:val="18"/>
                <w:szCs w:val="18"/>
              </w:rPr>
            </w:pPr>
            <w:ins w:id="11094"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109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096" w:author=" " w:date="2019-05-27T04:43:00Z"/>
                <w:rFonts w:ascii="Arial" w:hAnsi="Arial" w:cs="Arial"/>
                <w:sz w:val="18"/>
                <w:szCs w:val="18"/>
                <w:lang w:val="x-none" w:eastAsia="ja-JP"/>
              </w:rPr>
            </w:pPr>
            <w:ins w:id="11097" w:author=" " w:date="2019-05-27T04:43:00Z">
              <w:r w:rsidRPr="00340831">
                <w:rPr>
                  <w:rFonts w:ascii="Arial" w:hAnsi="Arial" w:cs="Arial"/>
                  <w:color w:val="000000"/>
                  <w:sz w:val="18"/>
                  <w:szCs w:val="18"/>
                  <w:lang w:val="en-US"/>
                </w:rPr>
                <w:t>DC_2A_n260(A-P-Q)_UL_2A_n260P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098" w:author=" " w:date="2019-05-27T04:43:00Z"/>
                <w:rFonts w:ascii="Arial" w:hAnsi="Arial" w:cs="Arial"/>
                <w:sz w:val="18"/>
                <w:szCs w:val="18"/>
              </w:rPr>
            </w:pPr>
            <w:ins w:id="11099"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00" w:author=" " w:date="2019-05-27T04:43:00Z"/>
                <w:rFonts w:ascii="Arial" w:hAnsi="Arial" w:cs="Arial"/>
                <w:sz w:val="18"/>
                <w:szCs w:val="18"/>
              </w:rPr>
            </w:pPr>
            <w:ins w:id="1110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02"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03" w:author=" " w:date="2019-05-27T04:43:00Z"/>
                <w:rFonts w:ascii="Arial" w:hAnsi="Arial" w:cs="Arial"/>
                <w:sz w:val="18"/>
                <w:szCs w:val="18"/>
              </w:rPr>
            </w:pPr>
            <w:ins w:id="11104"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05" w:author=" " w:date="2019-05-27T04:43:00Z"/>
                <w:rFonts w:ascii="Arial" w:hAnsi="Arial" w:cs="Arial"/>
                <w:sz w:val="18"/>
                <w:szCs w:val="18"/>
              </w:rPr>
            </w:pPr>
            <w:ins w:id="11106"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07" w:author=" " w:date="2019-05-27T04:43:00Z"/>
                <w:rFonts w:ascii="Arial" w:hAnsi="Arial" w:cs="Arial"/>
                <w:sz w:val="18"/>
                <w:szCs w:val="18"/>
              </w:rPr>
            </w:pPr>
            <w:ins w:id="11108"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110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110" w:author=" " w:date="2019-05-27T04:43:00Z"/>
                <w:rFonts w:ascii="Arial" w:hAnsi="Arial" w:cs="Arial"/>
                <w:sz w:val="18"/>
                <w:szCs w:val="18"/>
                <w:lang w:val="x-none" w:eastAsia="ja-JP"/>
              </w:rPr>
            </w:pPr>
            <w:ins w:id="11111" w:author=" " w:date="2019-05-27T04:43:00Z">
              <w:r w:rsidRPr="00340831">
                <w:rPr>
                  <w:rFonts w:ascii="Arial" w:hAnsi="Arial" w:cs="Arial"/>
                  <w:color w:val="000000"/>
                  <w:sz w:val="18"/>
                  <w:szCs w:val="18"/>
                  <w:lang w:val="en-US"/>
                </w:rPr>
                <w:t>DC_2A_n260(A-P-Q)_UL_2A_n260Q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112" w:author=" " w:date="2019-05-27T04:43:00Z"/>
                <w:rFonts w:ascii="Arial" w:hAnsi="Arial" w:cs="Arial"/>
                <w:sz w:val="18"/>
                <w:szCs w:val="18"/>
              </w:rPr>
            </w:pPr>
            <w:ins w:id="11113"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14" w:author=" " w:date="2019-05-27T04:43:00Z"/>
                <w:rFonts w:ascii="Arial" w:hAnsi="Arial" w:cs="Arial"/>
                <w:sz w:val="18"/>
                <w:szCs w:val="18"/>
              </w:rPr>
            </w:pPr>
            <w:ins w:id="1111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16"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17" w:author=" " w:date="2019-05-27T04:43:00Z"/>
                <w:rFonts w:ascii="Arial" w:hAnsi="Arial" w:cs="Arial"/>
                <w:sz w:val="18"/>
                <w:szCs w:val="18"/>
              </w:rPr>
            </w:pPr>
            <w:ins w:id="11118"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19" w:author=" " w:date="2019-05-27T04:43:00Z"/>
                <w:rFonts w:ascii="Arial" w:hAnsi="Arial" w:cs="Arial"/>
                <w:sz w:val="18"/>
                <w:szCs w:val="18"/>
              </w:rPr>
            </w:pPr>
            <w:ins w:id="11120"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21" w:author=" " w:date="2019-05-27T04:43:00Z"/>
                <w:rFonts w:ascii="Arial" w:hAnsi="Arial" w:cs="Arial"/>
                <w:sz w:val="18"/>
                <w:szCs w:val="18"/>
              </w:rPr>
            </w:pPr>
            <w:ins w:id="11122"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112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124" w:author=" " w:date="2019-05-27T04:43:00Z"/>
                <w:rFonts w:ascii="Arial" w:hAnsi="Arial" w:cs="Arial"/>
                <w:sz w:val="18"/>
                <w:szCs w:val="18"/>
                <w:lang w:val="x-none" w:eastAsia="ja-JP"/>
              </w:rPr>
            </w:pPr>
            <w:ins w:id="11125" w:author=" " w:date="2019-05-27T04:43:00Z">
              <w:r w:rsidRPr="00340831">
                <w:rPr>
                  <w:rFonts w:ascii="Arial" w:hAnsi="Arial" w:cs="Arial"/>
                  <w:color w:val="000000"/>
                  <w:sz w:val="18"/>
                  <w:szCs w:val="18"/>
                  <w:lang w:val="en-US"/>
                </w:rPr>
                <w:t>DC_2A_n260(3A-O-P)_UL_2A_n260A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126" w:author=" " w:date="2019-05-27T04:43:00Z"/>
                <w:rFonts w:ascii="Arial" w:hAnsi="Arial" w:cs="Arial"/>
                <w:sz w:val="18"/>
                <w:szCs w:val="18"/>
              </w:rPr>
            </w:pPr>
            <w:ins w:id="11127"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28" w:author=" " w:date="2019-05-27T04:43:00Z"/>
                <w:rFonts w:ascii="Arial" w:hAnsi="Arial" w:cs="Arial"/>
                <w:sz w:val="18"/>
                <w:szCs w:val="18"/>
              </w:rPr>
            </w:pPr>
            <w:ins w:id="1112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30"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31" w:author=" " w:date="2019-05-27T04:43:00Z"/>
                <w:rFonts w:ascii="Arial" w:hAnsi="Arial" w:cs="Arial"/>
                <w:sz w:val="18"/>
                <w:szCs w:val="18"/>
              </w:rPr>
            </w:pPr>
            <w:ins w:id="11132"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33" w:author=" " w:date="2019-05-27T04:43:00Z"/>
                <w:rFonts w:ascii="Arial" w:hAnsi="Arial" w:cs="Arial"/>
                <w:sz w:val="18"/>
                <w:szCs w:val="18"/>
              </w:rPr>
            </w:pPr>
            <w:ins w:id="11134"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35" w:author=" " w:date="2019-05-27T04:43:00Z"/>
                <w:rFonts w:ascii="Arial" w:hAnsi="Arial" w:cs="Arial"/>
                <w:sz w:val="18"/>
                <w:szCs w:val="18"/>
              </w:rPr>
            </w:pPr>
            <w:ins w:id="11136"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113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138" w:author=" " w:date="2019-05-27T04:43:00Z"/>
                <w:rFonts w:ascii="Arial" w:hAnsi="Arial" w:cs="Arial"/>
                <w:sz w:val="18"/>
                <w:szCs w:val="18"/>
                <w:lang w:val="x-none" w:eastAsia="ja-JP"/>
              </w:rPr>
            </w:pPr>
            <w:ins w:id="11139" w:author=" " w:date="2019-05-27T04:43:00Z">
              <w:r w:rsidRPr="00340831">
                <w:rPr>
                  <w:rFonts w:ascii="Arial" w:hAnsi="Arial" w:cs="Arial"/>
                  <w:color w:val="000000"/>
                  <w:sz w:val="18"/>
                  <w:szCs w:val="18"/>
                  <w:lang w:val="en-US"/>
                </w:rPr>
                <w:t>DC_2A_n260(3A-O-P)_UL_2A_n260O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140" w:author=" " w:date="2019-05-27T04:43:00Z"/>
                <w:rFonts w:ascii="Arial" w:hAnsi="Arial" w:cs="Arial"/>
                <w:sz w:val="18"/>
                <w:szCs w:val="18"/>
              </w:rPr>
            </w:pPr>
            <w:ins w:id="11141"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42" w:author=" " w:date="2019-05-27T04:43:00Z"/>
                <w:rFonts w:ascii="Arial" w:hAnsi="Arial" w:cs="Arial"/>
                <w:sz w:val="18"/>
                <w:szCs w:val="18"/>
              </w:rPr>
            </w:pPr>
            <w:ins w:id="11143"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44"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45" w:author=" " w:date="2019-05-27T04:43:00Z"/>
                <w:rFonts w:ascii="Arial" w:hAnsi="Arial" w:cs="Arial"/>
                <w:sz w:val="18"/>
                <w:szCs w:val="18"/>
              </w:rPr>
            </w:pPr>
            <w:ins w:id="11146"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47" w:author=" " w:date="2019-05-27T04:43:00Z"/>
                <w:rFonts w:ascii="Arial" w:hAnsi="Arial" w:cs="Arial"/>
                <w:sz w:val="18"/>
                <w:szCs w:val="18"/>
              </w:rPr>
            </w:pPr>
            <w:ins w:id="11148"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49" w:author=" " w:date="2019-05-27T04:43:00Z"/>
                <w:rFonts w:ascii="Arial" w:hAnsi="Arial" w:cs="Arial"/>
                <w:sz w:val="18"/>
                <w:szCs w:val="18"/>
              </w:rPr>
            </w:pPr>
            <w:ins w:id="11150"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115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152" w:author=" " w:date="2019-05-27T04:43:00Z"/>
                <w:rFonts w:ascii="Arial" w:hAnsi="Arial" w:cs="Arial"/>
                <w:sz w:val="18"/>
                <w:szCs w:val="18"/>
                <w:lang w:val="x-none" w:eastAsia="ja-JP"/>
              </w:rPr>
            </w:pPr>
            <w:ins w:id="11153" w:author=" " w:date="2019-05-27T04:43:00Z">
              <w:r w:rsidRPr="00340831">
                <w:rPr>
                  <w:rFonts w:ascii="Arial" w:hAnsi="Arial" w:cs="Arial"/>
                  <w:color w:val="000000"/>
                  <w:sz w:val="18"/>
                  <w:szCs w:val="18"/>
                  <w:lang w:val="en-US"/>
                </w:rPr>
                <w:t>DC_2A_n260(3A-O-P)_UL_2A_n260P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154" w:author=" " w:date="2019-05-27T04:43:00Z"/>
                <w:rFonts w:ascii="Arial" w:hAnsi="Arial" w:cs="Arial"/>
                <w:sz w:val="18"/>
                <w:szCs w:val="18"/>
              </w:rPr>
            </w:pPr>
            <w:ins w:id="1115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56" w:author=" " w:date="2019-05-27T04:43:00Z"/>
                <w:rFonts w:ascii="Arial" w:hAnsi="Arial" w:cs="Arial"/>
                <w:sz w:val="18"/>
                <w:szCs w:val="18"/>
              </w:rPr>
            </w:pPr>
            <w:ins w:id="1115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58"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59" w:author=" " w:date="2019-05-27T04:43:00Z"/>
                <w:rFonts w:ascii="Arial" w:hAnsi="Arial" w:cs="Arial"/>
                <w:sz w:val="18"/>
                <w:szCs w:val="18"/>
              </w:rPr>
            </w:pPr>
            <w:ins w:id="11160"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61" w:author=" " w:date="2019-05-27T04:43:00Z"/>
                <w:rFonts w:ascii="Arial" w:hAnsi="Arial" w:cs="Arial"/>
                <w:sz w:val="18"/>
                <w:szCs w:val="18"/>
              </w:rPr>
            </w:pPr>
            <w:ins w:id="11162"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63" w:author=" " w:date="2019-05-27T04:43:00Z"/>
                <w:rFonts w:ascii="Arial" w:hAnsi="Arial" w:cs="Arial"/>
                <w:sz w:val="18"/>
                <w:szCs w:val="18"/>
              </w:rPr>
            </w:pPr>
            <w:ins w:id="11164"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116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166" w:author=" " w:date="2019-05-27T04:43:00Z"/>
                <w:rFonts w:ascii="Arial" w:hAnsi="Arial" w:cs="Arial"/>
                <w:sz w:val="18"/>
                <w:szCs w:val="18"/>
                <w:lang w:val="x-none" w:eastAsia="ja-JP"/>
              </w:rPr>
            </w:pPr>
            <w:ins w:id="11167" w:author=" " w:date="2019-05-27T04:43:00Z">
              <w:r w:rsidRPr="00340831">
                <w:rPr>
                  <w:rFonts w:ascii="Arial" w:hAnsi="Arial" w:cs="Arial"/>
                  <w:color w:val="000000"/>
                  <w:sz w:val="18"/>
                  <w:szCs w:val="18"/>
                  <w:lang w:val="en-US"/>
                </w:rPr>
                <w:t>DC_2A_n260(4A-2O)_UL_2A_n260A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168" w:author=" " w:date="2019-05-27T04:43:00Z"/>
                <w:rFonts w:ascii="Arial" w:hAnsi="Arial" w:cs="Arial"/>
                <w:sz w:val="18"/>
                <w:szCs w:val="18"/>
              </w:rPr>
            </w:pPr>
            <w:ins w:id="11169"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70" w:author=" " w:date="2019-05-27T04:43:00Z"/>
                <w:rFonts w:ascii="Arial" w:hAnsi="Arial" w:cs="Arial"/>
                <w:sz w:val="18"/>
                <w:szCs w:val="18"/>
              </w:rPr>
            </w:pPr>
            <w:ins w:id="1117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72"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73" w:author=" " w:date="2019-05-27T04:43:00Z"/>
                <w:rFonts w:ascii="Arial" w:hAnsi="Arial" w:cs="Arial"/>
                <w:sz w:val="18"/>
                <w:szCs w:val="18"/>
              </w:rPr>
            </w:pPr>
            <w:ins w:id="11174"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75" w:author=" " w:date="2019-05-27T04:43:00Z"/>
                <w:rFonts w:ascii="Arial" w:hAnsi="Arial" w:cs="Arial"/>
                <w:sz w:val="18"/>
                <w:szCs w:val="18"/>
              </w:rPr>
            </w:pPr>
            <w:ins w:id="11176"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77" w:author=" " w:date="2019-05-27T04:43:00Z"/>
                <w:rFonts w:ascii="Arial" w:hAnsi="Arial" w:cs="Arial"/>
                <w:sz w:val="18"/>
                <w:szCs w:val="18"/>
              </w:rPr>
            </w:pPr>
            <w:ins w:id="11178"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117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180" w:author=" " w:date="2019-05-27T04:43:00Z"/>
                <w:rFonts w:ascii="Arial" w:hAnsi="Arial" w:cs="Arial"/>
                <w:sz w:val="18"/>
                <w:szCs w:val="18"/>
                <w:lang w:val="x-none" w:eastAsia="ja-JP"/>
              </w:rPr>
            </w:pPr>
            <w:ins w:id="11181" w:author=" " w:date="2019-05-27T04:43:00Z">
              <w:r w:rsidRPr="00340831">
                <w:rPr>
                  <w:rFonts w:ascii="Arial" w:hAnsi="Arial" w:cs="Arial"/>
                  <w:color w:val="000000"/>
                  <w:sz w:val="18"/>
                  <w:szCs w:val="18"/>
                  <w:lang w:val="en-US"/>
                </w:rPr>
                <w:t>DC_2A_n260(4A-2O)_UL_2A_n260O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182" w:author=" " w:date="2019-05-27T04:43:00Z"/>
                <w:rFonts w:ascii="Arial" w:hAnsi="Arial" w:cs="Arial"/>
                <w:sz w:val="18"/>
                <w:szCs w:val="18"/>
              </w:rPr>
            </w:pPr>
            <w:ins w:id="11183"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84" w:author=" " w:date="2019-05-27T04:43:00Z"/>
                <w:rFonts w:ascii="Arial" w:hAnsi="Arial" w:cs="Arial"/>
                <w:sz w:val="18"/>
                <w:szCs w:val="18"/>
              </w:rPr>
            </w:pPr>
            <w:ins w:id="1118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86"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87" w:author=" " w:date="2019-05-27T04:43:00Z"/>
                <w:rFonts w:ascii="Arial" w:hAnsi="Arial" w:cs="Arial"/>
                <w:sz w:val="18"/>
                <w:szCs w:val="18"/>
              </w:rPr>
            </w:pPr>
            <w:ins w:id="11188"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89" w:author=" " w:date="2019-05-27T04:43:00Z"/>
                <w:rFonts w:ascii="Arial" w:hAnsi="Arial" w:cs="Arial"/>
                <w:sz w:val="18"/>
                <w:szCs w:val="18"/>
              </w:rPr>
            </w:pPr>
            <w:ins w:id="11190"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91" w:author=" " w:date="2019-05-27T04:43:00Z"/>
                <w:rFonts w:ascii="Arial" w:hAnsi="Arial" w:cs="Arial"/>
                <w:sz w:val="18"/>
                <w:szCs w:val="18"/>
              </w:rPr>
            </w:pPr>
            <w:ins w:id="11192"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119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194" w:author=" " w:date="2019-05-27T04:43:00Z"/>
                <w:rFonts w:ascii="Arial" w:hAnsi="Arial" w:cs="Arial"/>
                <w:color w:val="000000"/>
                <w:sz w:val="18"/>
                <w:szCs w:val="18"/>
                <w:lang w:val="en-US"/>
              </w:rPr>
            </w:pPr>
            <w:ins w:id="11195" w:author=" " w:date="2019-05-27T04:43:00Z">
              <w:r w:rsidRPr="00340831">
                <w:rPr>
                  <w:rFonts w:ascii="Arial" w:hAnsi="Arial" w:cs="Arial"/>
                  <w:color w:val="000000"/>
                  <w:sz w:val="18"/>
                  <w:szCs w:val="18"/>
                  <w:lang w:val="en-US"/>
                </w:rPr>
                <w:t xml:space="preserve">DC_2A_n260(2A-G)_UL_2A_n260A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196" w:author=" " w:date="2019-05-27T04:43:00Z"/>
                <w:rFonts w:ascii="Arial" w:hAnsi="Arial" w:cs="Arial"/>
                <w:color w:val="000000"/>
                <w:sz w:val="18"/>
                <w:szCs w:val="18"/>
                <w:lang w:val="en-US"/>
              </w:rPr>
            </w:pPr>
            <w:ins w:id="1119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98" w:author=" " w:date="2019-05-27T04:43:00Z"/>
                <w:rStyle w:val="af2"/>
                <w:rFonts w:cs="Arial"/>
                <w:szCs w:val="18"/>
              </w:rPr>
            </w:pPr>
            <w:ins w:id="1119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200" w:author=" " w:date="2019-05-27T04:43:00Z"/>
                <w:rFonts w:ascii="Arial" w:hAnsi="Arial" w:cs="Arial"/>
                <w:sz w:val="18"/>
                <w:szCs w:val="18"/>
              </w:rPr>
            </w:pPr>
            <w:ins w:id="11201"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02" w:author=" " w:date="2019-05-27T04:43:00Z"/>
                <w:rFonts w:ascii="Arial" w:hAnsi="Arial" w:cs="Arial"/>
                <w:sz w:val="18"/>
                <w:szCs w:val="18"/>
              </w:rPr>
            </w:pPr>
            <w:ins w:id="1120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04" w:author=" " w:date="2019-05-27T04:43:00Z"/>
                <w:rFonts w:ascii="Arial" w:hAnsi="Arial" w:cs="Arial"/>
                <w:sz w:val="18"/>
                <w:szCs w:val="18"/>
              </w:rPr>
            </w:pPr>
            <w:ins w:id="1120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06" w:author=" " w:date="2019-05-27T04:43:00Z"/>
                <w:rFonts w:ascii="Arial" w:hAnsi="Arial" w:cs="Arial"/>
                <w:sz w:val="18"/>
                <w:szCs w:val="18"/>
              </w:rPr>
            </w:pPr>
            <w:ins w:id="11207" w:author=" " w:date="2019-05-27T04:43:00Z">
              <w:r w:rsidRPr="00340831">
                <w:rPr>
                  <w:rFonts w:ascii="Arial" w:hAnsi="Arial" w:cs="Arial"/>
                  <w:sz w:val="18"/>
                  <w:szCs w:val="18"/>
                </w:rPr>
                <w:t>None</w:t>
              </w:r>
            </w:ins>
          </w:p>
        </w:tc>
      </w:tr>
      <w:tr w:rsidR="007B2B12" w:rsidRPr="00340831" w:rsidTr="004C693F">
        <w:trPr>
          <w:gridAfter w:val="1"/>
          <w:wAfter w:w="12" w:type="pct"/>
          <w:cantSplit/>
          <w:ins w:id="1120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209" w:author=" " w:date="2019-05-27T04:43:00Z"/>
                <w:rFonts w:ascii="Arial" w:hAnsi="Arial" w:cs="Arial"/>
                <w:color w:val="000000"/>
                <w:sz w:val="18"/>
                <w:szCs w:val="18"/>
                <w:lang w:val="en-US"/>
              </w:rPr>
            </w:pPr>
            <w:ins w:id="11210" w:author=" " w:date="2019-05-27T04:43:00Z">
              <w:r w:rsidRPr="00340831">
                <w:rPr>
                  <w:rFonts w:ascii="Arial" w:hAnsi="Arial" w:cs="Arial"/>
                  <w:color w:val="000000"/>
                  <w:sz w:val="18"/>
                  <w:szCs w:val="18"/>
                  <w:lang w:val="en-US"/>
                </w:rPr>
                <w:t>DC_2A_n260(A-2G)_UL_2A_n260A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211" w:author=" " w:date="2019-05-27T04:43:00Z"/>
                <w:rFonts w:ascii="Arial" w:hAnsi="Arial" w:cs="Arial"/>
                <w:color w:val="000000"/>
                <w:sz w:val="18"/>
                <w:szCs w:val="18"/>
                <w:lang w:val="en-US"/>
              </w:rPr>
            </w:pPr>
            <w:ins w:id="1121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13" w:author=" " w:date="2019-05-27T04:43:00Z"/>
                <w:rStyle w:val="af2"/>
                <w:rFonts w:cs="Arial"/>
                <w:szCs w:val="18"/>
              </w:rPr>
            </w:pPr>
            <w:ins w:id="1121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215" w:author=" " w:date="2019-05-27T04:43:00Z"/>
                <w:rFonts w:ascii="Arial" w:hAnsi="Arial" w:cs="Arial"/>
                <w:sz w:val="18"/>
                <w:szCs w:val="18"/>
              </w:rPr>
            </w:pPr>
            <w:ins w:id="11216"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17" w:author=" " w:date="2019-05-27T04:43:00Z"/>
                <w:rFonts w:ascii="Arial" w:hAnsi="Arial" w:cs="Arial"/>
                <w:sz w:val="18"/>
                <w:szCs w:val="18"/>
              </w:rPr>
            </w:pPr>
            <w:ins w:id="1121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19" w:author=" " w:date="2019-05-27T04:43:00Z"/>
                <w:rFonts w:ascii="Arial" w:hAnsi="Arial" w:cs="Arial"/>
                <w:sz w:val="18"/>
                <w:szCs w:val="18"/>
              </w:rPr>
            </w:pPr>
            <w:ins w:id="1122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21" w:author=" " w:date="2019-05-27T04:43:00Z"/>
                <w:rFonts w:ascii="Arial" w:hAnsi="Arial" w:cs="Arial"/>
                <w:sz w:val="18"/>
                <w:szCs w:val="18"/>
              </w:rPr>
            </w:pPr>
            <w:ins w:id="11222" w:author=" " w:date="2019-05-27T04:43:00Z">
              <w:r w:rsidRPr="00340831">
                <w:rPr>
                  <w:rFonts w:ascii="Arial" w:hAnsi="Arial" w:cs="Arial"/>
                  <w:sz w:val="18"/>
                  <w:szCs w:val="18"/>
                </w:rPr>
                <w:t>None</w:t>
              </w:r>
            </w:ins>
          </w:p>
        </w:tc>
      </w:tr>
      <w:tr w:rsidR="007B2B12" w:rsidRPr="00340831" w:rsidTr="004C693F">
        <w:trPr>
          <w:gridAfter w:val="1"/>
          <w:wAfter w:w="12" w:type="pct"/>
          <w:cantSplit/>
          <w:ins w:id="1122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224" w:author=" " w:date="2019-05-27T04:43:00Z"/>
                <w:rFonts w:ascii="Arial" w:hAnsi="Arial" w:cs="Arial"/>
                <w:color w:val="000000"/>
                <w:sz w:val="18"/>
                <w:szCs w:val="18"/>
                <w:lang w:val="en-US"/>
              </w:rPr>
            </w:pPr>
            <w:ins w:id="11225" w:author=" " w:date="2019-05-27T04:43:00Z">
              <w:r w:rsidRPr="00340831">
                <w:rPr>
                  <w:rFonts w:ascii="Arial" w:hAnsi="Arial" w:cs="Arial"/>
                  <w:color w:val="000000"/>
                  <w:sz w:val="18"/>
                  <w:szCs w:val="18"/>
                  <w:lang w:val="en-US"/>
                </w:rPr>
                <w:lastRenderedPageBreak/>
                <w:t xml:space="preserve">DC_2A_n260(2A-G)_UL_2A_n260G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226" w:author=" " w:date="2019-05-27T04:43:00Z"/>
                <w:rFonts w:ascii="Arial" w:hAnsi="Arial" w:cs="Arial"/>
                <w:color w:val="000000"/>
                <w:sz w:val="18"/>
                <w:szCs w:val="18"/>
                <w:lang w:val="en-US"/>
              </w:rPr>
            </w:pPr>
            <w:ins w:id="1122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28" w:author=" " w:date="2019-05-27T04:43:00Z"/>
                <w:rStyle w:val="af2"/>
                <w:rFonts w:cs="Arial"/>
                <w:szCs w:val="18"/>
              </w:rPr>
            </w:pPr>
            <w:ins w:id="1122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230" w:author=" " w:date="2019-05-27T04:43:00Z"/>
                <w:rFonts w:ascii="Arial" w:hAnsi="Arial" w:cs="Arial"/>
                <w:sz w:val="18"/>
                <w:szCs w:val="18"/>
              </w:rPr>
            </w:pPr>
            <w:ins w:id="11231"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32" w:author=" " w:date="2019-05-27T04:43:00Z"/>
                <w:rFonts w:ascii="Arial" w:hAnsi="Arial" w:cs="Arial"/>
                <w:sz w:val="18"/>
                <w:szCs w:val="18"/>
              </w:rPr>
            </w:pPr>
            <w:ins w:id="1123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34" w:author=" " w:date="2019-05-27T04:43:00Z"/>
                <w:rFonts w:ascii="Arial" w:hAnsi="Arial" w:cs="Arial"/>
                <w:sz w:val="18"/>
                <w:szCs w:val="18"/>
              </w:rPr>
            </w:pPr>
            <w:ins w:id="1123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36" w:author=" " w:date="2019-05-27T04:43:00Z"/>
                <w:rFonts w:ascii="Arial" w:hAnsi="Arial" w:cs="Arial"/>
                <w:sz w:val="18"/>
                <w:szCs w:val="18"/>
              </w:rPr>
            </w:pPr>
            <w:ins w:id="11237" w:author=" " w:date="2019-05-27T04:43:00Z">
              <w:r w:rsidRPr="00340831">
                <w:rPr>
                  <w:rFonts w:ascii="Arial" w:hAnsi="Arial" w:cs="Arial"/>
                  <w:sz w:val="18"/>
                  <w:szCs w:val="18"/>
                </w:rPr>
                <w:t>None</w:t>
              </w:r>
            </w:ins>
          </w:p>
        </w:tc>
      </w:tr>
      <w:tr w:rsidR="007B2B12" w:rsidRPr="00340831" w:rsidTr="004C693F">
        <w:trPr>
          <w:gridAfter w:val="1"/>
          <w:wAfter w:w="12" w:type="pct"/>
          <w:cantSplit/>
          <w:ins w:id="1123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239" w:author=" " w:date="2019-05-27T04:43:00Z"/>
                <w:rFonts w:ascii="Arial" w:hAnsi="Arial" w:cs="Arial"/>
                <w:color w:val="000000"/>
                <w:sz w:val="18"/>
                <w:szCs w:val="18"/>
                <w:lang w:val="en-US"/>
              </w:rPr>
            </w:pPr>
            <w:ins w:id="11240" w:author=" " w:date="2019-05-27T04:43:00Z">
              <w:r w:rsidRPr="00340831">
                <w:rPr>
                  <w:rFonts w:ascii="Arial" w:hAnsi="Arial" w:cs="Arial"/>
                  <w:color w:val="000000"/>
                  <w:sz w:val="18"/>
                  <w:szCs w:val="18"/>
                  <w:lang w:val="en-US"/>
                </w:rPr>
                <w:t>DC_2A_n260(A-2G)_UL_2A_n260G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241" w:author=" " w:date="2019-05-27T04:43:00Z"/>
                <w:rFonts w:ascii="Arial" w:hAnsi="Arial" w:cs="Arial"/>
                <w:color w:val="000000"/>
                <w:sz w:val="18"/>
                <w:szCs w:val="18"/>
                <w:lang w:val="en-US"/>
              </w:rPr>
            </w:pPr>
            <w:ins w:id="1124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43" w:author=" " w:date="2019-05-27T04:43:00Z"/>
                <w:rStyle w:val="af2"/>
                <w:rFonts w:cs="Arial"/>
                <w:szCs w:val="18"/>
              </w:rPr>
            </w:pPr>
            <w:ins w:id="1124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245" w:author=" " w:date="2019-05-27T04:43:00Z"/>
                <w:rFonts w:ascii="Arial" w:hAnsi="Arial" w:cs="Arial"/>
                <w:sz w:val="18"/>
                <w:szCs w:val="18"/>
              </w:rPr>
            </w:pPr>
            <w:ins w:id="11246"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47" w:author=" " w:date="2019-05-27T04:43:00Z"/>
                <w:rFonts w:ascii="Arial" w:hAnsi="Arial" w:cs="Arial"/>
                <w:sz w:val="18"/>
                <w:szCs w:val="18"/>
              </w:rPr>
            </w:pPr>
            <w:ins w:id="1124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49" w:author=" " w:date="2019-05-27T04:43:00Z"/>
                <w:rFonts w:ascii="Arial" w:hAnsi="Arial" w:cs="Arial"/>
                <w:sz w:val="18"/>
                <w:szCs w:val="18"/>
              </w:rPr>
            </w:pPr>
            <w:ins w:id="1125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51" w:author=" " w:date="2019-05-27T04:43:00Z"/>
                <w:rFonts w:ascii="Arial" w:hAnsi="Arial" w:cs="Arial"/>
                <w:sz w:val="18"/>
                <w:szCs w:val="18"/>
              </w:rPr>
            </w:pPr>
            <w:ins w:id="11252" w:author=" " w:date="2019-05-27T04:43:00Z">
              <w:r w:rsidRPr="00340831">
                <w:rPr>
                  <w:rFonts w:ascii="Arial" w:hAnsi="Arial" w:cs="Arial"/>
                  <w:sz w:val="18"/>
                  <w:szCs w:val="18"/>
                </w:rPr>
                <w:t>None</w:t>
              </w:r>
            </w:ins>
          </w:p>
        </w:tc>
      </w:tr>
      <w:tr w:rsidR="007B2B12" w:rsidRPr="00340831" w:rsidTr="004C693F">
        <w:trPr>
          <w:gridAfter w:val="1"/>
          <w:wAfter w:w="12" w:type="pct"/>
          <w:cantSplit/>
          <w:ins w:id="1125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254" w:author=" " w:date="2019-05-27T04:43:00Z"/>
                <w:rFonts w:ascii="Arial" w:hAnsi="Arial" w:cs="Arial"/>
                <w:color w:val="000000"/>
                <w:sz w:val="18"/>
                <w:szCs w:val="18"/>
                <w:lang w:val="en-US"/>
              </w:rPr>
            </w:pPr>
            <w:ins w:id="11255" w:author=" " w:date="2019-05-27T04:43:00Z">
              <w:r w:rsidRPr="00340831">
                <w:rPr>
                  <w:rFonts w:ascii="Arial" w:hAnsi="Arial" w:cs="Arial"/>
                  <w:color w:val="000000"/>
                  <w:sz w:val="18"/>
                  <w:szCs w:val="18"/>
                  <w:lang w:val="en-US"/>
                </w:rPr>
                <w:t xml:space="preserve">DC_2A_n260(2A-H)_UL_2A_n260A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256" w:author=" " w:date="2019-05-27T04:43:00Z"/>
                <w:rFonts w:ascii="Arial" w:hAnsi="Arial" w:cs="Arial"/>
                <w:color w:val="000000"/>
                <w:sz w:val="18"/>
                <w:szCs w:val="18"/>
                <w:lang w:val="en-US"/>
              </w:rPr>
            </w:pPr>
            <w:ins w:id="1125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58" w:author=" " w:date="2019-05-27T04:43:00Z"/>
                <w:rStyle w:val="af2"/>
                <w:rFonts w:cs="Arial"/>
                <w:szCs w:val="18"/>
              </w:rPr>
            </w:pPr>
            <w:ins w:id="1125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260" w:author=" " w:date="2019-05-27T04:43:00Z"/>
                <w:rFonts w:ascii="Arial" w:hAnsi="Arial" w:cs="Arial"/>
                <w:sz w:val="18"/>
                <w:szCs w:val="18"/>
              </w:rPr>
            </w:pPr>
            <w:ins w:id="11261"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62" w:author=" " w:date="2019-05-27T04:43:00Z"/>
                <w:rFonts w:ascii="Arial" w:hAnsi="Arial" w:cs="Arial"/>
                <w:sz w:val="18"/>
                <w:szCs w:val="18"/>
              </w:rPr>
            </w:pPr>
            <w:ins w:id="1126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64" w:author=" " w:date="2019-05-27T04:43:00Z"/>
                <w:rFonts w:ascii="Arial" w:hAnsi="Arial" w:cs="Arial"/>
                <w:sz w:val="18"/>
                <w:szCs w:val="18"/>
              </w:rPr>
            </w:pPr>
            <w:ins w:id="1126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66" w:author=" " w:date="2019-05-27T04:43:00Z"/>
                <w:rFonts w:ascii="Arial" w:hAnsi="Arial" w:cs="Arial"/>
                <w:sz w:val="18"/>
                <w:szCs w:val="18"/>
              </w:rPr>
            </w:pPr>
            <w:ins w:id="11267" w:author=" " w:date="2019-05-27T04:43:00Z">
              <w:r w:rsidRPr="00340831">
                <w:rPr>
                  <w:rFonts w:ascii="Arial" w:hAnsi="Arial" w:cs="Arial"/>
                  <w:sz w:val="18"/>
                  <w:szCs w:val="18"/>
                </w:rPr>
                <w:t>None</w:t>
              </w:r>
            </w:ins>
          </w:p>
        </w:tc>
      </w:tr>
      <w:tr w:rsidR="007B2B12" w:rsidRPr="00340831" w:rsidTr="004C693F">
        <w:trPr>
          <w:gridAfter w:val="1"/>
          <w:wAfter w:w="12" w:type="pct"/>
          <w:cantSplit/>
          <w:ins w:id="1126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269" w:author=" " w:date="2019-05-27T04:43:00Z"/>
                <w:rFonts w:ascii="Arial" w:hAnsi="Arial" w:cs="Arial"/>
                <w:color w:val="000000"/>
                <w:sz w:val="18"/>
                <w:szCs w:val="18"/>
                <w:lang w:val="en-US"/>
              </w:rPr>
            </w:pPr>
            <w:ins w:id="11270" w:author=" " w:date="2019-05-27T04:43:00Z">
              <w:r w:rsidRPr="00340831">
                <w:rPr>
                  <w:rFonts w:ascii="Arial" w:hAnsi="Arial" w:cs="Arial"/>
                  <w:color w:val="000000"/>
                  <w:sz w:val="18"/>
                  <w:szCs w:val="18"/>
                  <w:lang w:val="en-US"/>
                </w:rPr>
                <w:t>DC_2A_n260(A-2H)_UL_2A_n260A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271" w:author=" " w:date="2019-05-27T04:43:00Z"/>
                <w:rFonts w:ascii="Arial" w:hAnsi="Arial" w:cs="Arial"/>
                <w:color w:val="000000"/>
                <w:sz w:val="18"/>
                <w:szCs w:val="18"/>
                <w:lang w:val="en-US"/>
              </w:rPr>
            </w:pPr>
            <w:ins w:id="1127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73" w:author=" " w:date="2019-05-27T04:43:00Z"/>
                <w:rStyle w:val="af2"/>
                <w:rFonts w:cs="Arial"/>
                <w:szCs w:val="18"/>
              </w:rPr>
            </w:pPr>
            <w:ins w:id="1127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275" w:author=" " w:date="2019-05-27T04:43:00Z"/>
                <w:rFonts w:ascii="Arial" w:hAnsi="Arial" w:cs="Arial"/>
                <w:sz w:val="18"/>
                <w:szCs w:val="18"/>
              </w:rPr>
            </w:pPr>
            <w:ins w:id="11276"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77" w:author=" " w:date="2019-05-27T04:43:00Z"/>
                <w:rFonts w:ascii="Arial" w:hAnsi="Arial" w:cs="Arial"/>
                <w:sz w:val="18"/>
                <w:szCs w:val="18"/>
              </w:rPr>
            </w:pPr>
            <w:ins w:id="1127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79" w:author=" " w:date="2019-05-27T04:43:00Z"/>
                <w:rFonts w:ascii="Arial" w:hAnsi="Arial" w:cs="Arial"/>
                <w:sz w:val="18"/>
                <w:szCs w:val="18"/>
              </w:rPr>
            </w:pPr>
            <w:ins w:id="1128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81" w:author=" " w:date="2019-05-27T04:43:00Z"/>
                <w:rFonts w:ascii="Arial" w:hAnsi="Arial" w:cs="Arial"/>
                <w:sz w:val="18"/>
                <w:szCs w:val="18"/>
              </w:rPr>
            </w:pPr>
            <w:ins w:id="11282" w:author=" " w:date="2019-05-27T04:43:00Z">
              <w:r w:rsidRPr="00340831">
                <w:rPr>
                  <w:rFonts w:ascii="Arial" w:hAnsi="Arial" w:cs="Arial"/>
                  <w:sz w:val="18"/>
                  <w:szCs w:val="18"/>
                </w:rPr>
                <w:t>None</w:t>
              </w:r>
            </w:ins>
          </w:p>
        </w:tc>
      </w:tr>
      <w:tr w:rsidR="007B2B12" w:rsidRPr="00340831" w:rsidTr="004C693F">
        <w:trPr>
          <w:gridAfter w:val="1"/>
          <w:wAfter w:w="12" w:type="pct"/>
          <w:cantSplit/>
          <w:ins w:id="1128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284" w:author=" " w:date="2019-05-27T04:43:00Z"/>
                <w:rFonts w:ascii="Arial" w:hAnsi="Arial" w:cs="Arial"/>
                <w:color w:val="000000"/>
                <w:sz w:val="18"/>
                <w:szCs w:val="18"/>
                <w:lang w:val="en-US"/>
              </w:rPr>
            </w:pPr>
            <w:ins w:id="11285" w:author=" " w:date="2019-05-27T04:43:00Z">
              <w:r w:rsidRPr="00340831">
                <w:rPr>
                  <w:rFonts w:ascii="Arial" w:hAnsi="Arial" w:cs="Arial"/>
                  <w:color w:val="000000"/>
                  <w:sz w:val="18"/>
                  <w:szCs w:val="18"/>
                  <w:lang w:val="en-US"/>
                </w:rPr>
                <w:t xml:space="preserve">DC_2A_n260(2A-H)_UL_2A_n260G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286" w:author=" " w:date="2019-05-27T04:43:00Z"/>
                <w:rFonts w:ascii="Arial" w:hAnsi="Arial" w:cs="Arial"/>
                <w:color w:val="000000"/>
                <w:sz w:val="18"/>
                <w:szCs w:val="18"/>
                <w:lang w:val="en-US"/>
              </w:rPr>
            </w:pPr>
            <w:ins w:id="1128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88" w:author=" " w:date="2019-05-27T04:43:00Z"/>
                <w:rStyle w:val="af2"/>
                <w:rFonts w:cs="Arial"/>
                <w:szCs w:val="18"/>
              </w:rPr>
            </w:pPr>
            <w:ins w:id="1128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290" w:author=" " w:date="2019-05-27T04:43:00Z"/>
                <w:rFonts w:ascii="Arial" w:hAnsi="Arial" w:cs="Arial"/>
                <w:sz w:val="18"/>
                <w:szCs w:val="18"/>
              </w:rPr>
            </w:pPr>
            <w:ins w:id="11291"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92" w:author=" " w:date="2019-05-27T04:43:00Z"/>
                <w:rFonts w:ascii="Arial" w:hAnsi="Arial" w:cs="Arial"/>
                <w:sz w:val="18"/>
                <w:szCs w:val="18"/>
              </w:rPr>
            </w:pPr>
            <w:ins w:id="1129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94" w:author=" " w:date="2019-05-27T04:43:00Z"/>
                <w:rFonts w:ascii="Arial" w:hAnsi="Arial" w:cs="Arial"/>
                <w:sz w:val="18"/>
                <w:szCs w:val="18"/>
              </w:rPr>
            </w:pPr>
            <w:ins w:id="1129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96" w:author=" " w:date="2019-05-27T04:43:00Z"/>
                <w:rFonts w:ascii="Arial" w:hAnsi="Arial" w:cs="Arial"/>
                <w:sz w:val="18"/>
                <w:szCs w:val="18"/>
              </w:rPr>
            </w:pPr>
            <w:ins w:id="11297" w:author=" " w:date="2019-05-27T04:43:00Z">
              <w:r w:rsidRPr="00340831">
                <w:rPr>
                  <w:rFonts w:ascii="Arial" w:hAnsi="Arial" w:cs="Arial"/>
                  <w:sz w:val="18"/>
                  <w:szCs w:val="18"/>
                </w:rPr>
                <w:t>None</w:t>
              </w:r>
            </w:ins>
          </w:p>
        </w:tc>
      </w:tr>
      <w:tr w:rsidR="007B2B12" w:rsidRPr="00340831" w:rsidTr="004C693F">
        <w:trPr>
          <w:gridAfter w:val="1"/>
          <w:wAfter w:w="12" w:type="pct"/>
          <w:cantSplit/>
          <w:ins w:id="1129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299" w:author=" " w:date="2019-05-27T04:43:00Z"/>
                <w:rFonts w:ascii="Arial" w:hAnsi="Arial" w:cs="Arial"/>
                <w:color w:val="000000"/>
                <w:sz w:val="18"/>
                <w:szCs w:val="18"/>
                <w:lang w:val="en-US"/>
              </w:rPr>
            </w:pPr>
            <w:ins w:id="11300" w:author=" " w:date="2019-05-27T04:43:00Z">
              <w:r w:rsidRPr="00340831">
                <w:rPr>
                  <w:rFonts w:ascii="Arial" w:hAnsi="Arial" w:cs="Arial"/>
                  <w:color w:val="000000"/>
                  <w:sz w:val="18"/>
                  <w:szCs w:val="18"/>
                  <w:lang w:val="en-US"/>
                </w:rPr>
                <w:t>DC_2A_n260(A-2H)_UL_2A_n260G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301" w:author=" " w:date="2019-05-27T04:43:00Z"/>
                <w:rFonts w:ascii="Arial" w:hAnsi="Arial" w:cs="Arial"/>
                <w:color w:val="000000"/>
                <w:sz w:val="18"/>
                <w:szCs w:val="18"/>
                <w:lang w:val="en-US"/>
              </w:rPr>
            </w:pPr>
            <w:ins w:id="1130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03" w:author=" " w:date="2019-05-27T04:43:00Z"/>
                <w:rStyle w:val="af2"/>
                <w:rFonts w:cs="Arial"/>
                <w:szCs w:val="18"/>
              </w:rPr>
            </w:pPr>
            <w:ins w:id="1130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305" w:author=" " w:date="2019-05-27T04:43:00Z"/>
                <w:rFonts w:ascii="Arial" w:hAnsi="Arial" w:cs="Arial"/>
                <w:sz w:val="18"/>
                <w:szCs w:val="18"/>
              </w:rPr>
            </w:pPr>
            <w:ins w:id="11306"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07" w:author=" " w:date="2019-05-27T04:43:00Z"/>
                <w:rFonts w:ascii="Arial" w:hAnsi="Arial" w:cs="Arial"/>
                <w:sz w:val="18"/>
                <w:szCs w:val="18"/>
              </w:rPr>
            </w:pPr>
            <w:ins w:id="1130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09" w:author=" " w:date="2019-05-27T04:43:00Z"/>
                <w:rFonts w:ascii="Arial" w:hAnsi="Arial" w:cs="Arial"/>
                <w:sz w:val="18"/>
                <w:szCs w:val="18"/>
              </w:rPr>
            </w:pPr>
            <w:ins w:id="1131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11" w:author=" " w:date="2019-05-27T04:43:00Z"/>
                <w:rFonts w:ascii="Arial" w:hAnsi="Arial" w:cs="Arial"/>
                <w:sz w:val="18"/>
                <w:szCs w:val="18"/>
              </w:rPr>
            </w:pPr>
            <w:ins w:id="11312" w:author=" " w:date="2019-05-27T04:43:00Z">
              <w:r w:rsidRPr="00340831">
                <w:rPr>
                  <w:rFonts w:ascii="Arial" w:hAnsi="Arial" w:cs="Arial"/>
                  <w:sz w:val="18"/>
                  <w:szCs w:val="18"/>
                </w:rPr>
                <w:t>None</w:t>
              </w:r>
            </w:ins>
          </w:p>
        </w:tc>
      </w:tr>
      <w:tr w:rsidR="007B2B12" w:rsidRPr="00340831" w:rsidTr="004C693F">
        <w:trPr>
          <w:gridAfter w:val="1"/>
          <w:wAfter w:w="12" w:type="pct"/>
          <w:cantSplit/>
          <w:ins w:id="1131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314" w:author=" " w:date="2019-05-27T04:43:00Z"/>
                <w:rFonts w:ascii="Arial" w:hAnsi="Arial" w:cs="Arial"/>
                <w:color w:val="000000"/>
                <w:sz w:val="18"/>
                <w:szCs w:val="18"/>
                <w:lang w:val="en-US"/>
              </w:rPr>
            </w:pPr>
            <w:ins w:id="11315" w:author=" " w:date="2019-05-27T04:43:00Z">
              <w:r w:rsidRPr="00340831">
                <w:rPr>
                  <w:rFonts w:ascii="Arial" w:hAnsi="Arial" w:cs="Arial"/>
                  <w:color w:val="000000"/>
                  <w:sz w:val="18"/>
                  <w:szCs w:val="18"/>
                  <w:lang w:val="en-US"/>
                </w:rPr>
                <w:t xml:space="preserve">DC_2A_n260(2A-H)_UL_2A_n260H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316" w:author=" " w:date="2019-05-27T04:43:00Z"/>
                <w:rFonts w:ascii="Arial" w:hAnsi="Arial" w:cs="Arial"/>
                <w:color w:val="000000"/>
                <w:sz w:val="18"/>
                <w:szCs w:val="18"/>
                <w:lang w:val="en-US"/>
              </w:rPr>
            </w:pPr>
            <w:ins w:id="1131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18" w:author=" " w:date="2019-05-27T04:43:00Z"/>
                <w:rStyle w:val="af2"/>
                <w:rFonts w:cs="Arial"/>
                <w:szCs w:val="18"/>
              </w:rPr>
            </w:pPr>
            <w:ins w:id="1131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320" w:author=" " w:date="2019-05-27T04:43:00Z"/>
                <w:rFonts w:ascii="Arial" w:hAnsi="Arial" w:cs="Arial"/>
                <w:sz w:val="18"/>
                <w:szCs w:val="18"/>
              </w:rPr>
            </w:pPr>
            <w:ins w:id="11321"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22" w:author=" " w:date="2019-05-27T04:43:00Z"/>
                <w:rFonts w:ascii="Arial" w:hAnsi="Arial" w:cs="Arial"/>
                <w:sz w:val="18"/>
                <w:szCs w:val="18"/>
              </w:rPr>
            </w:pPr>
            <w:ins w:id="1132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24" w:author=" " w:date="2019-05-27T04:43:00Z"/>
                <w:rFonts w:ascii="Arial" w:hAnsi="Arial" w:cs="Arial"/>
                <w:sz w:val="18"/>
                <w:szCs w:val="18"/>
              </w:rPr>
            </w:pPr>
            <w:ins w:id="1132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26" w:author=" " w:date="2019-05-27T04:43:00Z"/>
                <w:rFonts w:ascii="Arial" w:hAnsi="Arial" w:cs="Arial"/>
                <w:sz w:val="18"/>
                <w:szCs w:val="18"/>
              </w:rPr>
            </w:pPr>
            <w:ins w:id="11327" w:author=" " w:date="2019-05-27T04:43:00Z">
              <w:r w:rsidRPr="00340831">
                <w:rPr>
                  <w:rFonts w:ascii="Arial" w:hAnsi="Arial" w:cs="Arial"/>
                  <w:sz w:val="18"/>
                  <w:szCs w:val="18"/>
                </w:rPr>
                <w:t>None</w:t>
              </w:r>
            </w:ins>
          </w:p>
        </w:tc>
      </w:tr>
      <w:tr w:rsidR="007B2B12" w:rsidRPr="00340831" w:rsidTr="004C693F">
        <w:trPr>
          <w:gridAfter w:val="1"/>
          <w:wAfter w:w="12" w:type="pct"/>
          <w:cantSplit/>
          <w:ins w:id="1132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329" w:author=" " w:date="2019-05-27T04:43:00Z"/>
                <w:rFonts w:ascii="Arial" w:hAnsi="Arial" w:cs="Arial"/>
                <w:color w:val="000000"/>
                <w:sz w:val="18"/>
                <w:szCs w:val="18"/>
                <w:lang w:val="en-US"/>
              </w:rPr>
            </w:pPr>
            <w:ins w:id="11330" w:author=" " w:date="2019-05-27T04:43:00Z">
              <w:r w:rsidRPr="00340831">
                <w:rPr>
                  <w:rFonts w:ascii="Arial" w:hAnsi="Arial" w:cs="Arial"/>
                  <w:color w:val="000000"/>
                  <w:sz w:val="18"/>
                  <w:szCs w:val="18"/>
                  <w:lang w:val="en-US"/>
                </w:rPr>
                <w:t>DC_2A_n260(A-2H)_UL_2A_n260H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331" w:author=" " w:date="2019-05-27T04:43:00Z"/>
                <w:rFonts w:ascii="Arial" w:hAnsi="Arial" w:cs="Arial"/>
                <w:color w:val="000000"/>
                <w:sz w:val="18"/>
                <w:szCs w:val="18"/>
                <w:lang w:val="en-US"/>
              </w:rPr>
            </w:pPr>
            <w:ins w:id="1133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33" w:author=" " w:date="2019-05-27T04:43:00Z"/>
                <w:rStyle w:val="af2"/>
                <w:rFonts w:cs="Arial"/>
                <w:szCs w:val="18"/>
              </w:rPr>
            </w:pPr>
            <w:ins w:id="1133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335" w:author=" " w:date="2019-05-27T04:43:00Z"/>
                <w:rFonts w:ascii="Arial" w:hAnsi="Arial" w:cs="Arial"/>
                <w:sz w:val="18"/>
                <w:szCs w:val="18"/>
              </w:rPr>
            </w:pPr>
            <w:ins w:id="11336"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37" w:author=" " w:date="2019-05-27T04:43:00Z"/>
                <w:rFonts w:ascii="Arial" w:hAnsi="Arial" w:cs="Arial"/>
                <w:sz w:val="18"/>
                <w:szCs w:val="18"/>
              </w:rPr>
            </w:pPr>
            <w:ins w:id="1133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39" w:author=" " w:date="2019-05-27T04:43:00Z"/>
                <w:rFonts w:ascii="Arial" w:hAnsi="Arial" w:cs="Arial"/>
                <w:sz w:val="18"/>
                <w:szCs w:val="18"/>
              </w:rPr>
            </w:pPr>
            <w:ins w:id="1134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41" w:author=" " w:date="2019-05-27T04:43:00Z"/>
                <w:rFonts w:ascii="Arial" w:hAnsi="Arial" w:cs="Arial"/>
                <w:sz w:val="18"/>
                <w:szCs w:val="18"/>
              </w:rPr>
            </w:pPr>
            <w:ins w:id="11342" w:author=" " w:date="2019-05-27T04:43:00Z">
              <w:r w:rsidRPr="00340831">
                <w:rPr>
                  <w:rFonts w:ascii="Arial" w:hAnsi="Arial" w:cs="Arial"/>
                  <w:sz w:val="18"/>
                  <w:szCs w:val="18"/>
                </w:rPr>
                <w:t>None</w:t>
              </w:r>
            </w:ins>
          </w:p>
        </w:tc>
      </w:tr>
      <w:tr w:rsidR="007B2B12" w:rsidRPr="00340831" w:rsidTr="004C693F">
        <w:trPr>
          <w:gridAfter w:val="1"/>
          <w:wAfter w:w="12" w:type="pct"/>
          <w:cantSplit/>
          <w:ins w:id="1134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344" w:author=" " w:date="2019-05-27T04:43:00Z"/>
                <w:rFonts w:ascii="Arial" w:hAnsi="Arial" w:cs="Arial"/>
                <w:color w:val="000000"/>
                <w:sz w:val="18"/>
                <w:szCs w:val="18"/>
                <w:lang w:val="en-US"/>
              </w:rPr>
            </w:pPr>
            <w:ins w:id="11345" w:author=" " w:date="2019-05-27T04:43:00Z">
              <w:r w:rsidRPr="00340831">
                <w:rPr>
                  <w:rFonts w:ascii="Arial" w:hAnsi="Arial" w:cs="Arial"/>
                  <w:color w:val="000000"/>
                  <w:sz w:val="18"/>
                  <w:szCs w:val="18"/>
                  <w:lang w:val="en-US"/>
                </w:rPr>
                <w:t xml:space="preserve">DC_2A_n260(A-P)_UL_2A_n260A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346" w:author=" " w:date="2019-05-27T04:43:00Z"/>
                <w:rFonts w:ascii="Arial" w:hAnsi="Arial" w:cs="Arial"/>
                <w:color w:val="000000"/>
                <w:sz w:val="18"/>
                <w:szCs w:val="18"/>
                <w:lang w:val="en-US"/>
              </w:rPr>
            </w:pPr>
            <w:ins w:id="1134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48" w:author=" " w:date="2019-05-27T04:43:00Z"/>
                <w:rStyle w:val="af2"/>
                <w:rFonts w:cs="Arial"/>
                <w:szCs w:val="18"/>
              </w:rPr>
            </w:pPr>
            <w:ins w:id="1134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350" w:author=" " w:date="2019-05-27T04:43:00Z"/>
                <w:rFonts w:ascii="Arial" w:hAnsi="Arial" w:cs="Arial"/>
                <w:sz w:val="18"/>
                <w:szCs w:val="18"/>
              </w:rPr>
            </w:pPr>
            <w:ins w:id="11351"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52" w:author=" " w:date="2019-05-27T04:43:00Z"/>
                <w:rFonts w:ascii="Arial" w:hAnsi="Arial" w:cs="Arial"/>
                <w:sz w:val="18"/>
                <w:szCs w:val="18"/>
              </w:rPr>
            </w:pPr>
            <w:ins w:id="1135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54" w:author=" " w:date="2019-05-27T04:43:00Z"/>
                <w:rFonts w:ascii="Arial" w:hAnsi="Arial" w:cs="Arial"/>
                <w:sz w:val="18"/>
                <w:szCs w:val="18"/>
              </w:rPr>
            </w:pPr>
            <w:ins w:id="1135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56" w:author=" " w:date="2019-05-27T04:43:00Z"/>
                <w:rFonts w:ascii="Arial" w:hAnsi="Arial" w:cs="Arial"/>
                <w:sz w:val="18"/>
                <w:szCs w:val="18"/>
              </w:rPr>
            </w:pPr>
            <w:ins w:id="11357" w:author=" " w:date="2019-05-27T04:43:00Z">
              <w:r w:rsidRPr="00340831">
                <w:rPr>
                  <w:rFonts w:ascii="Arial" w:hAnsi="Arial" w:cs="Arial"/>
                  <w:sz w:val="18"/>
                  <w:szCs w:val="18"/>
                </w:rPr>
                <w:t>None</w:t>
              </w:r>
            </w:ins>
          </w:p>
        </w:tc>
      </w:tr>
      <w:tr w:rsidR="007B2B12" w:rsidRPr="00340831" w:rsidTr="004C693F">
        <w:trPr>
          <w:gridAfter w:val="1"/>
          <w:wAfter w:w="12" w:type="pct"/>
          <w:cantSplit/>
          <w:ins w:id="1135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359" w:author=" " w:date="2019-05-27T04:43:00Z"/>
                <w:rFonts w:ascii="Arial" w:hAnsi="Arial" w:cs="Arial"/>
                <w:color w:val="000000"/>
                <w:sz w:val="18"/>
                <w:szCs w:val="18"/>
                <w:lang w:val="en-US"/>
              </w:rPr>
            </w:pPr>
            <w:ins w:id="11360" w:author=" " w:date="2019-05-27T04:43:00Z">
              <w:r w:rsidRPr="00340831">
                <w:rPr>
                  <w:rFonts w:ascii="Arial" w:hAnsi="Arial" w:cs="Arial"/>
                  <w:color w:val="000000"/>
                  <w:sz w:val="18"/>
                  <w:szCs w:val="18"/>
                  <w:lang w:val="en-US"/>
                </w:rPr>
                <w:t xml:space="preserve">DC_2A_n260(A-Q)_UL_2A_n260A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361" w:author=" " w:date="2019-05-27T04:43:00Z"/>
                <w:rFonts w:ascii="Arial" w:hAnsi="Arial" w:cs="Arial"/>
                <w:color w:val="000000"/>
                <w:sz w:val="18"/>
                <w:szCs w:val="18"/>
                <w:lang w:val="en-US"/>
              </w:rPr>
            </w:pPr>
            <w:ins w:id="1136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63" w:author=" " w:date="2019-05-27T04:43:00Z"/>
                <w:rStyle w:val="af2"/>
                <w:rFonts w:cs="Arial"/>
                <w:szCs w:val="18"/>
              </w:rPr>
            </w:pPr>
            <w:ins w:id="1136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365" w:author=" " w:date="2019-05-27T04:43:00Z"/>
                <w:rFonts w:ascii="Arial" w:hAnsi="Arial" w:cs="Arial"/>
                <w:sz w:val="18"/>
                <w:szCs w:val="18"/>
              </w:rPr>
            </w:pPr>
            <w:ins w:id="11366"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67" w:author=" " w:date="2019-05-27T04:43:00Z"/>
                <w:rFonts w:ascii="Arial" w:hAnsi="Arial" w:cs="Arial"/>
                <w:sz w:val="18"/>
                <w:szCs w:val="18"/>
              </w:rPr>
            </w:pPr>
            <w:ins w:id="1136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69" w:author=" " w:date="2019-05-27T04:43:00Z"/>
                <w:rFonts w:ascii="Arial" w:hAnsi="Arial" w:cs="Arial"/>
                <w:sz w:val="18"/>
                <w:szCs w:val="18"/>
              </w:rPr>
            </w:pPr>
            <w:ins w:id="1137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71" w:author=" " w:date="2019-05-27T04:43:00Z"/>
                <w:rFonts w:ascii="Arial" w:hAnsi="Arial" w:cs="Arial"/>
                <w:sz w:val="18"/>
                <w:szCs w:val="18"/>
              </w:rPr>
            </w:pPr>
            <w:ins w:id="11372" w:author=" " w:date="2019-05-27T04:43:00Z">
              <w:r w:rsidRPr="00340831">
                <w:rPr>
                  <w:rFonts w:ascii="Arial" w:hAnsi="Arial" w:cs="Arial"/>
                  <w:sz w:val="18"/>
                  <w:szCs w:val="18"/>
                </w:rPr>
                <w:t>None</w:t>
              </w:r>
            </w:ins>
          </w:p>
        </w:tc>
      </w:tr>
      <w:tr w:rsidR="007B2B12" w:rsidRPr="00340831" w:rsidTr="004C693F">
        <w:trPr>
          <w:gridAfter w:val="1"/>
          <w:wAfter w:w="12" w:type="pct"/>
          <w:cantSplit/>
          <w:ins w:id="1137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374" w:author=" " w:date="2019-05-27T04:43:00Z"/>
                <w:rFonts w:ascii="Arial" w:hAnsi="Arial" w:cs="Arial"/>
                <w:color w:val="000000"/>
                <w:sz w:val="18"/>
                <w:szCs w:val="18"/>
                <w:lang w:val="en-US"/>
              </w:rPr>
            </w:pPr>
            <w:ins w:id="11375" w:author=" " w:date="2019-05-27T04:43:00Z">
              <w:r w:rsidRPr="00340831">
                <w:rPr>
                  <w:rFonts w:ascii="Arial" w:hAnsi="Arial" w:cs="Arial"/>
                  <w:color w:val="000000"/>
                  <w:sz w:val="18"/>
                  <w:szCs w:val="18"/>
                  <w:lang w:val="en-US"/>
                </w:rPr>
                <w:t>DC_2A_n260(P-Q)_UL_2A_n260A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376" w:author=" " w:date="2019-05-27T04:43:00Z"/>
                <w:rFonts w:ascii="Arial" w:hAnsi="Arial" w:cs="Arial"/>
                <w:color w:val="000000"/>
                <w:sz w:val="18"/>
                <w:szCs w:val="18"/>
                <w:lang w:val="en-US"/>
              </w:rPr>
            </w:pPr>
            <w:ins w:id="1137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78" w:author=" " w:date="2019-05-27T04:43:00Z"/>
                <w:rStyle w:val="af2"/>
                <w:rFonts w:cs="Arial"/>
                <w:szCs w:val="18"/>
              </w:rPr>
            </w:pPr>
            <w:ins w:id="1137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380" w:author=" " w:date="2019-05-27T04:43:00Z"/>
                <w:rFonts w:ascii="Arial" w:hAnsi="Arial" w:cs="Arial"/>
                <w:sz w:val="18"/>
                <w:szCs w:val="18"/>
              </w:rPr>
            </w:pPr>
            <w:ins w:id="11381"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82" w:author=" " w:date="2019-05-27T04:43:00Z"/>
                <w:rFonts w:ascii="Arial" w:hAnsi="Arial" w:cs="Arial"/>
                <w:sz w:val="18"/>
                <w:szCs w:val="18"/>
              </w:rPr>
            </w:pPr>
            <w:ins w:id="1138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84" w:author=" " w:date="2019-05-27T04:43:00Z"/>
                <w:rFonts w:ascii="Arial" w:hAnsi="Arial" w:cs="Arial"/>
                <w:sz w:val="18"/>
                <w:szCs w:val="18"/>
              </w:rPr>
            </w:pPr>
            <w:ins w:id="1138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86" w:author=" " w:date="2019-05-27T04:43:00Z"/>
                <w:rFonts w:ascii="Arial" w:hAnsi="Arial" w:cs="Arial"/>
                <w:sz w:val="18"/>
                <w:szCs w:val="18"/>
              </w:rPr>
            </w:pPr>
            <w:ins w:id="11387" w:author=" " w:date="2019-05-27T04:43:00Z">
              <w:r w:rsidRPr="00340831">
                <w:rPr>
                  <w:rFonts w:ascii="Arial" w:hAnsi="Arial" w:cs="Arial"/>
                  <w:sz w:val="18"/>
                  <w:szCs w:val="18"/>
                </w:rPr>
                <w:t>None</w:t>
              </w:r>
            </w:ins>
          </w:p>
        </w:tc>
      </w:tr>
      <w:tr w:rsidR="007B2B12" w:rsidRPr="00340831" w:rsidTr="004C693F">
        <w:trPr>
          <w:gridAfter w:val="1"/>
          <w:wAfter w:w="12" w:type="pct"/>
          <w:cantSplit/>
          <w:ins w:id="1138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389" w:author=" " w:date="2019-05-27T04:43:00Z"/>
                <w:rFonts w:ascii="Arial" w:hAnsi="Arial" w:cs="Arial"/>
                <w:color w:val="000000"/>
                <w:sz w:val="18"/>
                <w:szCs w:val="18"/>
                <w:lang w:val="en-US"/>
              </w:rPr>
            </w:pPr>
            <w:ins w:id="11390" w:author=" " w:date="2019-05-27T04:43:00Z">
              <w:r w:rsidRPr="00340831">
                <w:rPr>
                  <w:rFonts w:ascii="Arial" w:hAnsi="Arial" w:cs="Arial"/>
                  <w:color w:val="000000"/>
                  <w:sz w:val="18"/>
                  <w:szCs w:val="18"/>
                  <w:lang w:val="en-US"/>
                </w:rPr>
                <w:t xml:space="preserve">DC_2A_n260(A-P)_UL_2A_n260O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391" w:author=" " w:date="2019-05-27T04:43:00Z"/>
                <w:rFonts w:ascii="Arial" w:hAnsi="Arial" w:cs="Arial"/>
                <w:color w:val="000000"/>
                <w:sz w:val="18"/>
                <w:szCs w:val="18"/>
                <w:lang w:val="en-US"/>
              </w:rPr>
            </w:pPr>
            <w:ins w:id="1139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93" w:author=" " w:date="2019-05-27T04:43:00Z"/>
                <w:rStyle w:val="af2"/>
                <w:rFonts w:cs="Arial"/>
                <w:szCs w:val="18"/>
              </w:rPr>
            </w:pPr>
            <w:ins w:id="1139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395" w:author=" " w:date="2019-05-27T04:43:00Z"/>
                <w:rFonts w:ascii="Arial" w:hAnsi="Arial" w:cs="Arial"/>
                <w:sz w:val="18"/>
                <w:szCs w:val="18"/>
              </w:rPr>
            </w:pPr>
            <w:ins w:id="11396"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97" w:author=" " w:date="2019-05-27T04:43:00Z"/>
                <w:rFonts w:ascii="Arial" w:hAnsi="Arial" w:cs="Arial"/>
                <w:sz w:val="18"/>
                <w:szCs w:val="18"/>
              </w:rPr>
            </w:pPr>
            <w:ins w:id="1139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99" w:author=" " w:date="2019-05-27T04:43:00Z"/>
                <w:rFonts w:ascii="Arial" w:hAnsi="Arial" w:cs="Arial"/>
                <w:sz w:val="18"/>
                <w:szCs w:val="18"/>
              </w:rPr>
            </w:pPr>
            <w:ins w:id="1140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01" w:author=" " w:date="2019-05-27T04:43:00Z"/>
                <w:rFonts w:ascii="Arial" w:hAnsi="Arial" w:cs="Arial"/>
                <w:sz w:val="18"/>
                <w:szCs w:val="18"/>
              </w:rPr>
            </w:pPr>
            <w:ins w:id="11402" w:author=" " w:date="2019-05-27T04:43:00Z">
              <w:r w:rsidRPr="00340831">
                <w:rPr>
                  <w:rFonts w:ascii="Arial" w:hAnsi="Arial" w:cs="Arial"/>
                  <w:sz w:val="18"/>
                  <w:szCs w:val="18"/>
                </w:rPr>
                <w:t>None</w:t>
              </w:r>
            </w:ins>
          </w:p>
        </w:tc>
      </w:tr>
      <w:tr w:rsidR="007B2B12" w:rsidRPr="00340831" w:rsidTr="004C693F">
        <w:trPr>
          <w:gridAfter w:val="1"/>
          <w:wAfter w:w="12" w:type="pct"/>
          <w:cantSplit/>
          <w:ins w:id="1140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404" w:author=" " w:date="2019-05-27T04:43:00Z"/>
                <w:rFonts w:ascii="Arial" w:hAnsi="Arial" w:cs="Arial"/>
                <w:color w:val="000000"/>
                <w:sz w:val="18"/>
                <w:szCs w:val="18"/>
                <w:lang w:val="en-US"/>
              </w:rPr>
            </w:pPr>
            <w:ins w:id="11405" w:author=" " w:date="2019-05-27T04:43:00Z">
              <w:r w:rsidRPr="00340831">
                <w:rPr>
                  <w:rFonts w:ascii="Arial" w:hAnsi="Arial" w:cs="Arial"/>
                  <w:color w:val="000000"/>
                  <w:sz w:val="18"/>
                  <w:szCs w:val="18"/>
                  <w:lang w:val="en-US"/>
                </w:rPr>
                <w:t xml:space="preserve">DC_2A_n260(A-Q)_UL_2A_n260O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406" w:author=" " w:date="2019-05-27T04:43:00Z"/>
                <w:rFonts w:ascii="Arial" w:hAnsi="Arial" w:cs="Arial"/>
                <w:color w:val="000000"/>
                <w:sz w:val="18"/>
                <w:szCs w:val="18"/>
                <w:lang w:val="en-US"/>
              </w:rPr>
            </w:pPr>
            <w:ins w:id="1140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08" w:author=" " w:date="2019-05-27T04:43:00Z"/>
                <w:rStyle w:val="af2"/>
                <w:rFonts w:cs="Arial"/>
                <w:szCs w:val="18"/>
              </w:rPr>
            </w:pPr>
            <w:ins w:id="1140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410" w:author=" " w:date="2019-05-27T04:43:00Z"/>
                <w:rFonts w:ascii="Arial" w:hAnsi="Arial" w:cs="Arial"/>
                <w:sz w:val="18"/>
                <w:szCs w:val="18"/>
              </w:rPr>
            </w:pPr>
            <w:ins w:id="11411"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12" w:author=" " w:date="2019-05-27T04:43:00Z"/>
                <w:rFonts w:ascii="Arial" w:hAnsi="Arial" w:cs="Arial"/>
                <w:sz w:val="18"/>
                <w:szCs w:val="18"/>
              </w:rPr>
            </w:pPr>
            <w:ins w:id="1141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14" w:author=" " w:date="2019-05-27T04:43:00Z"/>
                <w:rFonts w:ascii="Arial" w:hAnsi="Arial" w:cs="Arial"/>
                <w:sz w:val="18"/>
                <w:szCs w:val="18"/>
              </w:rPr>
            </w:pPr>
            <w:ins w:id="1141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16" w:author=" " w:date="2019-05-27T04:43:00Z"/>
                <w:rFonts w:ascii="Arial" w:hAnsi="Arial" w:cs="Arial"/>
                <w:sz w:val="18"/>
                <w:szCs w:val="18"/>
              </w:rPr>
            </w:pPr>
            <w:ins w:id="11417" w:author=" " w:date="2019-05-27T04:43:00Z">
              <w:r w:rsidRPr="00340831">
                <w:rPr>
                  <w:rFonts w:ascii="Arial" w:hAnsi="Arial" w:cs="Arial"/>
                  <w:sz w:val="18"/>
                  <w:szCs w:val="18"/>
                </w:rPr>
                <w:t>None</w:t>
              </w:r>
            </w:ins>
          </w:p>
        </w:tc>
      </w:tr>
      <w:tr w:rsidR="007B2B12" w:rsidRPr="00340831" w:rsidTr="004C693F">
        <w:trPr>
          <w:gridAfter w:val="1"/>
          <w:wAfter w:w="12" w:type="pct"/>
          <w:cantSplit/>
          <w:ins w:id="1141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419" w:author=" " w:date="2019-05-27T04:43:00Z"/>
                <w:rFonts w:ascii="Arial" w:hAnsi="Arial" w:cs="Arial"/>
                <w:color w:val="000000"/>
                <w:sz w:val="18"/>
                <w:szCs w:val="18"/>
                <w:lang w:val="en-US"/>
              </w:rPr>
            </w:pPr>
            <w:ins w:id="11420" w:author=" " w:date="2019-05-27T04:43:00Z">
              <w:r w:rsidRPr="00340831">
                <w:rPr>
                  <w:rFonts w:ascii="Arial" w:hAnsi="Arial" w:cs="Arial"/>
                  <w:color w:val="000000"/>
                  <w:sz w:val="18"/>
                  <w:szCs w:val="18"/>
                  <w:lang w:val="en-US"/>
                </w:rPr>
                <w:t>DC_2A_n260(P-Q)_UL_2A_n260O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421" w:author=" " w:date="2019-05-27T04:43:00Z"/>
                <w:rFonts w:ascii="Arial" w:hAnsi="Arial" w:cs="Arial"/>
                <w:color w:val="000000"/>
                <w:sz w:val="18"/>
                <w:szCs w:val="18"/>
                <w:lang w:val="en-US"/>
              </w:rPr>
            </w:pPr>
            <w:ins w:id="1142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23" w:author=" " w:date="2019-05-27T04:43:00Z"/>
                <w:rStyle w:val="af2"/>
                <w:rFonts w:cs="Arial"/>
                <w:szCs w:val="18"/>
              </w:rPr>
            </w:pPr>
            <w:ins w:id="1142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425" w:author=" " w:date="2019-05-27T04:43:00Z"/>
                <w:rFonts w:ascii="Arial" w:hAnsi="Arial" w:cs="Arial"/>
                <w:sz w:val="18"/>
                <w:szCs w:val="18"/>
              </w:rPr>
            </w:pPr>
            <w:ins w:id="11426"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27" w:author=" " w:date="2019-05-27T04:43:00Z"/>
                <w:rFonts w:ascii="Arial" w:hAnsi="Arial" w:cs="Arial"/>
                <w:sz w:val="18"/>
                <w:szCs w:val="18"/>
              </w:rPr>
            </w:pPr>
            <w:ins w:id="1142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29" w:author=" " w:date="2019-05-27T04:43:00Z"/>
                <w:rFonts w:ascii="Arial" w:hAnsi="Arial" w:cs="Arial"/>
                <w:sz w:val="18"/>
                <w:szCs w:val="18"/>
              </w:rPr>
            </w:pPr>
            <w:ins w:id="1143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31" w:author=" " w:date="2019-05-27T04:43:00Z"/>
                <w:rFonts w:ascii="Arial" w:hAnsi="Arial" w:cs="Arial"/>
                <w:sz w:val="18"/>
                <w:szCs w:val="18"/>
              </w:rPr>
            </w:pPr>
            <w:ins w:id="11432" w:author=" " w:date="2019-05-27T04:43:00Z">
              <w:r w:rsidRPr="00340831">
                <w:rPr>
                  <w:rFonts w:ascii="Arial" w:hAnsi="Arial" w:cs="Arial"/>
                  <w:sz w:val="18"/>
                  <w:szCs w:val="18"/>
                </w:rPr>
                <w:t>None</w:t>
              </w:r>
            </w:ins>
          </w:p>
        </w:tc>
      </w:tr>
      <w:tr w:rsidR="007B2B12" w:rsidRPr="00340831" w:rsidTr="004C693F">
        <w:trPr>
          <w:gridAfter w:val="1"/>
          <w:wAfter w:w="12" w:type="pct"/>
          <w:cantSplit/>
          <w:ins w:id="1143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434" w:author=" " w:date="2019-05-27T04:43:00Z"/>
                <w:rFonts w:ascii="Arial" w:hAnsi="Arial" w:cs="Arial"/>
                <w:color w:val="000000"/>
                <w:sz w:val="18"/>
                <w:szCs w:val="18"/>
                <w:lang w:val="en-US"/>
              </w:rPr>
            </w:pPr>
            <w:ins w:id="11435" w:author=" " w:date="2019-05-27T04:43:00Z">
              <w:r w:rsidRPr="00340831">
                <w:rPr>
                  <w:rFonts w:ascii="Arial" w:hAnsi="Arial" w:cs="Arial"/>
                  <w:color w:val="000000"/>
                  <w:sz w:val="18"/>
                  <w:szCs w:val="18"/>
                  <w:lang w:val="en-US"/>
                </w:rPr>
                <w:t xml:space="preserve">DC_2A_n260(A-P)_UL_2A_n260P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436" w:author=" " w:date="2019-05-27T04:43:00Z"/>
                <w:rFonts w:ascii="Arial" w:hAnsi="Arial" w:cs="Arial"/>
                <w:color w:val="000000"/>
                <w:sz w:val="18"/>
                <w:szCs w:val="18"/>
                <w:lang w:val="en-US"/>
              </w:rPr>
            </w:pPr>
            <w:ins w:id="1143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38" w:author=" " w:date="2019-05-27T04:43:00Z"/>
                <w:rStyle w:val="af2"/>
                <w:rFonts w:cs="Arial"/>
                <w:szCs w:val="18"/>
              </w:rPr>
            </w:pPr>
            <w:ins w:id="1143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440" w:author=" " w:date="2019-05-27T04:43:00Z"/>
                <w:rFonts w:ascii="Arial" w:hAnsi="Arial" w:cs="Arial"/>
                <w:sz w:val="18"/>
                <w:szCs w:val="18"/>
              </w:rPr>
            </w:pPr>
            <w:ins w:id="11441"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42" w:author=" " w:date="2019-05-27T04:43:00Z"/>
                <w:rFonts w:ascii="Arial" w:hAnsi="Arial" w:cs="Arial"/>
                <w:sz w:val="18"/>
                <w:szCs w:val="18"/>
              </w:rPr>
            </w:pPr>
            <w:ins w:id="1144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44" w:author=" " w:date="2019-05-27T04:43:00Z"/>
                <w:rFonts w:ascii="Arial" w:hAnsi="Arial" w:cs="Arial"/>
                <w:sz w:val="18"/>
                <w:szCs w:val="18"/>
              </w:rPr>
            </w:pPr>
            <w:ins w:id="1144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46" w:author=" " w:date="2019-05-27T04:43:00Z"/>
                <w:rFonts w:ascii="Arial" w:hAnsi="Arial" w:cs="Arial"/>
                <w:sz w:val="18"/>
                <w:szCs w:val="18"/>
              </w:rPr>
            </w:pPr>
            <w:ins w:id="11447" w:author=" " w:date="2019-05-27T04:43:00Z">
              <w:r w:rsidRPr="00340831">
                <w:rPr>
                  <w:rFonts w:ascii="Arial" w:hAnsi="Arial" w:cs="Arial"/>
                  <w:sz w:val="18"/>
                  <w:szCs w:val="18"/>
                </w:rPr>
                <w:t>None</w:t>
              </w:r>
            </w:ins>
          </w:p>
        </w:tc>
      </w:tr>
      <w:tr w:rsidR="007B2B12" w:rsidRPr="00340831" w:rsidTr="004C693F">
        <w:trPr>
          <w:gridAfter w:val="1"/>
          <w:wAfter w:w="12" w:type="pct"/>
          <w:cantSplit/>
          <w:ins w:id="1144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449" w:author=" " w:date="2019-05-27T04:43:00Z"/>
                <w:rFonts w:ascii="Arial" w:hAnsi="Arial" w:cs="Arial"/>
                <w:color w:val="000000"/>
                <w:sz w:val="18"/>
                <w:szCs w:val="18"/>
                <w:lang w:val="en-US"/>
              </w:rPr>
            </w:pPr>
            <w:ins w:id="11450" w:author=" " w:date="2019-05-27T04:43:00Z">
              <w:r w:rsidRPr="00340831">
                <w:rPr>
                  <w:rFonts w:ascii="Arial" w:hAnsi="Arial" w:cs="Arial"/>
                  <w:color w:val="000000"/>
                  <w:sz w:val="18"/>
                  <w:szCs w:val="18"/>
                  <w:lang w:val="en-US"/>
                </w:rPr>
                <w:t xml:space="preserve">DC_2A_n260(A-Q)_UL_2A_n260P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451" w:author=" " w:date="2019-05-27T04:43:00Z"/>
                <w:rFonts w:ascii="Arial" w:hAnsi="Arial" w:cs="Arial"/>
                <w:color w:val="000000"/>
                <w:sz w:val="18"/>
                <w:szCs w:val="18"/>
                <w:lang w:val="en-US"/>
              </w:rPr>
            </w:pPr>
            <w:ins w:id="1145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53" w:author=" " w:date="2019-05-27T04:43:00Z"/>
                <w:rStyle w:val="af2"/>
                <w:rFonts w:cs="Arial"/>
                <w:szCs w:val="18"/>
              </w:rPr>
            </w:pPr>
            <w:ins w:id="1145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455" w:author=" " w:date="2019-05-27T04:43:00Z"/>
                <w:rFonts w:ascii="Arial" w:hAnsi="Arial" w:cs="Arial"/>
                <w:sz w:val="18"/>
                <w:szCs w:val="18"/>
              </w:rPr>
            </w:pPr>
            <w:ins w:id="11456"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57" w:author=" " w:date="2019-05-27T04:43:00Z"/>
                <w:rFonts w:ascii="Arial" w:hAnsi="Arial" w:cs="Arial"/>
                <w:sz w:val="18"/>
                <w:szCs w:val="18"/>
              </w:rPr>
            </w:pPr>
            <w:ins w:id="1145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59" w:author=" " w:date="2019-05-27T04:43:00Z"/>
                <w:rFonts w:ascii="Arial" w:hAnsi="Arial" w:cs="Arial"/>
                <w:sz w:val="18"/>
                <w:szCs w:val="18"/>
              </w:rPr>
            </w:pPr>
            <w:ins w:id="1146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61" w:author=" " w:date="2019-05-27T04:43:00Z"/>
                <w:rFonts w:ascii="Arial" w:hAnsi="Arial" w:cs="Arial"/>
                <w:sz w:val="18"/>
                <w:szCs w:val="18"/>
              </w:rPr>
            </w:pPr>
            <w:ins w:id="11462" w:author=" " w:date="2019-05-27T04:43:00Z">
              <w:r w:rsidRPr="00340831">
                <w:rPr>
                  <w:rFonts w:ascii="Arial" w:hAnsi="Arial" w:cs="Arial"/>
                  <w:sz w:val="18"/>
                  <w:szCs w:val="18"/>
                </w:rPr>
                <w:t>None</w:t>
              </w:r>
            </w:ins>
          </w:p>
        </w:tc>
      </w:tr>
      <w:tr w:rsidR="007B2B12" w:rsidRPr="00340831" w:rsidTr="004C693F">
        <w:trPr>
          <w:gridAfter w:val="1"/>
          <w:wAfter w:w="12" w:type="pct"/>
          <w:cantSplit/>
          <w:ins w:id="1146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464" w:author=" " w:date="2019-05-27T04:43:00Z"/>
                <w:rFonts w:ascii="Arial" w:hAnsi="Arial" w:cs="Arial"/>
                <w:color w:val="000000"/>
                <w:sz w:val="18"/>
                <w:szCs w:val="18"/>
                <w:lang w:val="en-US"/>
              </w:rPr>
            </w:pPr>
            <w:ins w:id="11465" w:author=" " w:date="2019-05-27T04:43:00Z">
              <w:r w:rsidRPr="00340831">
                <w:rPr>
                  <w:rFonts w:ascii="Arial" w:hAnsi="Arial" w:cs="Arial"/>
                  <w:color w:val="000000"/>
                  <w:sz w:val="18"/>
                  <w:szCs w:val="18"/>
                  <w:lang w:val="en-US"/>
                </w:rPr>
                <w:t>DC_2A_n260(P-Q)_UL_2A_n260P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466" w:author=" " w:date="2019-05-27T04:43:00Z"/>
                <w:rFonts w:ascii="Arial" w:hAnsi="Arial" w:cs="Arial"/>
                <w:color w:val="000000"/>
                <w:sz w:val="18"/>
                <w:szCs w:val="18"/>
                <w:lang w:val="en-US"/>
              </w:rPr>
            </w:pPr>
            <w:ins w:id="1146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68" w:author=" " w:date="2019-05-27T04:43:00Z"/>
                <w:rStyle w:val="af2"/>
                <w:rFonts w:cs="Arial"/>
                <w:szCs w:val="18"/>
              </w:rPr>
            </w:pPr>
            <w:ins w:id="1146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470" w:author=" " w:date="2019-05-27T04:43:00Z"/>
                <w:rFonts w:ascii="Arial" w:hAnsi="Arial" w:cs="Arial"/>
                <w:sz w:val="18"/>
                <w:szCs w:val="18"/>
              </w:rPr>
            </w:pPr>
            <w:ins w:id="11471"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72" w:author=" " w:date="2019-05-27T04:43:00Z"/>
                <w:rFonts w:ascii="Arial" w:hAnsi="Arial" w:cs="Arial"/>
                <w:sz w:val="18"/>
                <w:szCs w:val="18"/>
              </w:rPr>
            </w:pPr>
            <w:ins w:id="1147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74" w:author=" " w:date="2019-05-27T04:43:00Z"/>
                <w:rFonts w:ascii="Arial" w:hAnsi="Arial" w:cs="Arial"/>
                <w:sz w:val="18"/>
                <w:szCs w:val="18"/>
              </w:rPr>
            </w:pPr>
            <w:ins w:id="1147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76" w:author=" " w:date="2019-05-27T04:43:00Z"/>
                <w:rFonts w:ascii="Arial" w:hAnsi="Arial" w:cs="Arial"/>
                <w:sz w:val="18"/>
                <w:szCs w:val="18"/>
              </w:rPr>
            </w:pPr>
            <w:ins w:id="11477" w:author=" " w:date="2019-05-27T04:43:00Z">
              <w:r w:rsidRPr="00340831">
                <w:rPr>
                  <w:rFonts w:ascii="Arial" w:hAnsi="Arial" w:cs="Arial"/>
                  <w:sz w:val="18"/>
                  <w:szCs w:val="18"/>
                </w:rPr>
                <w:t>None</w:t>
              </w:r>
            </w:ins>
          </w:p>
        </w:tc>
      </w:tr>
      <w:tr w:rsidR="007B2B12" w:rsidRPr="00340831" w:rsidTr="004C693F">
        <w:trPr>
          <w:gridAfter w:val="1"/>
          <w:wAfter w:w="12" w:type="pct"/>
          <w:cantSplit/>
          <w:ins w:id="1147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479" w:author=" " w:date="2019-05-27T04:43:00Z"/>
                <w:rFonts w:ascii="Arial" w:hAnsi="Arial" w:cs="Arial"/>
                <w:color w:val="000000"/>
                <w:sz w:val="18"/>
                <w:szCs w:val="18"/>
                <w:lang w:val="en-US"/>
              </w:rPr>
            </w:pPr>
            <w:ins w:id="11480" w:author=" " w:date="2019-05-27T04:43:00Z">
              <w:r w:rsidRPr="00340831">
                <w:rPr>
                  <w:rFonts w:ascii="Arial" w:hAnsi="Arial" w:cs="Arial"/>
                  <w:color w:val="000000"/>
                  <w:sz w:val="18"/>
                  <w:szCs w:val="18"/>
                  <w:lang w:val="en-US"/>
                </w:rPr>
                <w:t>DC_2A_n260(A-P)_UL_2A_n260</w:t>
              </w:r>
              <w:r w:rsidRPr="00340831">
                <w:rPr>
                  <w:rFonts w:ascii="Arial" w:eastAsia="DengXian" w:hAnsi="Arial" w:cs="Arial" w:hint="eastAsia"/>
                  <w:color w:val="000000"/>
                  <w:sz w:val="18"/>
                  <w:szCs w:val="18"/>
                  <w:lang w:val="en-US" w:eastAsia="zh-CN"/>
                </w:rPr>
                <w:t>Q</w:t>
              </w:r>
              <w:r w:rsidRPr="00340831">
                <w:rPr>
                  <w:rFonts w:ascii="Arial" w:hAnsi="Arial" w:cs="Arial"/>
                  <w:color w:val="000000"/>
                  <w:sz w:val="18"/>
                  <w:szCs w:val="18"/>
                  <w:lang w:val="en-US"/>
                </w:rPr>
                <w:t xml:space="preserve">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481" w:author=" " w:date="2019-05-27T04:43:00Z"/>
                <w:rFonts w:ascii="Arial" w:hAnsi="Arial" w:cs="Arial"/>
                <w:color w:val="000000"/>
                <w:sz w:val="18"/>
                <w:szCs w:val="18"/>
                <w:lang w:val="en-US"/>
              </w:rPr>
            </w:pPr>
            <w:ins w:id="1148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83" w:author=" " w:date="2019-05-27T04:43:00Z"/>
                <w:rStyle w:val="af2"/>
                <w:rFonts w:cs="Arial"/>
                <w:szCs w:val="18"/>
              </w:rPr>
            </w:pPr>
            <w:ins w:id="1148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485" w:author=" " w:date="2019-05-27T04:43:00Z"/>
                <w:rFonts w:ascii="Arial" w:hAnsi="Arial" w:cs="Arial"/>
                <w:sz w:val="18"/>
                <w:szCs w:val="18"/>
              </w:rPr>
            </w:pPr>
            <w:ins w:id="11486"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87" w:author=" " w:date="2019-05-27T04:43:00Z"/>
                <w:rFonts w:ascii="Arial" w:hAnsi="Arial" w:cs="Arial"/>
                <w:sz w:val="18"/>
                <w:szCs w:val="18"/>
              </w:rPr>
            </w:pPr>
            <w:ins w:id="1148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89" w:author=" " w:date="2019-05-27T04:43:00Z"/>
                <w:rFonts w:ascii="Arial" w:hAnsi="Arial" w:cs="Arial"/>
                <w:sz w:val="18"/>
                <w:szCs w:val="18"/>
              </w:rPr>
            </w:pPr>
            <w:ins w:id="1149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91" w:author=" " w:date="2019-05-27T04:43:00Z"/>
                <w:rFonts w:ascii="Arial" w:hAnsi="Arial" w:cs="Arial"/>
                <w:sz w:val="18"/>
                <w:szCs w:val="18"/>
              </w:rPr>
            </w:pPr>
            <w:ins w:id="11492" w:author=" " w:date="2019-05-27T04:43:00Z">
              <w:r w:rsidRPr="00340831">
                <w:rPr>
                  <w:rFonts w:ascii="Arial" w:hAnsi="Arial" w:cs="Arial"/>
                  <w:sz w:val="18"/>
                  <w:szCs w:val="18"/>
                </w:rPr>
                <w:t>None</w:t>
              </w:r>
            </w:ins>
          </w:p>
        </w:tc>
      </w:tr>
      <w:tr w:rsidR="007B2B12" w:rsidRPr="00340831" w:rsidTr="004C693F">
        <w:trPr>
          <w:gridAfter w:val="1"/>
          <w:wAfter w:w="12" w:type="pct"/>
          <w:cantSplit/>
          <w:ins w:id="1149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494" w:author=" " w:date="2019-05-27T04:43:00Z"/>
                <w:rFonts w:ascii="Arial" w:hAnsi="Arial" w:cs="Arial"/>
                <w:color w:val="000000"/>
                <w:sz w:val="18"/>
                <w:szCs w:val="18"/>
                <w:lang w:val="en-US"/>
              </w:rPr>
            </w:pPr>
            <w:ins w:id="11495" w:author=" " w:date="2019-05-27T04:43:00Z">
              <w:r w:rsidRPr="00340831">
                <w:rPr>
                  <w:rFonts w:ascii="Arial" w:hAnsi="Arial" w:cs="Arial"/>
                  <w:color w:val="000000"/>
                  <w:sz w:val="18"/>
                  <w:szCs w:val="18"/>
                  <w:lang w:val="en-US"/>
                </w:rPr>
                <w:t xml:space="preserve">DC_2A_n260(A-Q)_UL_2A_n260Q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496" w:author=" " w:date="2019-05-27T04:43:00Z"/>
                <w:rFonts w:ascii="Arial" w:hAnsi="Arial" w:cs="Arial"/>
                <w:color w:val="000000"/>
                <w:sz w:val="18"/>
                <w:szCs w:val="18"/>
                <w:lang w:val="en-US"/>
              </w:rPr>
            </w:pPr>
            <w:ins w:id="1149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98" w:author=" " w:date="2019-05-27T04:43:00Z"/>
                <w:rStyle w:val="af2"/>
                <w:rFonts w:cs="Arial"/>
                <w:szCs w:val="18"/>
              </w:rPr>
            </w:pPr>
            <w:ins w:id="1149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500" w:author=" " w:date="2019-05-27T04:43:00Z"/>
                <w:rFonts w:ascii="Arial" w:hAnsi="Arial" w:cs="Arial"/>
                <w:sz w:val="18"/>
                <w:szCs w:val="18"/>
              </w:rPr>
            </w:pPr>
            <w:ins w:id="11501"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02" w:author=" " w:date="2019-05-27T04:43:00Z"/>
                <w:rFonts w:ascii="Arial" w:hAnsi="Arial" w:cs="Arial"/>
                <w:sz w:val="18"/>
                <w:szCs w:val="18"/>
              </w:rPr>
            </w:pPr>
            <w:ins w:id="1150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04" w:author=" " w:date="2019-05-27T04:43:00Z"/>
                <w:rFonts w:ascii="Arial" w:hAnsi="Arial" w:cs="Arial"/>
                <w:sz w:val="18"/>
                <w:szCs w:val="18"/>
              </w:rPr>
            </w:pPr>
            <w:ins w:id="1150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06" w:author=" " w:date="2019-05-27T04:43:00Z"/>
                <w:rFonts w:ascii="Arial" w:hAnsi="Arial" w:cs="Arial"/>
                <w:sz w:val="18"/>
                <w:szCs w:val="18"/>
              </w:rPr>
            </w:pPr>
            <w:ins w:id="11507" w:author=" " w:date="2019-05-27T04:43:00Z">
              <w:r w:rsidRPr="00340831">
                <w:rPr>
                  <w:rFonts w:ascii="Arial" w:hAnsi="Arial" w:cs="Arial"/>
                  <w:sz w:val="18"/>
                  <w:szCs w:val="18"/>
                </w:rPr>
                <w:t>None</w:t>
              </w:r>
            </w:ins>
          </w:p>
        </w:tc>
      </w:tr>
      <w:tr w:rsidR="007B2B12" w:rsidRPr="00340831" w:rsidTr="004C693F">
        <w:trPr>
          <w:gridAfter w:val="1"/>
          <w:wAfter w:w="12" w:type="pct"/>
          <w:cantSplit/>
          <w:ins w:id="1150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509" w:author=" " w:date="2019-05-27T04:43:00Z"/>
                <w:rFonts w:ascii="Arial" w:hAnsi="Arial" w:cs="Arial"/>
                <w:color w:val="000000"/>
                <w:sz w:val="18"/>
                <w:szCs w:val="18"/>
                <w:lang w:val="en-US"/>
              </w:rPr>
            </w:pPr>
            <w:ins w:id="11510" w:author=" " w:date="2019-05-27T04:43:00Z">
              <w:r w:rsidRPr="00340831">
                <w:rPr>
                  <w:rFonts w:ascii="Arial" w:hAnsi="Arial" w:cs="Arial"/>
                  <w:color w:val="000000"/>
                  <w:sz w:val="18"/>
                  <w:szCs w:val="18"/>
                  <w:lang w:val="en-US"/>
                </w:rPr>
                <w:t>DC_2A_n260(P-Q)_UL_2A_n260Q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511" w:author=" " w:date="2019-05-27T04:43:00Z"/>
                <w:rFonts w:ascii="Arial" w:hAnsi="Arial" w:cs="Arial"/>
                <w:color w:val="000000"/>
                <w:sz w:val="18"/>
                <w:szCs w:val="18"/>
                <w:lang w:val="en-US"/>
              </w:rPr>
            </w:pPr>
            <w:ins w:id="1151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13" w:author=" " w:date="2019-05-27T04:43:00Z"/>
                <w:rStyle w:val="af2"/>
                <w:rFonts w:cs="Arial"/>
                <w:szCs w:val="18"/>
              </w:rPr>
            </w:pPr>
            <w:ins w:id="1151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515" w:author=" " w:date="2019-05-27T04:43:00Z"/>
                <w:rFonts w:ascii="Arial" w:hAnsi="Arial" w:cs="Arial"/>
                <w:sz w:val="18"/>
                <w:szCs w:val="18"/>
              </w:rPr>
            </w:pPr>
            <w:ins w:id="11516"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17" w:author=" " w:date="2019-05-27T04:43:00Z"/>
                <w:rFonts w:ascii="Arial" w:hAnsi="Arial" w:cs="Arial"/>
                <w:sz w:val="18"/>
                <w:szCs w:val="18"/>
              </w:rPr>
            </w:pPr>
            <w:ins w:id="1151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19" w:author=" " w:date="2019-05-27T04:43:00Z"/>
                <w:rFonts w:ascii="Arial" w:hAnsi="Arial" w:cs="Arial"/>
                <w:sz w:val="18"/>
                <w:szCs w:val="18"/>
              </w:rPr>
            </w:pPr>
            <w:ins w:id="1152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21" w:author=" " w:date="2019-05-27T04:43:00Z"/>
                <w:rFonts w:ascii="Arial" w:hAnsi="Arial" w:cs="Arial"/>
                <w:sz w:val="18"/>
                <w:szCs w:val="18"/>
              </w:rPr>
            </w:pPr>
            <w:ins w:id="11522" w:author=" " w:date="2019-05-27T04:43:00Z">
              <w:r w:rsidRPr="00340831">
                <w:rPr>
                  <w:rFonts w:ascii="Arial" w:hAnsi="Arial" w:cs="Arial"/>
                  <w:sz w:val="18"/>
                  <w:szCs w:val="18"/>
                </w:rPr>
                <w:t>None</w:t>
              </w:r>
            </w:ins>
          </w:p>
        </w:tc>
      </w:tr>
      <w:tr w:rsidR="007B2B12" w:rsidRPr="00340831" w:rsidTr="004C693F">
        <w:trPr>
          <w:gridAfter w:val="1"/>
          <w:wAfter w:w="12" w:type="pct"/>
          <w:cantSplit/>
          <w:ins w:id="1152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524" w:author=" " w:date="2019-05-27T04:43:00Z"/>
                <w:rFonts w:ascii="Arial" w:hAnsi="Arial" w:cs="Arial"/>
                <w:color w:val="000000"/>
                <w:sz w:val="18"/>
                <w:szCs w:val="18"/>
                <w:lang w:val="en-US"/>
              </w:rPr>
            </w:pPr>
            <w:ins w:id="11525" w:author=" " w:date="2019-05-27T04:43:00Z">
              <w:r w:rsidRPr="00340831">
                <w:rPr>
                  <w:rFonts w:ascii="Arial" w:hAnsi="Arial" w:cs="Arial"/>
                  <w:color w:val="000000"/>
                  <w:sz w:val="18"/>
                  <w:szCs w:val="18"/>
                  <w:lang w:val="en-US"/>
                </w:rPr>
                <w:t xml:space="preserve">DC_2A_n260(3A-O)_UL_2A_n260A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526" w:author=" " w:date="2019-05-27T04:43:00Z"/>
                <w:rFonts w:ascii="Arial" w:hAnsi="Arial" w:cs="Arial"/>
                <w:color w:val="000000"/>
                <w:sz w:val="18"/>
                <w:szCs w:val="18"/>
                <w:lang w:val="en-US"/>
              </w:rPr>
            </w:pPr>
            <w:ins w:id="1152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28" w:author=" " w:date="2019-05-27T04:43:00Z"/>
                <w:rStyle w:val="af2"/>
                <w:rFonts w:cs="Arial"/>
                <w:szCs w:val="18"/>
              </w:rPr>
            </w:pPr>
            <w:ins w:id="1152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530" w:author=" " w:date="2019-05-27T04:43:00Z"/>
                <w:rFonts w:ascii="Arial" w:hAnsi="Arial" w:cs="Arial"/>
                <w:sz w:val="18"/>
                <w:szCs w:val="18"/>
              </w:rPr>
            </w:pPr>
            <w:ins w:id="11531"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32" w:author=" " w:date="2019-05-27T04:43:00Z"/>
                <w:rFonts w:ascii="Arial" w:hAnsi="Arial" w:cs="Arial"/>
                <w:sz w:val="18"/>
                <w:szCs w:val="18"/>
              </w:rPr>
            </w:pPr>
            <w:ins w:id="1153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34" w:author=" " w:date="2019-05-27T04:43:00Z"/>
                <w:rFonts w:ascii="Arial" w:hAnsi="Arial" w:cs="Arial"/>
                <w:sz w:val="18"/>
                <w:szCs w:val="18"/>
              </w:rPr>
            </w:pPr>
            <w:ins w:id="1153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36" w:author=" " w:date="2019-05-27T04:43:00Z"/>
                <w:rFonts w:ascii="Arial" w:hAnsi="Arial" w:cs="Arial"/>
                <w:sz w:val="18"/>
                <w:szCs w:val="18"/>
              </w:rPr>
            </w:pPr>
            <w:ins w:id="11537" w:author=" " w:date="2019-05-27T04:43:00Z">
              <w:r w:rsidRPr="00340831">
                <w:rPr>
                  <w:rFonts w:ascii="Arial" w:hAnsi="Arial" w:cs="Arial"/>
                  <w:sz w:val="18"/>
                  <w:szCs w:val="18"/>
                </w:rPr>
                <w:t>None</w:t>
              </w:r>
            </w:ins>
          </w:p>
        </w:tc>
      </w:tr>
      <w:tr w:rsidR="007B2B12" w:rsidRPr="00340831" w:rsidTr="004C693F">
        <w:trPr>
          <w:gridAfter w:val="1"/>
          <w:wAfter w:w="12" w:type="pct"/>
          <w:cantSplit/>
          <w:ins w:id="1153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539" w:author=" " w:date="2019-05-27T04:43:00Z"/>
                <w:rFonts w:ascii="Arial" w:hAnsi="Arial" w:cs="Arial"/>
                <w:color w:val="000000"/>
                <w:sz w:val="18"/>
                <w:szCs w:val="18"/>
                <w:lang w:val="en-US"/>
              </w:rPr>
            </w:pPr>
            <w:ins w:id="11540" w:author=" " w:date="2019-05-27T04:43:00Z">
              <w:r w:rsidRPr="00340831">
                <w:rPr>
                  <w:rFonts w:ascii="Arial" w:hAnsi="Arial" w:cs="Arial"/>
                  <w:color w:val="000000"/>
                  <w:sz w:val="18"/>
                  <w:szCs w:val="18"/>
                  <w:lang w:val="en-US"/>
                </w:rPr>
                <w:t xml:space="preserve">DC_2A_n260(3A-P)_UL_2A_n260A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541" w:author=" " w:date="2019-05-27T04:43:00Z"/>
                <w:rFonts w:ascii="Arial" w:hAnsi="Arial" w:cs="Arial"/>
                <w:color w:val="000000"/>
                <w:sz w:val="18"/>
                <w:szCs w:val="18"/>
                <w:lang w:val="en-US"/>
              </w:rPr>
            </w:pPr>
            <w:ins w:id="1154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43" w:author=" " w:date="2019-05-27T04:43:00Z"/>
                <w:rStyle w:val="af2"/>
                <w:rFonts w:cs="Arial"/>
                <w:szCs w:val="18"/>
              </w:rPr>
            </w:pPr>
            <w:ins w:id="1154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545" w:author=" " w:date="2019-05-27T04:43:00Z"/>
                <w:rFonts w:ascii="Arial" w:hAnsi="Arial" w:cs="Arial"/>
                <w:sz w:val="18"/>
                <w:szCs w:val="18"/>
              </w:rPr>
            </w:pPr>
            <w:ins w:id="11546"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47" w:author=" " w:date="2019-05-27T04:43:00Z"/>
                <w:rFonts w:ascii="Arial" w:hAnsi="Arial" w:cs="Arial"/>
                <w:sz w:val="18"/>
                <w:szCs w:val="18"/>
              </w:rPr>
            </w:pPr>
            <w:ins w:id="1154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49" w:author=" " w:date="2019-05-27T04:43:00Z"/>
                <w:rFonts w:ascii="Arial" w:hAnsi="Arial" w:cs="Arial"/>
                <w:sz w:val="18"/>
                <w:szCs w:val="18"/>
              </w:rPr>
            </w:pPr>
            <w:ins w:id="1155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51" w:author=" " w:date="2019-05-27T04:43:00Z"/>
                <w:rFonts w:ascii="Arial" w:hAnsi="Arial" w:cs="Arial"/>
                <w:sz w:val="18"/>
                <w:szCs w:val="18"/>
              </w:rPr>
            </w:pPr>
            <w:ins w:id="11552" w:author=" " w:date="2019-05-27T04:43:00Z">
              <w:r w:rsidRPr="00340831">
                <w:rPr>
                  <w:rFonts w:ascii="Arial" w:hAnsi="Arial" w:cs="Arial"/>
                  <w:sz w:val="18"/>
                  <w:szCs w:val="18"/>
                </w:rPr>
                <w:t>None</w:t>
              </w:r>
            </w:ins>
          </w:p>
        </w:tc>
      </w:tr>
      <w:tr w:rsidR="007B2B12" w:rsidRPr="00340831" w:rsidTr="004C693F">
        <w:trPr>
          <w:gridAfter w:val="1"/>
          <w:wAfter w:w="12" w:type="pct"/>
          <w:cantSplit/>
          <w:ins w:id="1155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554" w:author=" " w:date="2019-05-27T04:43:00Z"/>
                <w:rFonts w:ascii="Arial" w:hAnsi="Arial" w:cs="Arial"/>
                <w:color w:val="000000"/>
                <w:sz w:val="18"/>
                <w:szCs w:val="18"/>
                <w:lang w:val="en-US"/>
              </w:rPr>
            </w:pPr>
            <w:ins w:id="11555" w:author=" " w:date="2019-05-27T04:43:00Z">
              <w:r w:rsidRPr="00340831">
                <w:rPr>
                  <w:rFonts w:ascii="Arial" w:hAnsi="Arial" w:cs="Arial"/>
                  <w:color w:val="000000"/>
                  <w:sz w:val="18"/>
                  <w:szCs w:val="18"/>
                  <w:lang w:val="en-US"/>
                </w:rPr>
                <w:t>DC_2A_n260(2A-O-P)_UL_2A_n260A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556" w:author=" " w:date="2019-05-27T04:43:00Z"/>
                <w:rFonts w:ascii="Arial" w:hAnsi="Arial" w:cs="Arial"/>
                <w:color w:val="000000"/>
                <w:sz w:val="18"/>
                <w:szCs w:val="18"/>
                <w:lang w:val="en-US"/>
              </w:rPr>
            </w:pPr>
            <w:ins w:id="1155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58" w:author=" " w:date="2019-05-27T04:43:00Z"/>
                <w:rStyle w:val="af2"/>
                <w:rFonts w:cs="Arial"/>
                <w:szCs w:val="18"/>
              </w:rPr>
            </w:pPr>
            <w:ins w:id="1155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560" w:author=" " w:date="2019-05-27T04:43:00Z"/>
                <w:rFonts w:ascii="Arial" w:hAnsi="Arial" w:cs="Arial"/>
                <w:sz w:val="18"/>
                <w:szCs w:val="18"/>
              </w:rPr>
            </w:pPr>
            <w:ins w:id="11561"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62" w:author=" " w:date="2019-05-27T04:43:00Z"/>
                <w:rFonts w:ascii="Arial" w:hAnsi="Arial" w:cs="Arial"/>
                <w:sz w:val="18"/>
                <w:szCs w:val="18"/>
              </w:rPr>
            </w:pPr>
            <w:ins w:id="1156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64" w:author=" " w:date="2019-05-27T04:43:00Z"/>
                <w:rFonts w:ascii="Arial" w:hAnsi="Arial" w:cs="Arial"/>
                <w:sz w:val="18"/>
                <w:szCs w:val="18"/>
              </w:rPr>
            </w:pPr>
            <w:ins w:id="1156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66" w:author=" " w:date="2019-05-27T04:43:00Z"/>
                <w:rFonts w:ascii="Arial" w:hAnsi="Arial" w:cs="Arial"/>
                <w:sz w:val="18"/>
                <w:szCs w:val="18"/>
              </w:rPr>
            </w:pPr>
            <w:ins w:id="11567" w:author=" " w:date="2019-05-27T04:43:00Z">
              <w:r w:rsidRPr="00340831">
                <w:rPr>
                  <w:rFonts w:ascii="Arial" w:hAnsi="Arial" w:cs="Arial"/>
                  <w:sz w:val="18"/>
                  <w:szCs w:val="18"/>
                </w:rPr>
                <w:t>None</w:t>
              </w:r>
            </w:ins>
          </w:p>
        </w:tc>
      </w:tr>
      <w:tr w:rsidR="007B2B12" w:rsidRPr="00340831" w:rsidTr="004C693F">
        <w:trPr>
          <w:gridAfter w:val="1"/>
          <w:wAfter w:w="12" w:type="pct"/>
          <w:cantSplit/>
          <w:ins w:id="1156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569" w:author=" " w:date="2019-05-27T04:43:00Z"/>
                <w:rFonts w:ascii="Arial" w:hAnsi="Arial" w:cs="Arial"/>
                <w:color w:val="000000"/>
                <w:sz w:val="18"/>
                <w:szCs w:val="18"/>
                <w:lang w:val="en-US"/>
              </w:rPr>
            </w:pPr>
            <w:ins w:id="11570" w:author=" " w:date="2019-05-27T04:43:00Z">
              <w:r w:rsidRPr="00340831">
                <w:rPr>
                  <w:rFonts w:ascii="Arial" w:hAnsi="Arial" w:cs="Arial"/>
                  <w:color w:val="000000"/>
                  <w:sz w:val="18"/>
                  <w:szCs w:val="18"/>
                  <w:lang w:val="en-US"/>
                </w:rPr>
                <w:lastRenderedPageBreak/>
                <w:t xml:space="preserve">DC_2A_n260(3A-O)_UL_2A_n260O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571" w:author=" " w:date="2019-05-27T04:43:00Z"/>
                <w:rFonts w:ascii="Arial" w:hAnsi="Arial" w:cs="Arial"/>
                <w:color w:val="000000"/>
                <w:sz w:val="18"/>
                <w:szCs w:val="18"/>
                <w:lang w:val="en-US"/>
              </w:rPr>
            </w:pPr>
            <w:ins w:id="1157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73" w:author=" " w:date="2019-05-27T04:43:00Z"/>
                <w:rStyle w:val="af2"/>
                <w:rFonts w:cs="Arial"/>
                <w:szCs w:val="18"/>
              </w:rPr>
            </w:pPr>
            <w:ins w:id="1157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575" w:author=" " w:date="2019-05-27T04:43:00Z"/>
                <w:rFonts w:ascii="Arial" w:hAnsi="Arial" w:cs="Arial"/>
                <w:sz w:val="18"/>
                <w:szCs w:val="18"/>
              </w:rPr>
            </w:pPr>
            <w:ins w:id="11576"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77" w:author=" " w:date="2019-05-27T04:43:00Z"/>
                <w:rFonts w:ascii="Arial" w:hAnsi="Arial" w:cs="Arial"/>
                <w:sz w:val="18"/>
                <w:szCs w:val="18"/>
              </w:rPr>
            </w:pPr>
            <w:ins w:id="1157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79" w:author=" " w:date="2019-05-27T04:43:00Z"/>
                <w:rFonts w:ascii="Arial" w:hAnsi="Arial" w:cs="Arial"/>
                <w:sz w:val="18"/>
                <w:szCs w:val="18"/>
              </w:rPr>
            </w:pPr>
            <w:ins w:id="1158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81" w:author=" " w:date="2019-05-27T04:43:00Z"/>
                <w:rFonts w:ascii="Arial" w:hAnsi="Arial" w:cs="Arial"/>
                <w:sz w:val="18"/>
                <w:szCs w:val="18"/>
              </w:rPr>
            </w:pPr>
            <w:ins w:id="11582" w:author=" " w:date="2019-05-27T04:43:00Z">
              <w:r w:rsidRPr="00340831">
                <w:rPr>
                  <w:rFonts w:ascii="Arial" w:hAnsi="Arial" w:cs="Arial"/>
                  <w:sz w:val="18"/>
                  <w:szCs w:val="18"/>
                </w:rPr>
                <w:t>None</w:t>
              </w:r>
            </w:ins>
          </w:p>
        </w:tc>
      </w:tr>
      <w:tr w:rsidR="007B2B12" w:rsidRPr="00340831" w:rsidTr="004C693F">
        <w:trPr>
          <w:gridAfter w:val="1"/>
          <w:wAfter w:w="12" w:type="pct"/>
          <w:cantSplit/>
          <w:ins w:id="1158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584" w:author=" " w:date="2019-05-27T04:43:00Z"/>
                <w:rFonts w:ascii="Arial" w:hAnsi="Arial" w:cs="Arial"/>
                <w:color w:val="000000"/>
                <w:sz w:val="18"/>
                <w:szCs w:val="18"/>
                <w:lang w:val="en-US"/>
              </w:rPr>
            </w:pPr>
            <w:ins w:id="11585" w:author=" " w:date="2019-05-27T04:43:00Z">
              <w:r w:rsidRPr="00340831">
                <w:rPr>
                  <w:rFonts w:ascii="Arial" w:hAnsi="Arial" w:cs="Arial"/>
                  <w:color w:val="000000"/>
                  <w:sz w:val="18"/>
                  <w:szCs w:val="18"/>
                  <w:lang w:val="en-US"/>
                </w:rPr>
                <w:t xml:space="preserve">DC_2A_n260(3A-P)_UL_2A_n260O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586" w:author=" " w:date="2019-05-27T04:43:00Z"/>
                <w:rFonts w:ascii="Arial" w:hAnsi="Arial" w:cs="Arial"/>
                <w:color w:val="000000"/>
                <w:sz w:val="18"/>
                <w:szCs w:val="18"/>
                <w:lang w:val="en-US"/>
              </w:rPr>
            </w:pPr>
            <w:ins w:id="1158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88" w:author=" " w:date="2019-05-27T04:43:00Z"/>
                <w:rStyle w:val="af2"/>
                <w:rFonts w:cs="Arial"/>
                <w:szCs w:val="18"/>
              </w:rPr>
            </w:pPr>
            <w:ins w:id="1158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590" w:author=" " w:date="2019-05-27T04:43:00Z"/>
                <w:rFonts w:ascii="Arial" w:hAnsi="Arial" w:cs="Arial"/>
                <w:sz w:val="18"/>
                <w:szCs w:val="18"/>
              </w:rPr>
            </w:pPr>
            <w:ins w:id="11591"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92" w:author=" " w:date="2019-05-27T04:43:00Z"/>
                <w:rFonts w:ascii="Arial" w:hAnsi="Arial" w:cs="Arial"/>
                <w:sz w:val="18"/>
                <w:szCs w:val="18"/>
              </w:rPr>
            </w:pPr>
            <w:ins w:id="1159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94" w:author=" " w:date="2019-05-27T04:43:00Z"/>
                <w:rFonts w:ascii="Arial" w:hAnsi="Arial" w:cs="Arial"/>
                <w:sz w:val="18"/>
                <w:szCs w:val="18"/>
              </w:rPr>
            </w:pPr>
            <w:ins w:id="1159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96" w:author=" " w:date="2019-05-27T04:43:00Z"/>
                <w:rFonts w:ascii="Arial" w:hAnsi="Arial" w:cs="Arial"/>
                <w:sz w:val="18"/>
                <w:szCs w:val="18"/>
              </w:rPr>
            </w:pPr>
            <w:ins w:id="11597" w:author=" " w:date="2019-05-27T04:43:00Z">
              <w:r w:rsidRPr="00340831">
                <w:rPr>
                  <w:rFonts w:ascii="Arial" w:hAnsi="Arial" w:cs="Arial"/>
                  <w:sz w:val="18"/>
                  <w:szCs w:val="18"/>
                </w:rPr>
                <w:t>None</w:t>
              </w:r>
            </w:ins>
          </w:p>
        </w:tc>
      </w:tr>
      <w:tr w:rsidR="007B2B12" w:rsidRPr="00340831" w:rsidTr="004C693F">
        <w:trPr>
          <w:gridAfter w:val="1"/>
          <w:wAfter w:w="12" w:type="pct"/>
          <w:cantSplit/>
          <w:ins w:id="1159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599" w:author=" " w:date="2019-05-27T04:43:00Z"/>
                <w:rFonts w:ascii="Arial" w:hAnsi="Arial" w:cs="Arial"/>
                <w:color w:val="000000"/>
                <w:sz w:val="18"/>
                <w:szCs w:val="18"/>
                <w:lang w:val="en-US"/>
              </w:rPr>
            </w:pPr>
            <w:ins w:id="11600" w:author=" " w:date="2019-05-27T04:43:00Z">
              <w:r w:rsidRPr="00340831">
                <w:rPr>
                  <w:rFonts w:ascii="Arial" w:hAnsi="Arial" w:cs="Arial"/>
                  <w:color w:val="000000"/>
                  <w:sz w:val="18"/>
                  <w:szCs w:val="18"/>
                  <w:lang w:val="en-US"/>
                </w:rPr>
                <w:t>DC_2A_n260(2A-O-P)_UL_2A_n260O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601" w:author=" " w:date="2019-05-27T04:43:00Z"/>
                <w:rFonts w:ascii="Arial" w:hAnsi="Arial" w:cs="Arial"/>
                <w:color w:val="000000"/>
                <w:sz w:val="18"/>
                <w:szCs w:val="18"/>
                <w:lang w:val="en-US"/>
              </w:rPr>
            </w:pPr>
            <w:ins w:id="1160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03" w:author=" " w:date="2019-05-27T04:43:00Z"/>
                <w:rStyle w:val="af2"/>
                <w:rFonts w:cs="Arial"/>
                <w:szCs w:val="18"/>
              </w:rPr>
            </w:pPr>
            <w:ins w:id="1160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605" w:author=" " w:date="2019-05-27T04:43:00Z"/>
                <w:rFonts w:ascii="Arial" w:hAnsi="Arial" w:cs="Arial"/>
                <w:sz w:val="18"/>
                <w:szCs w:val="18"/>
              </w:rPr>
            </w:pPr>
            <w:ins w:id="11606"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07" w:author=" " w:date="2019-05-27T04:43:00Z"/>
                <w:rFonts w:ascii="Arial" w:hAnsi="Arial" w:cs="Arial"/>
                <w:sz w:val="18"/>
                <w:szCs w:val="18"/>
              </w:rPr>
            </w:pPr>
            <w:ins w:id="1160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09" w:author=" " w:date="2019-05-27T04:43:00Z"/>
                <w:rFonts w:ascii="Arial" w:hAnsi="Arial" w:cs="Arial"/>
                <w:sz w:val="18"/>
                <w:szCs w:val="18"/>
              </w:rPr>
            </w:pPr>
            <w:ins w:id="1161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11" w:author=" " w:date="2019-05-27T04:43:00Z"/>
                <w:rFonts w:ascii="Arial" w:hAnsi="Arial" w:cs="Arial"/>
                <w:sz w:val="18"/>
                <w:szCs w:val="18"/>
              </w:rPr>
            </w:pPr>
            <w:ins w:id="11612" w:author=" " w:date="2019-05-27T04:43:00Z">
              <w:r w:rsidRPr="00340831">
                <w:rPr>
                  <w:rFonts w:ascii="Arial" w:hAnsi="Arial" w:cs="Arial"/>
                  <w:sz w:val="18"/>
                  <w:szCs w:val="18"/>
                </w:rPr>
                <w:t>None</w:t>
              </w:r>
            </w:ins>
          </w:p>
        </w:tc>
      </w:tr>
      <w:tr w:rsidR="007B2B12" w:rsidRPr="00340831" w:rsidTr="004C693F">
        <w:trPr>
          <w:gridAfter w:val="1"/>
          <w:wAfter w:w="12" w:type="pct"/>
          <w:cantSplit/>
          <w:ins w:id="1161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614" w:author=" " w:date="2019-05-27T04:43:00Z"/>
                <w:rFonts w:ascii="Arial" w:hAnsi="Arial" w:cs="Arial"/>
                <w:color w:val="000000"/>
                <w:sz w:val="18"/>
                <w:szCs w:val="18"/>
                <w:lang w:val="en-US"/>
              </w:rPr>
            </w:pPr>
            <w:ins w:id="11615" w:author=" " w:date="2019-05-27T04:43:00Z">
              <w:r w:rsidRPr="00340831">
                <w:rPr>
                  <w:rFonts w:ascii="Arial" w:hAnsi="Arial" w:cs="Arial"/>
                  <w:color w:val="000000"/>
                  <w:sz w:val="18"/>
                  <w:szCs w:val="18"/>
                  <w:lang w:val="en-US"/>
                </w:rPr>
                <w:t>DC_2A_n260(3A-O)_UL_2A_n260</w:t>
              </w:r>
              <w:r w:rsidRPr="00340831">
                <w:rPr>
                  <w:rFonts w:ascii="Arial" w:eastAsia="DengXian" w:hAnsi="Arial" w:cs="Arial" w:hint="eastAsia"/>
                  <w:color w:val="000000"/>
                  <w:sz w:val="18"/>
                  <w:szCs w:val="18"/>
                  <w:lang w:val="en-US" w:eastAsia="zh-CN"/>
                </w:rPr>
                <w:t>P</w:t>
              </w:r>
              <w:r w:rsidRPr="00340831">
                <w:rPr>
                  <w:rFonts w:ascii="Arial" w:hAnsi="Arial" w:cs="Arial"/>
                  <w:color w:val="000000"/>
                  <w:sz w:val="18"/>
                  <w:szCs w:val="18"/>
                  <w:lang w:val="en-US"/>
                </w:rPr>
                <w:t xml:space="preserve">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616" w:author=" " w:date="2019-05-27T04:43:00Z"/>
                <w:rFonts w:ascii="Arial" w:hAnsi="Arial" w:cs="Arial"/>
                <w:color w:val="000000"/>
                <w:sz w:val="18"/>
                <w:szCs w:val="18"/>
                <w:lang w:val="en-US"/>
              </w:rPr>
            </w:pPr>
            <w:ins w:id="1161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18" w:author=" " w:date="2019-05-27T04:43:00Z"/>
                <w:rStyle w:val="af2"/>
                <w:rFonts w:cs="Arial"/>
                <w:szCs w:val="18"/>
              </w:rPr>
            </w:pPr>
            <w:ins w:id="1161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620" w:author=" " w:date="2019-05-27T04:43:00Z"/>
                <w:rFonts w:ascii="Arial" w:hAnsi="Arial" w:cs="Arial"/>
                <w:sz w:val="18"/>
                <w:szCs w:val="18"/>
              </w:rPr>
            </w:pPr>
            <w:ins w:id="11621"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22" w:author=" " w:date="2019-05-27T04:43:00Z"/>
                <w:rFonts w:ascii="Arial" w:hAnsi="Arial" w:cs="Arial"/>
                <w:sz w:val="18"/>
                <w:szCs w:val="18"/>
              </w:rPr>
            </w:pPr>
            <w:ins w:id="1162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24" w:author=" " w:date="2019-05-27T04:43:00Z"/>
                <w:rFonts w:ascii="Arial" w:hAnsi="Arial" w:cs="Arial"/>
                <w:sz w:val="18"/>
                <w:szCs w:val="18"/>
              </w:rPr>
            </w:pPr>
            <w:ins w:id="1162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26" w:author=" " w:date="2019-05-27T04:43:00Z"/>
                <w:rFonts w:ascii="Arial" w:hAnsi="Arial" w:cs="Arial"/>
                <w:sz w:val="18"/>
                <w:szCs w:val="18"/>
              </w:rPr>
            </w:pPr>
            <w:ins w:id="11627" w:author=" " w:date="2019-05-27T04:43:00Z">
              <w:r w:rsidRPr="00340831">
                <w:rPr>
                  <w:rFonts w:ascii="Arial" w:hAnsi="Arial" w:cs="Arial"/>
                  <w:sz w:val="18"/>
                  <w:szCs w:val="18"/>
                </w:rPr>
                <w:t>None</w:t>
              </w:r>
            </w:ins>
          </w:p>
        </w:tc>
      </w:tr>
      <w:tr w:rsidR="007B2B12" w:rsidRPr="00340831" w:rsidTr="004C693F">
        <w:trPr>
          <w:gridAfter w:val="1"/>
          <w:wAfter w:w="12" w:type="pct"/>
          <w:cantSplit/>
          <w:ins w:id="1162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629" w:author=" " w:date="2019-05-27T04:43:00Z"/>
                <w:rFonts w:ascii="Arial" w:hAnsi="Arial" w:cs="Arial"/>
                <w:color w:val="000000"/>
                <w:sz w:val="18"/>
                <w:szCs w:val="18"/>
                <w:lang w:val="en-US"/>
              </w:rPr>
            </w:pPr>
            <w:ins w:id="11630" w:author=" " w:date="2019-05-27T04:43:00Z">
              <w:r w:rsidRPr="00340831">
                <w:rPr>
                  <w:rFonts w:ascii="Arial" w:hAnsi="Arial" w:cs="Arial"/>
                  <w:color w:val="000000"/>
                  <w:sz w:val="18"/>
                  <w:szCs w:val="18"/>
                  <w:lang w:val="en-US"/>
                </w:rPr>
                <w:t xml:space="preserve">DC_2A_n260(3A-P)_UL_2A_n260P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631" w:author=" " w:date="2019-05-27T04:43:00Z"/>
                <w:rFonts w:ascii="Arial" w:hAnsi="Arial" w:cs="Arial"/>
                <w:color w:val="000000"/>
                <w:sz w:val="18"/>
                <w:szCs w:val="18"/>
                <w:lang w:val="en-US"/>
              </w:rPr>
            </w:pPr>
            <w:ins w:id="1163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33" w:author=" " w:date="2019-05-27T04:43:00Z"/>
                <w:rStyle w:val="af2"/>
                <w:rFonts w:cs="Arial"/>
                <w:szCs w:val="18"/>
              </w:rPr>
            </w:pPr>
            <w:ins w:id="1163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635" w:author=" " w:date="2019-05-27T04:43:00Z"/>
                <w:rFonts w:ascii="Arial" w:hAnsi="Arial" w:cs="Arial"/>
                <w:sz w:val="18"/>
                <w:szCs w:val="18"/>
              </w:rPr>
            </w:pPr>
            <w:ins w:id="11636"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37" w:author=" " w:date="2019-05-27T04:43:00Z"/>
                <w:rFonts w:ascii="Arial" w:hAnsi="Arial" w:cs="Arial"/>
                <w:sz w:val="18"/>
                <w:szCs w:val="18"/>
              </w:rPr>
            </w:pPr>
            <w:ins w:id="1163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39" w:author=" " w:date="2019-05-27T04:43:00Z"/>
                <w:rFonts w:ascii="Arial" w:hAnsi="Arial" w:cs="Arial"/>
                <w:sz w:val="18"/>
                <w:szCs w:val="18"/>
              </w:rPr>
            </w:pPr>
            <w:ins w:id="1164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41" w:author=" " w:date="2019-05-27T04:43:00Z"/>
                <w:rFonts w:ascii="Arial" w:hAnsi="Arial" w:cs="Arial"/>
                <w:sz w:val="18"/>
                <w:szCs w:val="18"/>
              </w:rPr>
            </w:pPr>
            <w:ins w:id="11642" w:author=" " w:date="2019-05-27T04:43:00Z">
              <w:r w:rsidRPr="00340831">
                <w:rPr>
                  <w:rFonts w:ascii="Arial" w:hAnsi="Arial" w:cs="Arial"/>
                  <w:sz w:val="18"/>
                  <w:szCs w:val="18"/>
                </w:rPr>
                <w:t>None</w:t>
              </w:r>
            </w:ins>
          </w:p>
        </w:tc>
      </w:tr>
      <w:tr w:rsidR="007B2B12" w:rsidRPr="00340831" w:rsidTr="004C693F">
        <w:trPr>
          <w:gridAfter w:val="1"/>
          <w:wAfter w:w="12" w:type="pct"/>
          <w:cantSplit/>
          <w:ins w:id="1164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644" w:author=" " w:date="2019-05-27T04:43:00Z"/>
                <w:rFonts w:ascii="Arial" w:hAnsi="Arial" w:cs="Arial"/>
                <w:color w:val="000000"/>
                <w:sz w:val="18"/>
                <w:szCs w:val="18"/>
                <w:lang w:val="en-US"/>
              </w:rPr>
            </w:pPr>
            <w:ins w:id="11645" w:author=" " w:date="2019-05-27T04:43:00Z">
              <w:r w:rsidRPr="00340831">
                <w:rPr>
                  <w:rFonts w:ascii="Arial" w:hAnsi="Arial" w:cs="Arial"/>
                  <w:color w:val="000000"/>
                  <w:sz w:val="18"/>
                  <w:szCs w:val="18"/>
                  <w:lang w:val="en-US"/>
                </w:rPr>
                <w:t>DC_2A_n260(2A-O-P)_UL_2A_n260P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646" w:author=" " w:date="2019-05-27T04:43:00Z"/>
                <w:rFonts w:ascii="Arial" w:hAnsi="Arial" w:cs="Arial"/>
                <w:color w:val="000000"/>
                <w:sz w:val="18"/>
                <w:szCs w:val="18"/>
                <w:lang w:val="en-US"/>
              </w:rPr>
            </w:pPr>
            <w:ins w:id="1164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48" w:author=" " w:date="2019-05-27T04:43:00Z"/>
                <w:rStyle w:val="af2"/>
                <w:rFonts w:cs="Arial"/>
                <w:szCs w:val="18"/>
              </w:rPr>
            </w:pPr>
            <w:ins w:id="1164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650" w:author=" " w:date="2019-05-27T04:43:00Z"/>
                <w:rFonts w:ascii="Arial" w:hAnsi="Arial" w:cs="Arial"/>
                <w:sz w:val="18"/>
                <w:szCs w:val="18"/>
              </w:rPr>
            </w:pPr>
            <w:ins w:id="11651"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52" w:author=" " w:date="2019-05-27T04:43:00Z"/>
                <w:rFonts w:ascii="Arial" w:hAnsi="Arial" w:cs="Arial"/>
                <w:sz w:val="18"/>
                <w:szCs w:val="18"/>
              </w:rPr>
            </w:pPr>
            <w:ins w:id="1165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54" w:author=" " w:date="2019-05-27T04:43:00Z"/>
                <w:rFonts w:ascii="Arial" w:hAnsi="Arial" w:cs="Arial"/>
                <w:sz w:val="18"/>
                <w:szCs w:val="18"/>
              </w:rPr>
            </w:pPr>
            <w:ins w:id="1165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56" w:author=" " w:date="2019-05-27T04:43:00Z"/>
                <w:rFonts w:ascii="Arial" w:hAnsi="Arial" w:cs="Arial"/>
                <w:sz w:val="18"/>
                <w:szCs w:val="18"/>
              </w:rPr>
            </w:pPr>
            <w:ins w:id="11657" w:author=" " w:date="2019-05-27T04:43:00Z">
              <w:r w:rsidRPr="00340831">
                <w:rPr>
                  <w:rFonts w:ascii="Arial" w:hAnsi="Arial" w:cs="Arial"/>
                  <w:sz w:val="18"/>
                  <w:szCs w:val="18"/>
                </w:rPr>
                <w:t>None</w:t>
              </w:r>
            </w:ins>
          </w:p>
        </w:tc>
      </w:tr>
      <w:tr w:rsidR="007B2B12" w:rsidRPr="00340831" w:rsidTr="004C693F">
        <w:trPr>
          <w:gridAfter w:val="1"/>
          <w:wAfter w:w="12" w:type="pct"/>
          <w:cantSplit/>
          <w:ins w:id="1165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659" w:author=" " w:date="2019-05-27T04:43:00Z"/>
                <w:rFonts w:ascii="Arial" w:hAnsi="Arial" w:cs="Arial"/>
                <w:color w:val="000000"/>
                <w:sz w:val="18"/>
                <w:szCs w:val="18"/>
                <w:lang w:val="en-US"/>
              </w:rPr>
            </w:pPr>
            <w:ins w:id="11660" w:author=" " w:date="2019-05-27T04:43:00Z">
              <w:r w:rsidRPr="00340831">
                <w:rPr>
                  <w:rFonts w:ascii="Arial" w:hAnsi="Arial" w:cs="Arial"/>
                  <w:color w:val="000000"/>
                  <w:sz w:val="18"/>
                  <w:szCs w:val="18"/>
                  <w:lang w:val="en-US"/>
                </w:rPr>
                <w:t xml:space="preserve">DC_2A_n260(4A-O)_UL_2A_n260A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661" w:author=" " w:date="2019-05-27T04:43:00Z"/>
                <w:rFonts w:ascii="Arial" w:hAnsi="Arial" w:cs="Arial"/>
                <w:color w:val="000000"/>
                <w:sz w:val="18"/>
                <w:szCs w:val="18"/>
                <w:lang w:val="en-US"/>
              </w:rPr>
            </w:pPr>
            <w:ins w:id="1166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63" w:author=" " w:date="2019-05-27T04:43:00Z"/>
                <w:rStyle w:val="af2"/>
                <w:rFonts w:cs="Arial"/>
                <w:szCs w:val="18"/>
              </w:rPr>
            </w:pPr>
            <w:ins w:id="1166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665" w:author=" " w:date="2019-05-27T04:43:00Z"/>
                <w:rFonts w:ascii="Arial" w:hAnsi="Arial" w:cs="Arial"/>
                <w:sz w:val="18"/>
                <w:szCs w:val="18"/>
              </w:rPr>
            </w:pPr>
            <w:ins w:id="11666"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67" w:author=" " w:date="2019-05-27T04:43:00Z"/>
                <w:rFonts w:ascii="Arial" w:hAnsi="Arial" w:cs="Arial"/>
                <w:sz w:val="18"/>
                <w:szCs w:val="18"/>
              </w:rPr>
            </w:pPr>
            <w:ins w:id="1166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69" w:author=" " w:date="2019-05-27T04:43:00Z"/>
                <w:rFonts w:ascii="Arial" w:hAnsi="Arial" w:cs="Arial"/>
                <w:sz w:val="18"/>
                <w:szCs w:val="18"/>
              </w:rPr>
            </w:pPr>
            <w:ins w:id="1167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71" w:author=" " w:date="2019-05-27T04:43:00Z"/>
                <w:rFonts w:ascii="Arial" w:hAnsi="Arial" w:cs="Arial"/>
                <w:sz w:val="18"/>
                <w:szCs w:val="18"/>
              </w:rPr>
            </w:pPr>
            <w:ins w:id="11672" w:author=" " w:date="2019-05-27T04:43:00Z">
              <w:r w:rsidRPr="00340831">
                <w:rPr>
                  <w:rFonts w:ascii="Arial" w:hAnsi="Arial" w:cs="Arial"/>
                  <w:sz w:val="18"/>
                  <w:szCs w:val="18"/>
                </w:rPr>
                <w:t>None</w:t>
              </w:r>
            </w:ins>
          </w:p>
        </w:tc>
      </w:tr>
      <w:tr w:rsidR="007B2B12" w:rsidRPr="00340831" w:rsidTr="004C693F">
        <w:trPr>
          <w:gridAfter w:val="1"/>
          <w:wAfter w:w="12" w:type="pct"/>
          <w:cantSplit/>
          <w:ins w:id="1167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674" w:author=" " w:date="2019-05-27T04:43:00Z"/>
                <w:rFonts w:ascii="Arial" w:hAnsi="Arial" w:cs="Arial"/>
                <w:color w:val="000000"/>
                <w:sz w:val="18"/>
                <w:szCs w:val="18"/>
                <w:lang w:val="en-US"/>
              </w:rPr>
            </w:pPr>
            <w:ins w:id="11675" w:author=" " w:date="2019-05-27T04:43:00Z">
              <w:r w:rsidRPr="00340831">
                <w:rPr>
                  <w:rFonts w:ascii="Arial" w:hAnsi="Arial" w:cs="Arial"/>
                  <w:color w:val="000000"/>
                  <w:sz w:val="18"/>
                  <w:szCs w:val="18"/>
                  <w:lang w:val="en-US"/>
                </w:rPr>
                <w:t>DC_2A_n260(3A-2O)_UL_2A_n260A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676" w:author=" " w:date="2019-05-27T04:43:00Z"/>
                <w:rFonts w:ascii="Arial" w:hAnsi="Arial" w:cs="Arial"/>
                <w:color w:val="000000"/>
                <w:sz w:val="18"/>
                <w:szCs w:val="18"/>
                <w:lang w:val="en-US"/>
              </w:rPr>
            </w:pPr>
            <w:ins w:id="1167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78" w:author=" " w:date="2019-05-27T04:43:00Z"/>
                <w:rStyle w:val="af2"/>
                <w:rFonts w:cs="Arial"/>
                <w:szCs w:val="18"/>
              </w:rPr>
            </w:pPr>
            <w:ins w:id="1167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680" w:author=" " w:date="2019-05-27T04:43:00Z"/>
                <w:rFonts w:ascii="Arial" w:hAnsi="Arial" w:cs="Arial"/>
                <w:sz w:val="18"/>
                <w:szCs w:val="18"/>
              </w:rPr>
            </w:pPr>
            <w:ins w:id="11681"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82" w:author=" " w:date="2019-05-27T04:43:00Z"/>
                <w:rFonts w:ascii="Arial" w:hAnsi="Arial" w:cs="Arial"/>
                <w:sz w:val="18"/>
                <w:szCs w:val="18"/>
              </w:rPr>
            </w:pPr>
            <w:ins w:id="1168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84" w:author=" " w:date="2019-05-27T04:43:00Z"/>
                <w:rFonts w:ascii="Arial" w:hAnsi="Arial" w:cs="Arial"/>
                <w:sz w:val="18"/>
                <w:szCs w:val="18"/>
              </w:rPr>
            </w:pPr>
            <w:ins w:id="1168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86" w:author=" " w:date="2019-05-27T04:43:00Z"/>
                <w:rFonts w:ascii="Arial" w:hAnsi="Arial" w:cs="Arial"/>
                <w:sz w:val="18"/>
                <w:szCs w:val="18"/>
              </w:rPr>
            </w:pPr>
            <w:ins w:id="11687" w:author=" " w:date="2019-05-27T04:43:00Z">
              <w:r w:rsidRPr="00340831">
                <w:rPr>
                  <w:rFonts w:ascii="Arial" w:hAnsi="Arial" w:cs="Arial"/>
                  <w:sz w:val="18"/>
                  <w:szCs w:val="18"/>
                </w:rPr>
                <w:t>None</w:t>
              </w:r>
            </w:ins>
          </w:p>
        </w:tc>
      </w:tr>
      <w:tr w:rsidR="007B2B12" w:rsidRPr="00340831" w:rsidTr="004C693F">
        <w:trPr>
          <w:gridAfter w:val="1"/>
          <w:wAfter w:w="12" w:type="pct"/>
          <w:cantSplit/>
          <w:ins w:id="1168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689" w:author=" " w:date="2019-05-27T04:43:00Z"/>
                <w:rFonts w:ascii="Arial" w:hAnsi="Arial" w:cs="Arial"/>
                <w:color w:val="000000"/>
                <w:sz w:val="18"/>
                <w:szCs w:val="18"/>
                <w:lang w:val="en-US"/>
              </w:rPr>
            </w:pPr>
            <w:ins w:id="11690" w:author=" " w:date="2019-05-27T04:43:00Z">
              <w:r w:rsidRPr="00340831">
                <w:rPr>
                  <w:rFonts w:ascii="Arial" w:hAnsi="Arial" w:cs="Arial"/>
                  <w:color w:val="000000"/>
                  <w:sz w:val="18"/>
                  <w:szCs w:val="18"/>
                  <w:lang w:val="en-US"/>
                </w:rPr>
                <w:t xml:space="preserve">DC_2A_n260(4A-O)_UL_2A_n260O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691" w:author=" " w:date="2019-05-27T04:43:00Z"/>
                <w:rFonts w:ascii="Arial" w:hAnsi="Arial" w:cs="Arial"/>
                <w:color w:val="000000"/>
                <w:sz w:val="18"/>
                <w:szCs w:val="18"/>
                <w:lang w:val="en-US"/>
              </w:rPr>
            </w:pPr>
            <w:ins w:id="1169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93" w:author=" " w:date="2019-05-27T04:43:00Z"/>
                <w:rStyle w:val="af2"/>
                <w:rFonts w:cs="Arial"/>
                <w:szCs w:val="18"/>
              </w:rPr>
            </w:pPr>
            <w:ins w:id="1169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695" w:author=" " w:date="2019-05-27T04:43:00Z"/>
                <w:rFonts w:ascii="Arial" w:hAnsi="Arial" w:cs="Arial"/>
                <w:sz w:val="18"/>
                <w:szCs w:val="18"/>
              </w:rPr>
            </w:pPr>
            <w:ins w:id="11696"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97" w:author=" " w:date="2019-05-27T04:43:00Z"/>
                <w:rFonts w:ascii="Arial" w:hAnsi="Arial" w:cs="Arial"/>
                <w:sz w:val="18"/>
                <w:szCs w:val="18"/>
              </w:rPr>
            </w:pPr>
            <w:ins w:id="1169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99" w:author=" " w:date="2019-05-27T04:43:00Z"/>
                <w:rFonts w:ascii="Arial" w:hAnsi="Arial" w:cs="Arial"/>
                <w:sz w:val="18"/>
                <w:szCs w:val="18"/>
              </w:rPr>
            </w:pPr>
            <w:ins w:id="1170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01" w:author=" " w:date="2019-05-27T04:43:00Z"/>
                <w:rFonts w:ascii="Arial" w:hAnsi="Arial" w:cs="Arial"/>
                <w:sz w:val="18"/>
                <w:szCs w:val="18"/>
              </w:rPr>
            </w:pPr>
            <w:ins w:id="11702" w:author=" " w:date="2019-05-27T04:43:00Z">
              <w:r w:rsidRPr="00340831">
                <w:rPr>
                  <w:rFonts w:ascii="Arial" w:hAnsi="Arial" w:cs="Arial"/>
                  <w:sz w:val="18"/>
                  <w:szCs w:val="18"/>
                </w:rPr>
                <w:t>None</w:t>
              </w:r>
            </w:ins>
          </w:p>
        </w:tc>
      </w:tr>
      <w:tr w:rsidR="007B2B12" w:rsidRPr="00340831" w:rsidTr="004C693F">
        <w:trPr>
          <w:gridAfter w:val="1"/>
          <w:wAfter w:w="12" w:type="pct"/>
          <w:cantSplit/>
          <w:ins w:id="1170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704" w:author=" " w:date="2019-05-27T04:43:00Z"/>
                <w:rFonts w:ascii="Arial" w:hAnsi="Arial" w:cs="Arial"/>
                <w:color w:val="000000"/>
                <w:sz w:val="18"/>
                <w:szCs w:val="18"/>
                <w:lang w:val="en-US"/>
              </w:rPr>
            </w:pPr>
            <w:ins w:id="11705" w:author=" " w:date="2019-05-27T04:43:00Z">
              <w:r w:rsidRPr="00340831">
                <w:rPr>
                  <w:rFonts w:ascii="Arial" w:hAnsi="Arial" w:cs="Arial"/>
                  <w:color w:val="000000"/>
                  <w:sz w:val="18"/>
                  <w:szCs w:val="18"/>
                  <w:lang w:val="en-US"/>
                </w:rPr>
                <w:t>DC_2A_n260(3A-2O)_UL_2A_n260O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706" w:author=" " w:date="2019-05-27T04:43:00Z"/>
                <w:rFonts w:ascii="Arial" w:hAnsi="Arial" w:cs="Arial"/>
                <w:color w:val="000000"/>
                <w:sz w:val="18"/>
                <w:szCs w:val="18"/>
                <w:lang w:val="en-US"/>
              </w:rPr>
            </w:pPr>
            <w:ins w:id="1170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08" w:author=" " w:date="2019-05-27T04:43:00Z"/>
                <w:rStyle w:val="af2"/>
                <w:rFonts w:cs="Arial"/>
                <w:szCs w:val="18"/>
              </w:rPr>
            </w:pPr>
            <w:ins w:id="1170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710" w:author=" " w:date="2019-05-27T04:43:00Z"/>
                <w:rFonts w:ascii="Arial" w:hAnsi="Arial" w:cs="Arial"/>
                <w:sz w:val="18"/>
                <w:szCs w:val="18"/>
              </w:rPr>
            </w:pPr>
            <w:ins w:id="11711"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12" w:author=" " w:date="2019-05-27T04:43:00Z"/>
                <w:rFonts w:ascii="Arial" w:hAnsi="Arial" w:cs="Arial"/>
                <w:sz w:val="18"/>
                <w:szCs w:val="18"/>
              </w:rPr>
            </w:pPr>
            <w:ins w:id="1171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14" w:author=" " w:date="2019-05-27T04:43:00Z"/>
                <w:rFonts w:ascii="Arial" w:hAnsi="Arial" w:cs="Arial"/>
                <w:sz w:val="18"/>
                <w:szCs w:val="18"/>
              </w:rPr>
            </w:pPr>
            <w:ins w:id="1171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16" w:author=" " w:date="2019-05-27T04:43:00Z"/>
                <w:rFonts w:ascii="Arial" w:hAnsi="Arial" w:cs="Arial"/>
                <w:sz w:val="18"/>
                <w:szCs w:val="18"/>
              </w:rPr>
            </w:pPr>
            <w:ins w:id="11717" w:author=" " w:date="2019-05-27T04:43:00Z">
              <w:r w:rsidRPr="00340831">
                <w:rPr>
                  <w:rFonts w:ascii="Arial" w:hAnsi="Arial" w:cs="Arial"/>
                  <w:sz w:val="18"/>
                  <w:szCs w:val="18"/>
                </w:rPr>
                <w:t>None</w:t>
              </w:r>
            </w:ins>
          </w:p>
        </w:tc>
      </w:tr>
      <w:tr w:rsidR="007B2B12" w:rsidRPr="00340831" w:rsidTr="004C693F">
        <w:trPr>
          <w:gridAfter w:val="1"/>
          <w:wAfter w:w="12" w:type="pct"/>
          <w:cantSplit/>
          <w:ins w:id="1171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719" w:author=" " w:date="2019-05-27T04:43:00Z"/>
                <w:rFonts w:ascii="Arial" w:eastAsia="DengXian" w:hAnsi="Arial" w:cs="Arial"/>
                <w:color w:val="000000"/>
                <w:sz w:val="18"/>
                <w:szCs w:val="18"/>
                <w:lang w:val="en-US" w:eastAsia="zh-CN"/>
              </w:rPr>
            </w:pPr>
            <w:ins w:id="11720" w:author=" " w:date="2019-05-27T04:43:00Z">
              <w:r w:rsidRPr="00340831">
                <w:rPr>
                  <w:rFonts w:ascii="Arial" w:hAnsi="Arial" w:cs="Arial"/>
                  <w:color w:val="000000"/>
                  <w:sz w:val="18"/>
                  <w:szCs w:val="18"/>
                  <w:lang w:val="en-US"/>
                </w:rPr>
                <w:t>DC_2A_n260(A-H)_UL_2A_n260A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721" w:author=" " w:date="2019-05-27T04:43:00Z"/>
                <w:rFonts w:ascii="Arial" w:hAnsi="Arial" w:cs="Arial"/>
                <w:color w:val="000000"/>
                <w:lang w:val="en-US"/>
              </w:rPr>
            </w:pPr>
            <w:ins w:id="1172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23" w:author=" " w:date="2019-05-27T04:43:00Z"/>
              </w:rPr>
            </w:pPr>
            <w:ins w:id="1172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725" w:author=" " w:date="2019-05-27T04:43:00Z"/>
                <w:rFonts w:ascii="Arial" w:hAnsi="Arial" w:cs="Arial"/>
                <w:sz w:val="18"/>
                <w:szCs w:val="18"/>
              </w:rPr>
            </w:pPr>
            <w:ins w:id="11726"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27" w:author=" " w:date="2019-05-27T04:43:00Z"/>
                <w:rFonts w:ascii="Arial" w:hAnsi="Arial" w:cs="Arial"/>
                <w:sz w:val="18"/>
                <w:szCs w:val="18"/>
              </w:rPr>
            </w:pPr>
            <w:ins w:id="1172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29" w:author=" " w:date="2019-05-27T04:43:00Z"/>
                <w:rFonts w:ascii="Arial" w:hAnsi="Arial" w:cs="Arial"/>
                <w:sz w:val="18"/>
                <w:szCs w:val="18"/>
              </w:rPr>
            </w:pPr>
            <w:ins w:id="1173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31" w:author=" " w:date="2019-05-27T04:43:00Z"/>
                <w:rFonts w:ascii="Arial" w:hAnsi="Arial" w:cs="Arial"/>
                <w:sz w:val="18"/>
                <w:szCs w:val="18"/>
              </w:rPr>
            </w:pPr>
            <w:ins w:id="11732" w:author=" " w:date="2019-05-27T04:43:00Z">
              <w:r w:rsidRPr="00340831">
                <w:rPr>
                  <w:rFonts w:ascii="Arial" w:hAnsi="Arial" w:cs="Arial"/>
                  <w:sz w:val="18"/>
                  <w:szCs w:val="18"/>
                </w:rPr>
                <w:t>None</w:t>
              </w:r>
            </w:ins>
          </w:p>
        </w:tc>
      </w:tr>
      <w:tr w:rsidR="007B2B12" w:rsidRPr="00340831" w:rsidTr="004C693F">
        <w:trPr>
          <w:gridAfter w:val="1"/>
          <w:wAfter w:w="12" w:type="pct"/>
          <w:cantSplit/>
          <w:ins w:id="1173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734" w:author=" " w:date="2019-05-27T04:43:00Z"/>
                <w:rFonts w:ascii="Arial" w:eastAsia="DengXian" w:hAnsi="Arial" w:cs="Arial"/>
                <w:color w:val="000000"/>
                <w:sz w:val="18"/>
                <w:szCs w:val="18"/>
                <w:lang w:val="en-US" w:eastAsia="zh-CN"/>
              </w:rPr>
            </w:pPr>
            <w:ins w:id="11735" w:author=" " w:date="2019-05-27T04:43:00Z">
              <w:r w:rsidRPr="00340831">
                <w:rPr>
                  <w:rFonts w:ascii="Arial" w:hAnsi="Arial" w:cs="Arial"/>
                  <w:color w:val="000000"/>
                  <w:sz w:val="18"/>
                  <w:szCs w:val="18"/>
                  <w:lang w:val="en-US"/>
                </w:rPr>
                <w:t>DC_2A_n260(A-H)_UL_2A_n260</w:t>
              </w:r>
              <w:r w:rsidRPr="00340831">
                <w:rPr>
                  <w:rFonts w:ascii="Arial" w:eastAsia="DengXian" w:hAnsi="Arial" w:cs="Arial" w:hint="eastAsia"/>
                  <w:color w:val="000000"/>
                  <w:sz w:val="18"/>
                  <w:szCs w:val="18"/>
                  <w:lang w:val="en-US" w:eastAsia="zh-CN"/>
                </w:rPr>
                <w:t>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736" w:author=" " w:date="2019-05-27T04:43:00Z"/>
                <w:rFonts w:ascii="Arial" w:hAnsi="Arial" w:cs="Arial"/>
                <w:color w:val="000000"/>
                <w:lang w:val="en-US"/>
              </w:rPr>
            </w:pPr>
            <w:ins w:id="1173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38" w:author=" " w:date="2019-05-27T04:43:00Z"/>
              </w:rPr>
            </w:pPr>
            <w:ins w:id="1173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740" w:author=" " w:date="2019-05-27T04:43:00Z"/>
                <w:rFonts w:ascii="Arial" w:hAnsi="Arial" w:cs="Arial"/>
                <w:sz w:val="18"/>
                <w:szCs w:val="18"/>
              </w:rPr>
            </w:pPr>
            <w:ins w:id="11741"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42" w:author=" " w:date="2019-05-27T04:43:00Z"/>
                <w:rFonts w:ascii="Arial" w:hAnsi="Arial" w:cs="Arial"/>
                <w:sz w:val="18"/>
                <w:szCs w:val="18"/>
              </w:rPr>
            </w:pPr>
            <w:ins w:id="1174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44" w:author=" " w:date="2019-05-27T04:43:00Z"/>
                <w:rFonts w:ascii="Arial" w:hAnsi="Arial" w:cs="Arial"/>
                <w:sz w:val="18"/>
                <w:szCs w:val="18"/>
              </w:rPr>
            </w:pPr>
            <w:ins w:id="1174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46" w:author=" " w:date="2019-05-27T04:43:00Z"/>
                <w:rFonts w:ascii="Arial" w:hAnsi="Arial" w:cs="Arial"/>
                <w:sz w:val="18"/>
                <w:szCs w:val="18"/>
              </w:rPr>
            </w:pPr>
            <w:ins w:id="11747" w:author=" " w:date="2019-05-27T04:43:00Z">
              <w:r w:rsidRPr="00340831">
                <w:rPr>
                  <w:rFonts w:ascii="Arial" w:hAnsi="Arial" w:cs="Arial"/>
                  <w:sz w:val="18"/>
                  <w:szCs w:val="18"/>
                </w:rPr>
                <w:t>None</w:t>
              </w:r>
            </w:ins>
          </w:p>
        </w:tc>
      </w:tr>
      <w:tr w:rsidR="007B2B12" w:rsidRPr="00340831" w:rsidTr="004C693F">
        <w:trPr>
          <w:gridAfter w:val="1"/>
          <w:wAfter w:w="12" w:type="pct"/>
          <w:cantSplit/>
          <w:ins w:id="1174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749" w:author=" " w:date="2019-05-27T04:43:00Z"/>
                <w:rFonts w:ascii="Arial" w:eastAsia="DengXian" w:hAnsi="Arial" w:cs="Arial"/>
                <w:color w:val="000000"/>
                <w:sz w:val="18"/>
                <w:szCs w:val="18"/>
                <w:lang w:val="en-US" w:eastAsia="zh-CN"/>
              </w:rPr>
            </w:pPr>
            <w:ins w:id="11750" w:author=" " w:date="2019-05-27T04:43:00Z">
              <w:r w:rsidRPr="00340831">
                <w:rPr>
                  <w:rFonts w:ascii="Arial" w:hAnsi="Arial" w:cs="Arial"/>
                  <w:color w:val="000000"/>
                  <w:sz w:val="18"/>
                  <w:szCs w:val="18"/>
                  <w:lang w:val="en-US"/>
                </w:rPr>
                <w:t>DC_2A_n260(A-H)_UL_2A_n260</w:t>
              </w:r>
              <w:r w:rsidRPr="00340831">
                <w:rPr>
                  <w:rFonts w:ascii="Arial" w:eastAsia="DengXian" w:hAnsi="Arial" w:cs="Arial" w:hint="eastAsia"/>
                  <w:color w:val="000000"/>
                  <w:sz w:val="18"/>
                  <w:szCs w:val="18"/>
                  <w:lang w:val="en-US" w:eastAsia="zh-CN"/>
                </w:rPr>
                <w:t>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751" w:author=" " w:date="2019-05-27T04:43:00Z"/>
                <w:rFonts w:ascii="Arial" w:hAnsi="Arial" w:cs="Arial"/>
                <w:color w:val="000000"/>
                <w:lang w:val="en-US"/>
              </w:rPr>
            </w:pPr>
            <w:ins w:id="1175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53" w:author=" " w:date="2019-05-27T04:43:00Z"/>
              </w:rPr>
            </w:pPr>
            <w:ins w:id="1175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755" w:author=" " w:date="2019-05-27T04:43:00Z"/>
                <w:rFonts w:ascii="Arial" w:hAnsi="Arial" w:cs="Arial"/>
                <w:sz w:val="18"/>
                <w:szCs w:val="18"/>
              </w:rPr>
            </w:pPr>
            <w:ins w:id="11756" w:author=" " w:date="2019-05-27T04:43:00Z">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57" w:author=" " w:date="2019-05-27T04:43:00Z"/>
                <w:rFonts w:ascii="Arial" w:hAnsi="Arial" w:cs="Arial"/>
                <w:sz w:val="18"/>
                <w:szCs w:val="18"/>
              </w:rPr>
            </w:pPr>
            <w:ins w:id="1175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59" w:author=" " w:date="2019-05-27T04:43:00Z"/>
                <w:rFonts w:ascii="Arial" w:hAnsi="Arial" w:cs="Arial"/>
                <w:sz w:val="18"/>
                <w:szCs w:val="18"/>
              </w:rPr>
            </w:pPr>
            <w:ins w:id="1176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61" w:author=" " w:date="2019-05-27T04:43:00Z"/>
                <w:rFonts w:ascii="Arial" w:hAnsi="Arial" w:cs="Arial"/>
                <w:sz w:val="18"/>
                <w:szCs w:val="18"/>
              </w:rPr>
            </w:pPr>
            <w:ins w:id="11762" w:author=" " w:date="2019-05-27T04:43:00Z">
              <w:r w:rsidRPr="00340831">
                <w:rPr>
                  <w:rFonts w:ascii="Arial" w:hAnsi="Arial" w:cs="Arial"/>
                  <w:sz w:val="18"/>
                  <w:szCs w:val="18"/>
                </w:rPr>
                <w:t>None</w:t>
              </w:r>
            </w:ins>
          </w:p>
        </w:tc>
      </w:tr>
      <w:tr w:rsidR="007B2B12" w:rsidRPr="00340831" w:rsidTr="004C693F">
        <w:trPr>
          <w:gridAfter w:val="1"/>
          <w:wAfter w:w="12" w:type="pct"/>
          <w:cantSplit/>
          <w:ins w:id="1176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764" w:author=" " w:date="2019-05-27T04:43:00Z"/>
                <w:rFonts w:ascii="Arial" w:hAnsi="Arial" w:cs="Arial"/>
                <w:color w:val="000000"/>
                <w:sz w:val="18"/>
                <w:szCs w:val="18"/>
                <w:lang w:val="en-US"/>
              </w:rPr>
            </w:pPr>
            <w:ins w:id="11765" w:author=" " w:date="2019-05-27T04:43:00Z">
              <w:r w:rsidRPr="00340831">
                <w:rPr>
                  <w:rFonts w:ascii="Arial" w:hAnsi="Arial" w:cs="Arial"/>
                  <w:color w:val="000000"/>
                  <w:lang w:val="en-US"/>
                </w:rPr>
                <w:t>DC_2A_n261(4A)_UL_2A_n261A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766" w:author=" " w:date="2019-05-27T04:43:00Z"/>
                <w:rFonts w:ascii="Arial" w:hAnsi="Arial" w:cs="Arial"/>
                <w:color w:val="000000"/>
                <w:sz w:val="18"/>
                <w:szCs w:val="18"/>
                <w:lang w:val="en-US"/>
              </w:rPr>
            </w:pPr>
            <w:ins w:id="1176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68" w:author=" " w:date="2019-05-27T04:43:00Z"/>
                <w:rStyle w:val="af2"/>
                <w:rFonts w:cs="Arial"/>
                <w:szCs w:val="18"/>
              </w:rPr>
            </w:pPr>
            <w:ins w:id="1176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770" w:author=" " w:date="2019-05-27T04:43:00Z"/>
                <w:rFonts w:cs="Arial"/>
                <w:szCs w:val="18"/>
              </w:rPr>
            </w:pPr>
            <w:ins w:id="11771"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72" w:author=" " w:date="2019-05-27T04:43:00Z"/>
                <w:rFonts w:ascii="Arial" w:hAnsi="Arial" w:cs="Arial"/>
                <w:sz w:val="18"/>
                <w:szCs w:val="18"/>
              </w:rPr>
            </w:pPr>
            <w:ins w:id="1177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74" w:author=" " w:date="2019-05-27T04:43:00Z"/>
                <w:rFonts w:ascii="Arial" w:hAnsi="Arial" w:cs="Arial"/>
                <w:sz w:val="18"/>
                <w:szCs w:val="18"/>
              </w:rPr>
            </w:pPr>
            <w:ins w:id="1177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76" w:author=" " w:date="2019-05-27T04:43:00Z"/>
                <w:rFonts w:ascii="Arial" w:hAnsi="Arial" w:cs="Arial"/>
                <w:sz w:val="18"/>
                <w:szCs w:val="18"/>
              </w:rPr>
            </w:pPr>
            <w:ins w:id="11777" w:author=" " w:date="2019-05-27T04:43:00Z">
              <w:r w:rsidRPr="00340831">
                <w:rPr>
                  <w:rFonts w:ascii="Arial" w:hAnsi="Arial" w:cs="Arial"/>
                  <w:sz w:val="18"/>
                  <w:szCs w:val="18"/>
                </w:rPr>
                <w:t>None</w:t>
              </w:r>
            </w:ins>
          </w:p>
        </w:tc>
      </w:tr>
      <w:tr w:rsidR="007B2B12" w:rsidRPr="00340831" w:rsidTr="004C693F">
        <w:trPr>
          <w:gridAfter w:val="1"/>
          <w:wAfter w:w="12" w:type="pct"/>
          <w:cantSplit/>
          <w:ins w:id="1177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779" w:author=" " w:date="2019-05-27T04:43:00Z"/>
                <w:rFonts w:ascii="Arial" w:hAnsi="Arial" w:cs="Arial"/>
                <w:color w:val="000000"/>
                <w:sz w:val="18"/>
                <w:szCs w:val="18"/>
                <w:lang w:val="en-US"/>
              </w:rPr>
            </w:pPr>
            <w:ins w:id="11780" w:author=" " w:date="2019-05-27T04:43:00Z">
              <w:r w:rsidRPr="00340831">
                <w:rPr>
                  <w:rFonts w:ascii="Arial" w:hAnsi="Arial" w:cs="Arial"/>
                  <w:color w:val="000000"/>
                  <w:lang w:val="en-US"/>
                </w:rPr>
                <w:t>DC_2A_n261G_UL_2A_n261G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781" w:author=" " w:date="2019-05-27T04:43:00Z"/>
                <w:rFonts w:ascii="Arial" w:hAnsi="Arial" w:cs="Arial"/>
                <w:color w:val="000000"/>
                <w:sz w:val="18"/>
                <w:szCs w:val="18"/>
                <w:lang w:val="en-US"/>
              </w:rPr>
            </w:pPr>
            <w:ins w:id="1178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83" w:author=" " w:date="2019-05-27T04:43:00Z"/>
                <w:rStyle w:val="af2"/>
                <w:rFonts w:cs="Arial"/>
                <w:szCs w:val="18"/>
              </w:rPr>
            </w:pPr>
            <w:ins w:id="1178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785" w:author=" " w:date="2019-05-27T04:43:00Z"/>
                <w:rFonts w:cs="Arial"/>
                <w:szCs w:val="18"/>
              </w:rPr>
            </w:pPr>
            <w:ins w:id="11786"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87" w:author=" " w:date="2019-05-27T04:43:00Z"/>
                <w:rFonts w:ascii="Arial" w:hAnsi="Arial" w:cs="Arial"/>
                <w:sz w:val="18"/>
                <w:szCs w:val="18"/>
              </w:rPr>
            </w:pPr>
            <w:ins w:id="1178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89" w:author=" " w:date="2019-05-27T04:43:00Z"/>
                <w:rFonts w:ascii="Arial" w:hAnsi="Arial" w:cs="Arial"/>
                <w:sz w:val="18"/>
                <w:szCs w:val="18"/>
              </w:rPr>
            </w:pPr>
            <w:ins w:id="1179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91" w:author=" " w:date="2019-05-27T04:43:00Z"/>
                <w:rFonts w:ascii="Arial" w:hAnsi="Arial" w:cs="Arial"/>
                <w:sz w:val="18"/>
                <w:szCs w:val="18"/>
              </w:rPr>
            </w:pPr>
            <w:ins w:id="11792" w:author=" " w:date="2019-05-27T04:43:00Z">
              <w:r w:rsidRPr="00340831">
                <w:rPr>
                  <w:rFonts w:ascii="Arial" w:hAnsi="Arial" w:cs="Arial"/>
                  <w:sz w:val="18"/>
                  <w:szCs w:val="18"/>
                </w:rPr>
                <w:t>None</w:t>
              </w:r>
            </w:ins>
          </w:p>
        </w:tc>
      </w:tr>
      <w:tr w:rsidR="007B2B12" w:rsidRPr="00340831" w:rsidTr="004C693F">
        <w:trPr>
          <w:gridAfter w:val="1"/>
          <w:wAfter w:w="12" w:type="pct"/>
          <w:cantSplit/>
          <w:ins w:id="1179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794" w:author=" " w:date="2019-05-27T04:43:00Z"/>
                <w:rFonts w:ascii="Arial" w:hAnsi="Arial" w:cs="Arial"/>
                <w:color w:val="000000"/>
                <w:sz w:val="18"/>
                <w:szCs w:val="18"/>
                <w:lang w:val="en-US"/>
              </w:rPr>
            </w:pPr>
            <w:ins w:id="11795" w:author=" " w:date="2019-05-27T04:43:00Z">
              <w:r w:rsidRPr="00340831">
                <w:rPr>
                  <w:rFonts w:ascii="Arial" w:hAnsi="Arial" w:cs="Arial"/>
                  <w:color w:val="000000"/>
                  <w:lang w:val="en-US"/>
                </w:rPr>
                <w:t>DC_2A_n261H_UL_2A_n261H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796" w:author=" " w:date="2019-05-27T04:43:00Z"/>
                <w:rFonts w:ascii="Arial" w:hAnsi="Arial" w:cs="Arial"/>
                <w:color w:val="000000"/>
                <w:sz w:val="18"/>
                <w:szCs w:val="18"/>
                <w:lang w:val="en-US"/>
              </w:rPr>
            </w:pPr>
            <w:ins w:id="1179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98" w:author=" " w:date="2019-05-27T04:43:00Z"/>
                <w:rStyle w:val="af2"/>
                <w:rFonts w:cs="Arial"/>
                <w:szCs w:val="18"/>
              </w:rPr>
            </w:pPr>
            <w:ins w:id="1179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800" w:author=" " w:date="2019-05-27T04:43:00Z"/>
                <w:rFonts w:cs="Arial"/>
                <w:szCs w:val="18"/>
              </w:rPr>
            </w:pPr>
            <w:ins w:id="11801"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02" w:author=" " w:date="2019-05-27T04:43:00Z"/>
                <w:rFonts w:ascii="Arial" w:hAnsi="Arial" w:cs="Arial"/>
                <w:sz w:val="18"/>
                <w:szCs w:val="18"/>
              </w:rPr>
            </w:pPr>
            <w:ins w:id="1180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04" w:author=" " w:date="2019-05-27T04:43:00Z"/>
                <w:rFonts w:ascii="Arial" w:hAnsi="Arial" w:cs="Arial"/>
                <w:sz w:val="18"/>
                <w:szCs w:val="18"/>
              </w:rPr>
            </w:pPr>
            <w:ins w:id="1180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06" w:author=" " w:date="2019-05-27T04:43:00Z"/>
                <w:rFonts w:ascii="Arial" w:hAnsi="Arial" w:cs="Arial"/>
                <w:sz w:val="18"/>
                <w:szCs w:val="18"/>
              </w:rPr>
            </w:pPr>
            <w:ins w:id="11807" w:author=" " w:date="2019-05-27T04:43:00Z">
              <w:r w:rsidRPr="00340831">
                <w:rPr>
                  <w:rFonts w:ascii="Arial" w:hAnsi="Arial" w:cs="Arial"/>
                  <w:sz w:val="18"/>
                  <w:szCs w:val="18"/>
                </w:rPr>
                <w:t>None</w:t>
              </w:r>
            </w:ins>
          </w:p>
        </w:tc>
      </w:tr>
      <w:tr w:rsidR="007B2B12" w:rsidRPr="00340831" w:rsidTr="004C693F">
        <w:trPr>
          <w:gridAfter w:val="1"/>
          <w:wAfter w:w="12" w:type="pct"/>
          <w:cantSplit/>
          <w:ins w:id="1180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809" w:author=" " w:date="2019-05-27T04:43:00Z"/>
                <w:rFonts w:ascii="Arial" w:hAnsi="Arial" w:cs="Arial"/>
                <w:color w:val="000000"/>
                <w:sz w:val="18"/>
                <w:szCs w:val="18"/>
                <w:lang w:val="en-US"/>
              </w:rPr>
            </w:pPr>
            <w:ins w:id="11810" w:author=" " w:date="2019-05-27T04:43:00Z">
              <w:r w:rsidRPr="00340831">
                <w:rPr>
                  <w:rFonts w:ascii="Arial" w:hAnsi="Arial" w:cs="Arial"/>
                  <w:color w:val="000000"/>
                  <w:lang w:val="en-US"/>
                </w:rPr>
                <w:t>DC_2A_n261H_UL_2A_n261G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811" w:author=" " w:date="2019-05-27T04:43:00Z"/>
                <w:rFonts w:ascii="Arial" w:hAnsi="Arial" w:cs="Arial"/>
                <w:color w:val="000000"/>
                <w:sz w:val="18"/>
                <w:szCs w:val="18"/>
                <w:lang w:val="en-US"/>
              </w:rPr>
            </w:pPr>
            <w:ins w:id="1181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13" w:author=" " w:date="2019-05-27T04:43:00Z"/>
                <w:rStyle w:val="af2"/>
                <w:rFonts w:cs="Arial"/>
                <w:szCs w:val="18"/>
              </w:rPr>
            </w:pPr>
            <w:ins w:id="1181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815" w:author=" " w:date="2019-05-27T04:43:00Z"/>
                <w:rFonts w:cs="Arial"/>
                <w:szCs w:val="18"/>
              </w:rPr>
            </w:pPr>
            <w:ins w:id="11816"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17" w:author=" " w:date="2019-05-27T04:43:00Z"/>
                <w:rFonts w:ascii="Arial" w:hAnsi="Arial" w:cs="Arial"/>
                <w:sz w:val="18"/>
                <w:szCs w:val="18"/>
              </w:rPr>
            </w:pPr>
            <w:ins w:id="1181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19" w:author=" " w:date="2019-05-27T04:43:00Z"/>
                <w:rFonts w:ascii="Arial" w:hAnsi="Arial" w:cs="Arial"/>
                <w:sz w:val="18"/>
                <w:szCs w:val="18"/>
              </w:rPr>
            </w:pPr>
            <w:ins w:id="1182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21" w:author=" " w:date="2019-05-27T04:43:00Z"/>
                <w:rFonts w:ascii="Arial" w:hAnsi="Arial" w:cs="Arial"/>
                <w:sz w:val="18"/>
                <w:szCs w:val="18"/>
              </w:rPr>
            </w:pPr>
            <w:ins w:id="11822" w:author=" " w:date="2019-05-27T04:43:00Z">
              <w:r w:rsidRPr="00340831">
                <w:rPr>
                  <w:rFonts w:ascii="Arial" w:hAnsi="Arial" w:cs="Arial"/>
                  <w:sz w:val="18"/>
                  <w:szCs w:val="18"/>
                </w:rPr>
                <w:t>None</w:t>
              </w:r>
            </w:ins>
          </w:p>
        </w:tc>
      </w:tr>
      <w:tr w:rsidR="007B2B12" w:rsidRPr="00340831" w:rsidTr="004C693F">
        <w:trPr>
          <w:gridAfter w:val="1"/>
          <w:wAfter w:w="12" w:type="pct"/>
          <w:cantSplit/>
          <w:ins w:id="1182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824" w:author=" " w:date="2019-05-27T04:43:00Z"/>
                <w:rFonts w:ascii="Arial" w:hAnsi="Arial" w:cs="Arial"/>
                <w:color w:val="000000"/>
                <w:sz w:val="18"/>
                <w:szCs w:val="18"/>
                <w:lang w:val="en-US"/>
              </w:rPr>
            </w:pPr>
            <w:ins w:id="11825" w:author=" " w:date="2019-05-27T04:43:00Z">
              <w:r w:rsidRPr="00340831">
                <w:rPr>
                  <w:rFonts w:ascii="Arial" w:hAnsi="Arial" w:cs="Arial"/>
                  <w:color w:val="000000"/>
                  <w:lang w:val="en-US"/>
                </w:rPr>
                <w:t>DC_2A_n261I_UL_2A_n261I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826" w:author=" " w:date="2019-05-27T04:43:00Z"/>
                <w:rFonts w:ascii="Arial" w:hAnsi="Arial" w:cs="Arial"/>
                <w:color w:val="000000"/>
                <w:sz w:val="18"/>
                <w:szCs w:val="18"/>
                <w:lang w:val="en-US"/>
              </w:rPr>
            </w:pPr>
            <w:ins w:id="1182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28" w:author=" " w:date="2019-05-27T04:43:00Z"/>
                <w:rStyle w:val="af2"/>
                <w:rFonts w:cs="Arial"/>
                <w:szCs w:val="18"/>
              </w:rPr>
            </w:pPr>
            <w:ins w:id="1182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830" w:author=" " w:date="2019-05-27T04:43:00Z"/>
                <w:rFonts w:cs="Arial"/>
                <w:szCs w:val="18"/>
              </w:rPr>
            </w:pPr>
            <w:ins w:id="11831"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32" w:author=" " w:date="2019-05-27T04:43:00Z"/>
                <w:rFonts w:ascii="Arial" w:hAnsi="Arial" w:cs="Arial"/>
                <w:sz w:val="18"/>
                <w:szCs w:val="18"/>
              </w:rPr>
            </w:pPr>
            <w:ins w:id="1183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34" w:author=" " w:date="2019-05-27T04:43:00Z"/>
                <w:rFonts w:ascii="Arial" w:hAnsi="Arial" w:cs="Arial"/>
                <w:sz w:val="18"/>
                <w:szCs w:val="18"/>
              </w:rPr>
            </w:pPr>
            <w:ins w:id="1183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36" w:author=" " w:date="2019-05-27T04:43:00Z"/>
                <w:rFonts w:ascii="Arial" w:hAnsi="Arial" w:cs="Arial"/>
                <w:sz w:val="18"/>
                <w:szCs w:val="18"/>
              </w:rPr>
            </w:pPr>
            <w:ins w:id="11837" w:author=" " w:date="2019-05-27T04:43:00Z">
              <w:r w:rsidRPr="00340831">
                <w:rPr>
                  <w:rFonts w:ascii="Arial" w:hAnsi="Arial" w:cs="Arial"/>
                  <w:sz w:val="18"/>
                  <w:szCs w:val="18"/>
                </w:rPr>
                <w:t>None</w:t>
              </w:r>
            </w:ins>
          </w:p>
        </w:tc>
      </w:tr>
      <w:tr w:rsidR="007B2B12" w:rsidRPr="00340831" w:rsidTr="004C693F">
        <w:trPr>
          <w:gridAfter w:val="1"/>
          <w:wAfter w:w="12" w:type="pct"/>
          <w:cantSplit/>
          <w:ins w:id="1183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839" w:author=" " w:date="2019-05-27T04:43:00Z"/>
                <w:rFonts w:ascii="Arial" w:hAnsi="Arial" w:cs="Arial"/>
                <w:color w:val="000000"/>
                <w:sz w:val="18"/>
                <w:szCs w:val="18"/>
                <w:lang w:val="en-US"/>
              </w:rPr>
            </w:pPr>
            <w:ins w:id="11840" w:author=" " w:date="2019-05-27T04:43:00Z">
              <w:r w:rsidRPr="00340831">
                <w:rPr>
                  <w:rFonts w:ascii="Arial" w:hAnsi="Arial" w:cs="Arial"/>
                  <w:color w:val="000000"/>
                  <w:lang w:val="en-US"/>
                </w:rPr>
                <w:t>DC_2A_n261I_UL_2A_n261H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841" w:author=" " w:date="2019-05-27T04:43:00Z"/>
                <w:rFonts w:ascii="Arial" w:hAnsi="Arial" w:cs="Arial"/>
                <w:color w:val="000000"/>
                <w:sz w:val="18"/>
                <w:szCs w:val="18"/>
                <w:lang w:val="en-US"/>
              </w:rPr>
            </w:pPr>
            <w:ins w:id="1184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43" w:author=" " w:date="2019-05-27T04:43:00Z"/>
                <w:rStyle w:val="af2"/>
                <w:rFonts w:cs="Arial"/>
                <w:szCs w:val="18"/>
              </w:rPr>
            </w:pPr>
            <w:ins w:id="1184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845" w:author=" " w:date="2019-05-27T04:43:00Z"/>
                <w:rFonts w:cs="Arial"/>
                <w:szCs w:val="18"/>
              </w:rPr>
            </w:pPr>
            <w:ins w:id="11846"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47" w:author=" " w:date="2019-05-27T04:43:00Z"/>
                <w:rFonts w:ascii="Arial" w:hAnsi="Arial" w:cs="Arial"/>
                <w:sz w:val="18"/>
                <w:szCs w:val="18"/>
              </w:rPr>
            </w:pPr>
            <w:ins w:id="1184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49" w:author=" " w:date="2019-05-27T04:43:00Z"/>
                <w:rFonts w:ascii="Arial" w:hAnsi="Arial" w:cs="Arial"/>
                <w:sz w:val="18"/>
                <w:szCs w:val="18"/>
              </w:rPr>
            </w:pPr>
            <w:ins w:id="1185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51" w:author=" " w:date="2019-05-27T04:43:00Z"/>
                <w:rFonts w:ascii="Arial" w:hAnsi="Arial" w:cs="Arial"/>
                <w:sz w:val="18"/>
                <w:szCs w:val="18"/>
              </w:rPr>
            </w:pPr>
            <w:ins w:id="11852" w:author=" " w:date="2019-05-27T04:43:00Z">
              <w:r w:rsidRPr="00340831">
                <w:rPr>
                  <w:rFonts w:ascii="Arial" w:hAnsi="Arial" w:cs="Arial"/>
                  <w:sz w:val="18"/>
                  <w:szCs w:val="18"/>
                </w:rPr>
                <w:t>None</w:t>
              </w:r>
            </w:ins>
          </w:p>
        </w:tc>
      </w:tr>
      <w:tr w:rsidR="007B2B12" w:rsidRPr="00340831" w:rsidTr="004C693F">
        <w:trPr>
          <w:gridAfter w:val="1"/>
          <w:wAfter w:w="12" w:type="pct"/>
          <w:cantSplit/>
          <w:ins w:id="1185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854" w:author=" " w:date="2019-05-27T04:43:00Z"/>
                <w:rFonts w:ascii="Arial" w:hAnsi="Arial" w:cs="Arial"/>
                <w:color w:val="000000"/>
                <w:sz w:val="18"/>
                <w:szCs w:val="18"/>
                <w:lang w:val="en-US"/>
              </w:rPr>
            </w:pPr>
            <w:ins w:id="11855" w:author=" " w:date="2019-05-27T04:43:00Z">
              <w:r w:rsidRPr="00340831">
                <w:rPr>
                  <w:rFonts w:ascii="Arial" w:hAnsi="Arial" w:cs="Arial"/>
                  <w:color w:val="000000"/>
                  <w:lang w:val="en-US"/>
                </w:rPr>
                <w:t>DC_2A_n261I_UL_2A_n261G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856" w:author=" " w:date="2019-05-27T04:43:00Z"/>
                <w:rFonts w:ascii="Arial" w:hAnsi="Arial" w:cs="Arial"/>
                <w:color w:val="000000"/>
                <w:sz w:val="18"/>
                <w:szCs w:val="18"/>
                <w:lang w:val="en-US"/>
              </w:rPr>
            </w:pPr>
            <w:ins w:id="1185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58" w:author=" " w:date="2019-05-27T04:43:00Z"/>
                <w:rStyle w:val="af2"/>
                <w:rFonts w:cs="Arial"/>
                <w:szCs w:val="18"/>
              </w:rPr>
            </w:pPr>
            <w:ins w:id="1185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860" w:author=" " w:date="2019-05-27T04:43:00Z"/>
                <w:rFonts w:cs="Arial"/>
                <w:szCs w:val="18"/>
              </w:rPr>
            </w:pPr>
            <w:ins w:id="11861"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62" w:author=" " w:date="2019-05-27T04:43:00Z"/>
                <w:rFonts w:ascii="Arial" w:hAnsi="Arial" w:cs="Arial"/>
                <w:sz w:val="18"/>
                <w:szCs w:val="18"/>
              </w:rPr>
            </w:pPr>
            <w:ins w:id="1186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64" w:author=" " w:date="2019-05-27T04:43:00Z"/>
                <w:rFonts w:ascii="Arial" w:hAnsi="Arial" w:cs="Arial"/>
                <w:sz w:val="18"/>
                <w:szCs w:val="18"/>
              </w:rPr>
            </w:pPr>
            <w:ins w:id="1186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66" w:author=" " w:date="2019-05-27T04:43:00Z"/>
                <w:rFonts w:ascii="Arial" w:hAnsi="Arial" w:cs="Arial"/>
                <w:sz w:val="18"/>
                <w:szCs w:val="18"/>
              </w:rPr>
            </w:pPr>
            <w:ins w:id="11867" w:author=" " w:date="2019-05-27T04:43:00Z">
              <w:r w:rsidRPr="00340831">
                <w:rPr>
                  <w:rFonts w:ascii="Arial" w:hAnsi="Arial" w:cs="Arial"/>
                  <w:sz w:val="18"/>
                  <w:szCs w:val="18"/>
                </w:rPr>
                <w:t>None</w:t>
              </w:r>
            </w:ins>
          </w:p>
        </w:tc>
      </w:tr>
      <w:tr w:rsidR="007B2B12" w:rsidRPr="00340831" w:rsidTr="004C693F">
        <w:trPr>
          <w:gridAfter w:val="1"/>
          <w:wAfter w:w="12" w:type="pct"/>
          <w:cantSplit/>
          <w:ins w:id="1186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869" w:author=" " w:date="2019-05-27T04:43:00Z"/>
                <w:rFonts w:ascii="Arial" w:hAnsi="Arial" w:cs="Arial"/>
                <w:color w:val="000000"/>
                <w:sz w:val="18"/>
                <w:szCs w:val="18"/>
                <w:lang w:val="en-US"/>
              </w:rPr>
            </w:pPr>
            <w:ins w:id="11870" w:author=" " w:date="2019-05-27T04:43:00Z">
              <w:r w:rsidRPr="00340831">
                <w:rPr>
                  <w:rFonts w:ascii="Arial" w:hAnsi="Arial" w:cs="Arial"/>
                  <w:color w:val="000000"/>
                  <w:lang w:val="en-US"/>
                </w:rPr>
                <w:t>DC_2A_n261M_UL_2A_n261A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871" w:author=" " w:date="2019-05-27T04:43:00Z"/>
                <w:rFonts w:ascii="Arial" w:hAnsi="Arial" w:cs="Arial"/>
                <w:color w:val="000000"/>
                <w:sz w:val="18"/>
                <w:szCs w:val="18"/>
                <w:lang w:val="en-US"/>
              </w:rPr>
            </w:pPr>
            <w:ins w:id="1187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73" w:author=" " w:date="2019-05-27T04:43:00Z"/>
                <w:rStyle w:val="af2"/>
                <w:rFonts w:cs="Arial"/>
                <w:szCs w:val="18"/>
              </w:rPr>
            </w:pPr>
            <w:ins w:id="1187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875" w:author=" " w:date="2019-05-27T04:43:00Z"/>
                <w:rFonts w:cs="Arial"/>
                <w:szCs w:val="18"/>
              </w:rPr>
            </w:pPr>
            <w:ins w:id="11876"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77" w:author=" " w:date="2019-05-27T04:43:00Z"/>
                <w:rFonts w:ascii="Arial" w:hAnsi="Arial" w:cs="Arial"/>
                <w:sz w:val="18"/>
                <w:szCs w:val="18"/>
              </w:rPr>
            </w:pPr>
            <w:ins w:id="1187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79" w:author=" " w:date="2019-05-27T04:43:00Z"/>
                <w:rFonts w:ascii="Arial" w:hAnsi="Arial" w:cs="Arial"/>
                <w:sz w:val="18"/>
                <w:szCs w:val="18"/>
              </w:rPr>
            </w:pPr>
            <w:ins w:id="1188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81" w:author=" " w:date="2019-05-27T04:43:00Z"/>
                <w:rFonts w:ascii="Arial" w:hAnsi="Arial" w:cs="Arial"/>
                <w:sz w:val="18"/>
                <w:szCs w:val="18"/>
              </w:rPr>
            </w:pPr>
            <w:ins w:id="11882" w:author=" " w:date="2019-05-27T04:43:00Z">
              <w:r w:rsidRPr="00340831">
                <w:rPr>
                  <w:rFonts w:ascii="Arial" w:hAnsi="Arial" w:cs="Arial"/>
                  <w:sz w:val="18"/>
                  <w:szCs w:val="18"/>
                </w:rPr>
                <w:t>None</w:t>
              </w:r>
            </w:ins>
          </w:p>
        </w:tc>
      </w:tr>
      <w:tr w:rsidR="007B2B12" w:rsidRPr="00340831" w:rsidTr="004C693F">
        <w:trPr>
          <w:gridAfter w:val="1"/>
          <w:wAfter w:w="12" w:type="pct"/>
          <w:cantSplit/>
          <w:ins w:id="1188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884" w:author=" " w:date="2019-05-27T04:43:00Z"/>
                <w:rFonts w:ascii="Arial" w:hAnsi="Arial" w:cs="Arial"/>
                <w:color w:val="000000"/>
                <w:sz w:val="18"/>
                <w:szCs w:val="18"/>
                <w:lang w:val="en-US"/>
              </w:rPr>
            </w:pPr>
            <w:ins w:id="11885" w:author=" " w:date="2019-05-27T04:43:00Z">
              <w:r w:rsidRPr="00340831">
                <w:rPr>
                  <w:rFonts w:ascii="Arial" w:hAnsi="Arial" w:cs="Arial"/>
                  <w:color w:val="000000"/>
                  <w:lang w:val="en-US"/>
                </w:rPr>
                <w:t>DC_2A_n261M_UL_2A_n261I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886" w:author=" " w:date="2019-05-27T04:43:00Z"/>
                <w:rFonts w:ascii="Arial" w:hAnsi="Arial" w:cs="Arial"/>
                <w:color w:val="000000"/>
                <w:sz w:val="18"/>
                <w:szCs w:val="18"/>
                <w:lang w:val="en-US"/>
              </w:rPr>
            </w:pPr>
            <w:ins w:id="1188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88" w:author=" " w:date="2019-05-27T04:43:00Z"/>
                <w:rStyle w:val="af2"/>
                <w:rFonts w:cs="Arial"/>
                <w:szCs w:val="18"/>
              </w:rPr>
            </w:pPr>
            <w:ins w:id="1188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890" w:author=" " w:date="2019-05-27T04:43:00Z"/>
                <w:rFonts w:cs="Arial"/>
                <w:szCs w:val="18"/>
              </w:rPr>
            </w:pPr>
            <w:ins w:id="11891"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92" w:author=" " w:date="2019-05-27T04:43:00Z"/>
                <w:rFonts w:ascii="Arial" w:hAnsi="Arial" w:cs="Arial"/>
                <w:sz w:val="18"/>
                <w:szCs w:val="18"/>
              </w:rPr>
            </w:pPr>
            <w:ins w:id="1189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94" w:author=" " w:date="2019-05-27T04:43:00Z"/>
                <w:rFonts w:ascii="Arial" w:hAnsi="Arial" w:cs="Arial"/>
                <w:sz w:val="18"/>
                <w:szCs w:val="18"/>
              </w:rPr>
            </w:pPr>
            <w:ins w:id="1189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96" w:author=" " w:date="2019-05-27T04:43:00Z"/>
                <w:rFonts w:ascii="Arial" w:hAnsi="Arial" w:cs="Arial"/>
                <w:sz w:val="18"/>
                <w:szCs w:val="18"/>
              </w:rPr>
            </w:pPr>
            <w:ins w:id="11897" w:author=" " w:date="2019-05-27T04:43:00Z">
              <w:r w:rsidRPr="00340831">
                <w:rPr>
                  <w:rFonts w:ascii="Arial" w:hAnsi="Arial" w:cs="Arial"/>
                  <w:sz w:val="18"/>
                  <w:szCs w:val="18"/>
                </w:rPr>
                <w:t>None</w:t>
              </w:r>
            </w:ins>
          </w:p>
        </w:tc>
      </w:tr>
      <w:tr w:rsidR="007B2B12" w:rsidRPr="00340831" w:rsidTr="004C693F">
        <w:trPr>
          <w:gridAfter w:val="1"/>
          <w:wAfter w:w="12" w:type="pct"/>
          <w:cantSplit/>
          <w:ins w:id="1189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899" w:author=" " w:date="2019-05-27T04:43:00Z"/>
                <w:rFonts w:ascii="Arial" w:hAnsi="Arial" w:cs="Arial"/>
                <w:color w:val="000000"/>
                <w:sz w:val="18"/>
                <w:szCs w:val="18"/>
                <w:lang w:val="en-US"/>
              </w:rPr>
            </w:pPr>
            <w:ins w:id="11900" w:author=" " w:date="2019-05-27T04:43:00Z">
              <w:r w:rsidRPr="00340831">
                <w:rPr>
                  <w:rFonts w:ascii="Arial" w:hAnsi="Arial" w:cs="Arial"/>
                  <w:color w:val="000000"/>
                  <w:lang w:val="en-US"/>
                </w:rPr>
                <w:t>DC_2A_n261M_UL_2A_n261H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901" w:author=" " w:date="2019-05-27T04:43:00Z"/>
                <w:rFonts w:ascii="Arial" w:hAnsi="Arial" w:cs="Arial"/>
                <w:color w:val="000000"/>
                <w:sz w:val="18"/>
                <w:szCs w:val="18"/>
                <w:lang w:val="en-US"/>
              </w:rPr>
            </w:pPr>
            <w:ins w:id="1190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03" w:author=" " w:date="2019-05-27T04:43:00Z"/>
                <w:rStyle w:val="af2"/>
                <w:rFonts w:cs="Arial"/>
                <w:szCs w:val="18"/>
              </w:rPr>
            </w:pPr>
            <w:ins w:id="1190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905" w:author=" " w:date="2019-05-27T04:43:00Z"/>
                <w:rFonts w:cs="Arial"/>
                <w:szCs w:val="18"/>
              </w:rPr>
            </w:pPr>
            <w:ins w:id="11906"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07" w:author=" " w:date="2019-05-27T04:43:00Z"/>
                <w:rFonts w:ascii="Arial" w:hAnsi="Arial" w:cs="Arial"/>
                <w:sz w:val="18"/>
                <w:szCs w:val="18"/>
              </w:rPr>
            </w:pPr>
            <w:ins w:id="1190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09" w:author=" " w:date="2019-05-27T04:43:00Z"/>
                <w:rFonts w:ascii="Arial" w:hAnsi="Arial" w:cs="Arial"/>
                <w:sz w:val="18"/>
                <w:szCs w:val="18"/>
              </w:rPr>
            </w:pPr>
            <w:ins w:id="1191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11" w:author=" " w:date="2019-05-27T04:43:00Z"/>
                <w:rFonts w:ascii="Arial" w:hAnsi="Arial" w:cs="Arial"/>
                <w:sz w:val="18"/>
                <w:szCs w:val="18"/>
              </w:rPr>
            </w:pPr>
            <w:ins w:id="11912" w:author=" " w:date="2019-05-27T04:43:00Z">
              <w:r w:rsidRPr="00340831">
                <w:rPr>
                  <w:rFonts w:ascii="Arial" w:hAnsi="Arial" w:cs="Arial"/>
                  <w:sz w:val="18"/>
                  <w:szCs w:val="18"/>
                </w:rPr>
                <w:t>None</w:t>
              </w:r>
            </w:ins>
          </w:p>
        </w:tc>
      </w:tr>
      <w:tr w:rsidR="007B2B12" w:rsidRPr="00340831" w:rsidTr="004C693F">
        <w:trPr>
          <w:gridAfter w:val="1"/>
          <w:wAfter w:w="12" w:type="pct"/>
          <w:cantSplit/>
          <w:ins w:id="1191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914" w:author=" " w:date="2019-05-27T04:43:00Z"/>
                <w:rFonts w:ascii="Arial" w:hAnsi="Arial" w:cs="Arial"/>
                <w:color w:val="000000"/>
                <w:sz w:val="18"/>
                <w:szCs w:val="18"/>
                <w:lang w:val="en-US"/>
              </w:rPr>
            </w:pPr>
            <w:ins w:id="11915" w:author=" " w:date="2019-05-27T04:43:00Z">
              <w:r w:rsidRPr="00340831">
                <w:rPr>
                  <w:rFonts w:ascii="Arial" w:hAnsi="Arial" w:cs="Arial"/>
                  <w:color w:val="000000"/>
                  <w:lang w:val="en-US"/>
                </w:rPr>
                <w:lastRenderedPageBreak/>
                <w:t>DC_2A_n261M_UL_2A_n261G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916" w:author=" " w:date="2019-05-27T04:43:00Z"/>
                <w:rFonts w:ascii="Arial" w:hAnsi="Arial" w:cs="Arial"/>
                <w:color w:val="000000"/>
                <w:sz w:val="18"/>
                <w:szCs w:val="18"/>
                <w:lang w:val="en-US"/>
              </w:rPr>
            </w:pPr>
            <w:ins w:id="1191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18" w:author=" " w:date="2019-05-27T04:43:00Z"/>
                <w:rStyle w:val="af2"/>
                <w:rFonts w:cs="Arial"/>
                <w:szCs w:val="18"/>
              </w:rPr>
            </w:pPr>
            <w:ins w:id="1191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920" w:author=" " w:date="2019-05-27T04:43:00Z"/>
                <w:rFonts w:cs="Arial"/>
                <w:szCs w:val="18"/>
              </w:rPr>
            </w:pPr>
            <w:ins w:id="11921"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22" w:author=" " w:date="2019-05-27T04:43:00Z"/>
                <w:rFonts w:ascii="Arial" w:hAnsi="Arial" w:cs="Arial"/>
                <w:sz w:val="18"/>
                <w:szCs w:val="18"/>
              </w:rPr>
            </w:pPr>
            <w:ins w:id="1192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24" w:author=" " w:date="2019-05-27T04:43:00Z"/>
                <w:rFonts w:ascii="Arial" w:hAnsi="Arial" w:cs="Arial"/>
                <w:sz w:val="18"/>
                <w:szCs w:val="18"/>
              </w:rPr>
            </w:pPr>
            <w:ins w:id="1192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26" w:author=" " w:date="2019-05-27T04:43:00Z"/>
                <w:rFonts w:ascii="Arial" w:hAnsi="Arial" w:cs="Arial"/>
                <w:sz w:val="18"/>
                <w:szCs w:val="18"/>
              </w:rPr>
            </w:pPr>
            <w:ins w:id="11927" w:author=" " w:date="2019-05-27T04:43:00Z">
              <w:r w:rsidRPr="00340831">
                <w:rPr>
                  <w:rFonts w:ascii="Arial" w:hAnsi="Arial" w:cs="Arial"/>
                  <w:sz w:val="18"/>
                  <w:szCs w:val="18"/>
                </w:rPr>
                <w:t>None</w:t>
              </w:r>
            </w:ins>
          </w:p>
        </w:tc>
      </w:tr>
      <w:tr w:rsidR="007B2B12" w:rsidRPr="00340831" w:rsidTr="004C693F">
        <w:trPr>
          <w:gridAfter w:val="1"/>
          <w:wAfter w:w="12" w:type="pct"/>
          <w:cantSplit/>
          <w:ins w:id="1192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929" w:author=" " w:date="2019-05-27T04:43:00Z"/>
                <w:rFonts w:ascii="Arial" w:hAnsi="Arial" w:cs="Arial"/>
                <w:color w:val="000000"/>
                <w:sz w:val="18"/>
                <w:szCs w:val="18"/>
                <w:lang w:val="en-US"/>
              </w:rPr>
            </w:pPr>
            <w:ins w:id="11930" w:author=" " w:date="2019-05-27T04:43:00Z">
              <w:r w:rsidRPr="00340831">
                <w:rPr>
                  <w:rFonts w:ascii="Arial" w:hAnsi="Arial" w:cs="Arial"/>
                  <w:color w:val="000000"/>
                  <w:lang w:val="en-US"/>
                </w:rPr>
                <w:t>DC_2A_n261(A-H)_UL_2A_n261A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931" w:author=" " w:date="2019-05-27T04:43:00Z"/>
                <w:rFonts w:ascii="Arial" w:hAnsi="Arial" w:cs="Arial"/>
                <w:color w:val="000000"/>
                <w:sz w:val="18"/>
                <w:szCs w:val="18"/>
                <w:lang w:val="en-US"/>
              </w:rPr>
            </w:pPr>
            <w:ins w:id="1193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33" w:author=" " w:date="2019-05-27T04:43:00Z"/>
                <w:rStyle w:val="af2"/>
                <w:rFonts w:cs="Arial"/>
                <w:szCs w:val="18"/>
              </w:rPr>
            </w:pPr>
            <w:ins w:id="1193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935" w:author=" " w:date="2019-05-27T04:43:00Z"/>
                <w:rFonts w:cs="Arial"/>
                <w:szCs w:val="18"/>
              </w:rPr>
            </w:pPr>
            <w:ins w:id="11936"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37" w:author=" " w:date="2019-05-27T04:43:00Z"/>
                <w:rFonts w:ascii="Arial" w:hAnsi="Arial" w:cs="Arial"/>
                <w:sz w:val="18"/>
                <w:szCs w:val="18"/>
              </w:rPr>
            </w:pPr>
            <w:ins w:id="1193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39" w:author=" " w:date="2019-05-27T04:43:00Z"/>
                <w:rFonts w:ascii="Arial" w:hAnsi="Arial" w:cs="Arial"/>
                <w:sz w:val="18"/>
                <w:szCs w:val="18"/>
              </w:rPr>
            </w:pPr>
            <w:ins w:id="1194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41" w:author=" " w:date="2019-05-27T04:43:00Z"/>
                <w:rFonts w:ascii="Arial" w:hAnsi="Arial" w:cs="Arial"/>
                <w:sz w:val="18"/>
                <w:szCs w:val="18"/>
              </w:rPr>
            </w:pPr>
            <w:ins w:id="11942" w:author=" " w:date="2019-05-27T04:43:00Z">
              <w:r w:rsidRPr="00340831">
                <w:rPr>
                  <w:rFonts w:ascii="Arial" w:hAnsi="Arial" w:cs="Arial"/>
                  <w:sz w:val="18"/>
                  <w:szCs w:val="18"/>
                </w:rPr>
                <w:t>None</w:t>
              </w:r>
            </w:ins>
          </w:p>
        </w:tc>
      </w:tr>
      <w:tr w:rsidR="007B2B12" w:rsidRPr="00340831" w:rsidTr="004C693F">
        <w:trPr>
          <w:gridAfter w:val="1"/>
          <w:wAfter w:w="12" w:type="pct"/>
          <w:cantSplit/>
          <w:ins w:id="1194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944" w:author=" " w:date="2019-05-27T04:43:00Z"/>
                <w:rFonts w:ascii="Arial" w:hAnsi="Arial" w:cs="Arial"/>
                <w:color w:val="000000"/>
                <w:sz w:val="18"/>
                <w:szCs w:val="18"/>
                <w:lang w:val="en-US"/>
              </w:rPr>
            </w:pPr>
            <w:ins w:id="11945" w:author=" " w:date="2019-05-27T04:43:00Z">
              <w:r w:rsidRPr="00340831">
                <w:rPr>
                  <w:rFonts w:ascii="Arial" w:hAnsi="Arial" w:cs="Arial"/>
                  <w:color w:val="000000"/>
                  <w:lang w:val="en-US"/>
                </w:rPr>
                <w:t>DC_2A_n261(A-H)_UL_2A_n261H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946" w:author=" " w:date="2019-05-27T04:43:00Z"/>
                <w:rFonts w:ascii="Arial" w:hAnsi="Arial" w:cs="Arial"/>
                <w:color w:val="000000"/>
                <w:sz w:val="18"/>
                <w:szCs w:val="18"/>
                <w:lang w:val="en-US"/>
              </w:rPr>
            </w:pPr>
            <w:ins w:id="1194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48" w:author=" " w:date="2019-05-27T04:43:00Z"/>
                <w:rStyle w:val="af2"/>
                <w:rFonts w:cs="Arial"/>
                <w:szCs w:val="18"/>
              </w:rPr>
            </w:pPr>
            <w:ins w:id="1194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950" w:author=" " w:date="2019-05-27T04:43:00Z"/>
                <w:rFonts w:cs="Arial"/>
                <w:szCs w:val="18"/>
              </w:rPr>
            </w:pPr>
            <w:ins w:id="11951"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52" w:author=" " w:date="2019-05-27T04:43:00Z"/>
                <w:rFonts w:ascii="Arial" w:hAnsi="Arial" w:cs="Arial"/>
                <w:sz w:val="18"/>
                <w:szCs w:val="18"/>
              </w:rPr>
            </w:pPr>
            <w:ins w:id="1195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54" w:author=" " w:date="2019-05-27T04:43:00Z"/>
                <w:rFonts w:ascii="Arial" w:hAnsi="Arial" w:cs="Arial"/>
                <w:sz w:val="18"/>
                <w:szCs w:val="18"/>
              </w:rPr>
            </w:pPr>
            <w:ins w:id="1195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56" w:author=" " w:date="2019-05-27T04:43:00Z"/>
                <w:rFonts w:ascii="Arial" w:hAnsi="Arial" w:cs="Arial"/>
                <w:sz w:val="18"/>
                <w:szCs w:val="18"/>
              </w:rPr>
            </w:pPr>
            <w:ins w:id="11957" w:author=" " w:date="2019-05-27T04:43:00Z">
              <w:r w:rsidRPr="00340831">
                <w:rPr>
                  <w:rFonts w:ascii="Arial" w:hAnsi="Arial" w:cs="Arial"/>
                  <w:sz w:val="18"/>
                  <w:szCs w:val="18"/>
                </w:rPr>
                <w:t>None</w:t>
              </w:r>
            </w:ins>
          </w:p>
        </w:tc>
      </w:tr>
      <w:tr w:rsidR="007B2B12" w:rsidRPr="00340831" w:rsidTr="004C693F">
        <w:trPr>
          <w:gridAfter w:val="1"/>
          <w:wAfter w:w="12" w:type="pct"/>
          <w:cantSplit/>
          <w:ins w:id="1195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959" w:author=" " w:date="2019-05-27T04:43:00Z"/>
                <w:rFonts w:ascii="Arial" w:hAnsi="Arial" w:cs="Arial"/>
                <w:color w:val="000000"/>
                <w:sz w:val="18"/>
                <w:szCs w:val="18"/>
                <w:lang w:val="en-US"/>
              </w:rPr>
            </w:pPr>
            <w:ins w:id="11960" w:author=" " w:date="2019-05-27T04:43:00Z">
              <w:r w:rsidRPr="00340831">
                <w:rPr>
                  <w:rFonts w:ascii="Arial" w:hAnsi="Arial" w:cs="Arial"/>
                  <w:color w:val="000000"/>
                  <w:lang w:val="en-US"/>
                </w:rPr>
                <w:t>DC_2A_n261(A-H)_UL_2A_n261G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961" w:author=" " w:date="2019-05-27T04:43:00Z"/>
                <w:rFonts w:ascii="Arial" w:hAnsi="Arial" w:cs="Arial"/>
                <w:color w:val="000000"/>
                <w:sz w:val="18"/>
                <w:szCs w:val="18"/>
                <w:lang w:val="en-US"/>
              </w:rPr>
            </w:pPr>
            <w:ins w:id="1196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63" w:author=" " w:date="2019-05-27T04:43:00Z"/>
                <w:rStyle w:val="af2"/>
                <w:rFonts w:cs="Arial"/>
                <w:szCs w:val="18"/>
              </w:rPr>
            </w:pPr>
            <w:ins w:id="1196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965" w:author=" " w:date="2019-05-27T04:43:00Z"/>
                <w:rFonts w:cs="Arial"/>
                <w:szCs w:val="18"/>
              </w:rPr>
            </w:pPr>
            <w:ins w:id="11966"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67" w:author=" " w:date="2019-05-27T04:43:00Z"/>
                <w:rFonts w:ascii="Arial" w:hAnsi="Arial" w:cs="Arial"/>
                <w:sz w:val="18"/>
                <w:szCs w:val="18"/>
              </w:rPr>
            </w:pPr>
            <w:ins w:id="1196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69" w:author=" " w:date="2019-05-27T04:43:00Z"/>
                <w:rFonts w:ascii="Arial" w:hAnsi="Arial" w:cs="Arial"/>
                <w:sz w:val="18"/>
                <w:szCs w:val="18"/>
              </w:rPr>
            </w:pPr>
            <w:ins w:id="1197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71" w:author=" " w:date="2019-05-27T04:43:00Z"/>
                <w:rFonts w:ascii="Arial" w:hAnsi="Arial" w:cs="Arial"/>
                <w:sz w:val="18"/>
                <w:szCs w:val="18"/>
              </w:rPr>
            </w:pPr>
            <w:ins w:id="11972" w:author=" " w:date="2019-05-27T04:43:00Z">
              <w:r w:rsidRPr="00340831">
                <w:rPr>
                  <w:rFonts w:ascii="Arial" w:hAnsi="Arial" w:cs="Arial"/>
                  <w:sz w:val="18"/>
                  <w:szCs w:val="18"/>
                </w:rPr>
                <w:t>None</w:t>
              </w:r>
            </w:ins>
          </w:p>
        </w:tc>
      </w:tr>
      <w:tr w:rsidR="007B2B12" w:rsidRPr="00340831" w:rsidTr="004C693F">
        <w:trPr>
          <w:gridAfter w:val="1"/>
          <w:wAfter w:w="12" w:type="pct"/>
          <w:cantSplit/>
          <w:ins w:id="1197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974" w:author=" " w:date="2019-05-27T04:43:00Z"/>
                <w:rFonts w:ascii="Arial" w:hAnsi="Arial" w:cs="Arial"/>
                <w:color w:val="000000"/>
                <w:sz w:val="18"/>
                <w:szCs w:val="18"/>
                <w:lang w:val="en-US"/>
              </w:rPr>
            </w:pPr>
            <w:ins w:id="11975" w:author=" " w:date="2019-05-27T04:43:00Z">
              <w:r w:rsidRPr="00340831">
                <w:rPr>
                  <w:rFonts w:ascii="Arial" w:hAnsi="Arial" w:cs="Arial"/>
                  <w:color w:val="000000"/>
                  <w:lang w:val="en-US"/>
                </w:rPr>
                <w:t>DC_2A_n261(G-H)_UL_2A_n261A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976" w:author=" " w:date="2019-05-27T04:43:00Z"/>
                <w:rFonts w:ascii="Arial" w:hAnsi="Arial" w:cs="Arial"/>
                <w:color w:val="000000"/>
                <w:sz w:val="18"/>
                <w:szCs w:val="18"/>
                <w:lang w:val="en-US"/>
              </w:rPr>
            </w:pPr>
            <w:ins w:id="1197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78" w:author=" " w:date="2019-05-27T04:43:00Z"/>
                <w:rStyle w:val="af2"/>
                <w:rFonts w:cs="Arial"/>
                <w:szCs w:val="18"/>
              </w:rPr>
            </w:pPr>
            <w:ins w:id="1197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980" w:author=" " w:date="2019-05-27T04:43:00Z"/>
                <w:rFonts w:cs="Arial"/>
                <w:szCs w:val="18"/>
              </w:rPr>
            </w:pPr>
            <w:ins w:id="11981"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82" w:author=" " w:date="2019-05-27T04:43:00Z"/>
                <w:rFonts w:ascii="Arial" w:hAnsi="Arial" w:cs="Arial"/>
                <w:sz w:val="18"/>
                <w:szCs w:val="18"/>
              </w:rPr>
            </w:pPr>
            <w:ins w:id="1198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84" w:author=" " w:date="2019-05-27T04:43:00Z"/>
                <w:rFonts w:ascii="Arial" w:hAnsi="Arial" w:cs="Arial"/>
                <w:sz w:val="18"/>
                <w:szCs w:val="18"/>
              </w:rPr>
            </w:pPr>
            <w:ins w:id="1198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86" w:author=" " w:date="2019-05-27T04:43:00Z"/>
                <w:rFonts w:ascii="Arial" w:hAnsi="Arial" w:cs="Arial"/>
                <w:sz w:val="18"/>
                <w:szCs w:val="18"/>
              </w:rPr>
            </w:pPr>
            <w:ins w:id="11987" w:author=" " w:date="2019-05-27T04:43:00Z">
              <w:r w:rsidRPr="00340831">
                <w:rPr>
                  <w:rFonts w:ascii="Arial" w:hAnsi="Arial" w:cs="Arial"/>
                  <w:sz w:val="18"/>
                  <w:szCs w:val="18"/>
                </w:rPr>
                <w:t>None</w:t>
              </w:r>
            </w:ins>
          </w:p>
        </w:tc>
      </w:tr>
      <w:tr w:rsidR="007B2B12" w:rsidRPr="00340831" w:rsidTr="004C693F">
        <w:trPr>
          <w:gridAfter w:val="1"/>
          <w:wAfter w:w="12" w:type="pct"/>
          <w:cantSplit/>
          <w:ins w:id="1198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1989" w:author=" " w:date="2019-05-27T04:43:00Z"/>
                <w:rFonts w:ascii="Arial" w:hAnsi="Arial" w:cs="Arial"/>
                <w:color w:val="000000"/>
                <w:sz w:val="18"/>
                <w:szCs w:val="18"/>
                <w:lang w:val="en-US"/>
              </w:rPr>
            </w:pPr>
            <w:ins w:id="11990" w:author=" " w:date="2019-05-27T04:43:00Z">
              <w:r w:rsidRPr="00340831">
                <w:rPr>
                  <w:rFonts w:ascii="Arial" w:hAnsi="Arial" w:cs="Arial"/>
                  <w:color w:val="000000"/>
                  <w:lang w:val="en-US"/>
                </w:rPr>
                <w:t>DC_2A_n261(G-H)_UL_2A_n261H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991" w:author=" " w:date="2019-05-27T04:43:00Z"/>
                <w:rFonts w:ascii="Arial" w:hAnsi="Arial" w:cs="Arial"/>
                <w:color w:val="000000"/>
                <w:sz w:val="18"/>
                <w:szCs w:val="18"/>
                <w:lang w:val="en-US"/>
              </w:rPr>
            </w:pPr>
            <w:ins w:id="1199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93" w:author=" " w:date="2019-05-27T04:43:00Z"/>
                <w:rStyle w:val="af2"/>
                <w:rFonts w:cs="Arial"/>
                <w:szCs w:val="18"/>
              </w:rPr>
            </w:pPr>
            <w:ins w:id="1199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995" w:author=" " w:date="2019-05-27T04:43:00Z"/>
                <w:rFonts w:cs="Arial"/>
                <w:szCs w:val="18"/>
              </w:rPr>
            </w:pPr>
            <w:ins w:id="11996"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97" w:author=" " w:date="2019-05-27T04:43:00Z"/>
                <w:rFonts w:ascii="Arial" w:hAnsi="Arial" w:cs="Arial"/>
                <w:sz w:val="18"/>
                <w:szCs w:val="18"/>
              </w:rPr>
            </w:pPr>
            <w:ins w:id="1199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99" w:author=" " w:date="2019-05-27T04:43:00Z"/>
                <w:rFonts w:ascii="Arial" w:hAnsi="Arial" w:cs="Arial"/>
                <w:sz w:val="18"/>
                <w:szCs w:val="18"/>
              </w:rPr>
            </w:pPr>
            <w:ins w:id="1200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01" w:author=" " w:date="2019-05-27T04:43:00Z"/>
                <w:rFonts w:ascii="Arial" w:hAnsi="Arial" w:cs="Arial"/>
                <w:sz w:val="18"/>
                <w:szCs w:val="18"/>
              </w:rPr>
            </w:pPr>
            <w:ins w:id="12002" w:author=" " w:date="2019-05-27T04:43:00Z">
              <w:r w:rsidRPr="00340831">
                <w:rPr>
                  <w:rFonts w:ascii="Arial" w:hAnsi="Arial" w:cs="Arial"/>
                  <w:sz w:val="18"/>
                  <w:szCs w:val="18"/>
                </w:rPr>
                <w:t>None</w:t>
              </w:r>
            </w:ins>
          </w:p>
        </w:tc>
      </w:tr>
      <w:tr w:rsidR="007B2B12" w:rsidRPr="00340831" w:rsidTr="004C693F">
        <w:trPr>
          <w:gridAfter w:val="1"/>
          <w:wAfter w:w="12" w:type="pct"/>
          <w:cantSplit/>
          <w:ins w:id="1200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004" w:author=" " w:date="2019-05-27T04:43:00Z"/>
                <w:rFonts w:ascii="Arial" w:hAnsi="Arial" w:cs="Arial"/>
                <w:color w:val="000000"/>
                <w:sz w:val="18"/>
                <w:szCs w:val="18"/>
                <w:lang w:val="en-US"/>
              </w:rPr>
            </w:pPr>
            <w:ins w:id="12005" w:author=" " w:date="2019-05-27T04:43:00Z">
              <w:r w:rsidRPr="00340831">
                <w:rPr>
                  <w:rFonts w:ascii="Arial" w:hAnsi="Arial" w:cs="Arial"/>
                  <w:color w:val="000000"/>
                  <w:lang w:val="en-US"/>
                </w:rPr>
                <w:t>DC_2A_n261(G-H)_UL_2A_n261G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006" w:author=" " w:date="2019-05-27T04:43:00Z"/>
                <w:rFonts w:ascii="Arial" w:hAnsi="Arial" w:cs="Arial"/>
                <w:color w:val="000000"/>
                <w:sz w:val="18"/>
                <w:szCs w:val="18"/>
                <w:lang w:val="en-US"/>
              </w:rPr>
            </w:pPr>
            <w:ins w:id="1200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08" w:author=" " w:date="2019-05-27T04:43:00Z"/>
                <w:rStyle w:val="af2"/>
                <w:rFonts w:cs="Arial"/>
                <w:szCs w:val="18"/>
              </w:rPr>
            </w:pPr>
            <w:ins w:id="1200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010" w:author=" " w:date="2019-05-27T04:43:00Z"/>
                <w:rFonts w:cs="Arial"/>
                <w:szCs w:val="18"/>
              </w:rPr>
            </w:pPr>
            <w:ins w:id="12011"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12" w:author=" " w:date="2019-05-27T04:43:00Z"/>
                <w:rFonts w:ascii="Arial" w:hAnsi="Arial" w:cs="Arial"/>
                <w:sz w:val="18"/>
                <w:szCs w:val="18"/>
              </w:rPr>
            </w:pPr>
            <w:ins w:id="1201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14" w:author=" " w:date="2019-05-27T04:43:00Z"/>
                <w:rFonts w:ascii="Arial" w:hAnsi="Arial" w:cs="Arial"/>
                <w:sz w:val="18"/>
                <w:szCs w:val="18"/>
              </w:rPr>
            </w:pPr>
            <w:ins w:id="1201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16" w:author=" " w:date="2019-05-27T04:43:00Z"/>
                <w:rFonts w:ascii="Arial" w:hAnsi="Arial" w:cs="Arial"/>
                <w:sz w:val="18"/>
                <w:szCs w:val="18"/>
              </w:rPr>
            </w:pPr>
            <w:ins w:id="12017" w:author=" " w:date="2019-05-27T04:43:00Z">
              <w:r w:rsidRPr="00340831">
                <w:rPr>
                  <w:rFonts w:ascii="Arial" w:hAnsi="Arial" w:cs="Arial"/>
                  <w:sz w:val="18"/>
                  <w:szCs w:val="18"/>
                </w:rPr>
                <w:t>None</w:t>
              </w:r>
            </w:ins>
          </w:p>
        </w:tc>
      </w:tr>
      <w:tr w:rsidR="007B2B12" w:rsidRPr="00340831" w:rsidTr="004C693F">
        <w:trPr>
          <w:gridAfter w:val="1"/>
          <w:wAfter w:w="12" w:type="pct"/>
          <w:cantSplit/>
          <w:ins w:id="1201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019" w:author=" " w:date="2019-05-27T04:43:00Z"/>
                <w:rFonts w:ascii="Arial" w:hAnsi="Arial" w:cs="Arial"/>
                <w:color w:val="000000"/>
                <w:sz w:val="18"/>
                <w:szCs w:val="18"/>
                <w:lang w:val="en-US"/>
              </w:rPr>
            </w:pPr>
            <w:ins w:id="12020" w:author=" " w:date="2019-05-27T04:43:00Z">
              <w:r w:rsidRPr="00340831">
                <w:rPr>
                  <w:rFonts w:ascii="Arial" w:hAnsi="Arial" w:cs="Arial"/>
                  <w:color w:val="000000"/>
                  <w:lang w:val="en-US"/>
                </w:rPr>
                <w:t>DC_2A_n261(2H)_UL_2A_n261H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021" w:author=" " w:date="2019-05-27T04:43:00Z"/>
                <w:rFonts w:ascii="Arial" w:hAnsi="Arial" w:cs="Arial"/>
                <w:color w:val="000000"/>
                <w:sz w:val="18"/>
                <w:szCs w:val="18"/>
                <w:lang w:val="en-US"/>
              </w:rPr>
            </w:pPr>
            <w:ins w:id="1202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23" w:author=" " w:date="2019-05-27T04:43:00Z"/>
                <w:rStyle w:val="af2"/>
                <w:rFonts w:cs="Arial"/>
                <w:szCs w:val="18"/>
              </w:rPr>
            </w:pPr>
            <w:ins w:id="1202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025" w:author=" " w:date="2019-05-27T04:43:00Z"/>
                <w:rFonts w:cs="Arial"/>
                <w:szCs w:val="18"/>
              </w:rPr>
            </w:pPr>
            <w:ins w:id="12026"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27" w:author=" " w:date="2019-05-27T04:43:00Z"/>
                <w:rFonts w:ascii="Arial" w:hAnsi="Arial" w:cs="Arial"/>
                <w:sz w:val="18"/>
                <w:szCs w:val="18"/>
              </w:rPr>
            </w:pPr>
            <w:ins w:id="1202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29" w:author=" " w:date="2019-05-27T04:43:00Z"/>
                <w:rFonts w:ascii="Arial" w:hAnsi="Arial" w:cs="Arial"/>
                <w:sz w:val="18"/>
                <w:szCs w:val="18"/>
              </w:rPr>
            </w:pPr>
            <w:ins w:id="1203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31" w:author=" " w:date="2019-05-27T04:43:00Z"/>
                <w:rFonts w:ascii="Arial" w:hAnsi="Arial" w:cs="Arial"/>
                <w:sz w:val="18"/>
                <w:szCs w:val="18"/>
              </w:rPr>
            </w:pPr>
            <w:ins w:id="12032" w:author=" " w:date="2019-05-27T04:43:00Z">
              <w:r w:rsidRPr="00340831">
                <w:rPr>
                  <w:rFonts w:ascii="Arial" w:hAnsi="Arial" w:cs="Arial"/>
                  <w:sz w:val="18"/>
                  <w:szCs w:val="18"/>
                </w:rPr>
                <w:t>None</w:t>
              </w:r>
            </w:ins>
          </w:p>
        </w:tc>
      </w:tr>
      <w:tr w:rsidR="007B2B12" w:rsidRPr="00340831" w:rsidTr="004C693F">
        <w:trPr>
          <w:gridAfter w:val="1"/>
          <w:wAfter w:w="12" w:type="pct"/>
          <w:cantSplit/>
          <w:ins w:id="1203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034" w:author=" " w:date="2019-05-27T04:43:00Z"/>
                <w:rFonts w:ascii="Arial" w:hAnsi="Arial" w:cs="Arial"/>
                <w:color w:val="000000"/>
                <w:sz w:val="18"/>
                <w:szCs w:val="18"/>
                <w:lang w:val="en-US"/>
              </w:rPr>
            </w:pPr>
            <w:ins w:id="12035" w:author=" " w:date="2019-05-27T04:43:00Z">
              <w:r w:rsidRPr="00340831">
                <w:rPr>
                  <w:rFonts w:ascii="Arial" w:hAnsi="Arial" w:cs="Arial"/>
                  <w:color w:val="000000"/>
                  <w:lang w:val="en-US"/>
                </w:rPr>
                <w:t>DC_2A_n261(2H)_UL_2A_n261G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036" w:author=" " w:date="2019-05-27T04:43:00Z"/>
                <w:rFonts w:ascii="Arial" w:hAnsi="Arial" w:cs="Arial"/>
                <w:color w:val="000000"/>
                <w:sz w:val="18"/>
                <w:szCs w:val="18"/>
                <w:lang w:val="en-US"/>
              </w:rPr>
            </w:pPr>
            <w:ins w:id="1203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38" w:author=" " w:date="2019-05-27T04:43:00Z"/>
                <w:rStyle w:val="af2"/>
                <w:rFonts w:cs="Arial"/>
                <w:szCs w:val="18"/>
              </w:rPr>
            </w:pPr>
            <w:ins w:id="1203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040" w:author=" " w:date="2019-05-27T04:43:00Z"/>
                <w:rFonts w:cs="Arial"/>
                <w:szCs w:val="18"/>
              </w:rPr>
            </w:pPr>
            <w:ins w:id="12041"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42" w:author=" " w:date="2019-05-27T04:43:00Z"/>
                <w:rFonts w:ascii="Arial" w:hAnsi="Arial" w:cs="Arial"/>
                <w:sz w:val="18"/>
                <w:szCs w:val="18"/>
              </w:rPr>
            </w:pPr>
            <w:ins w:id="1204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44" w:author=" " w:date="2019-05-27T04:43:00Z"/>
                <w:rFonts w:ascii="Arial" w:hAnsi="Arial" w:cs="Arial"/>
                <w:sz w:val="18"/>
                <w:szCs w:val="18"/>
              </w:rPr>
            </w:pPr>
            <w:ins w:id="1204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46" w:author=" " w:date="2019-05-27T04:43:00Z"/>
                <w:rFonts w:ascii="Arial" w:hAnsi="Arial" w:cs="Arial"/>
                <w:sz w:val="18"/>
                <w:szCs w:val="18"/>
              </w:rPr>
            </w:pPr>
            <w:ins w:id="12047" w:author=" " w:date="2019-05-27T04:43:00Z">
              <w:r w:rsidRPr="00340831">
                <w:rPr>
                  <w:rFonts w:ascii="Arial" w:hAnsi="Arial" w:cs="Arial"/>
                  <w:sz w:val="18"/>
                  <w:szCs w:val="18"/>
                </w:rPr>
                <w:t>None</w:t>
              </w:r>
            </w:ins>
          </w:p>
        </w:tc>
      </w:tr>
      <w:tr w:rsidR="007B2B12" w:rsidRPr="00340831" w:rsidTr="004C693F">
        <w:trPr>
          <w:gridAfter w:val="1"/>
          <w:wAfter w:w="12" w:type="pct"/>
          <w:cantSplit/>
          <w:ins w:id="1204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049" w:author=" " w:date="2019-05-27T04:43:00Z"/>
                <w:rFonts w:ascii="Arial" w:hAnsi="Arial" w:cs="Arial"/>
                <w:color w:val="000000"/>
                <w:sz w:val="18"/>
                <w:szCs w:val="18"/>
                <w:lang w:val="en-US"/>
              </w:rPr>
            </w:pPr>
            <w:ins w:id="12050" w:author=" " w:date="2019-05-27T04:43:00Z">
              <w:r w:rsidRPr="00340831">
                <w:rPr>
                  <w:rFonts w:ascii="Arial" w:hAnsi="Arial" w:cs="Arial"/>
                  <w:color w:val="000000"/>
                  <w:lang w:val="en-US"/>
                </w:rPr>
                <w:t>DC_2A_n261(A-G-H)_UL_2A_n261A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051" w:author=" " w:date="2019-05-27T04:43:00Z"/>
                <w:rFonts w:ascii="Arial" w:hAnsi="Arial" w:cs="Arial"/>
                <w:color w:val="000000"/>
                <w:sz w:val="18"/>
                <w:szCs w:val="18"/>
                <w:lang w:val="en-US"/>
              </w:rPr>
            </w:pPr>
            <w:ins w:id="1205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53" w:author=" " w:date="2019-05-27T04:43:00Z"/>
                <w:rStyle w:val="af2"/>
                <w:rFonts w:cs="Arial"/>
                <w:szCs w:val="18"/>
              </w:rPr>
            </w:pPr>
            <w:ins w:id="1205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055" w:author=" " w:date="2019-05-27T04:43:00Z"/>
                <w:rFonts w:cs="Arial"/>
                <w:szCs w:val="18"/>
              </w:rPr>
            </w:pPr>
            <w:ins w:id="12056"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57" w:author=" " w:date="2019-05-27T04:43:00Z"/>
                <w:rFonts w:ascii="Arial" w:hAnsi="Arial" w:cs="Arial"/>
                <w:sz w:val="18"/>
                <w:szCs w:val="18"/>
              </w:rPr>
            </w:pPr>
            <w:ins w:id="1205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59" w:author=" " w:date="2019-05-27T04:43:00Z"/>
                <w:rFonts w:ascii="Arial" w:hAnsi="Arial" w:cs="Arial"/>
                <w:sz w:val="18"/>
                <w:szCs w:val="18"/>
              </w:rPr>
            </w:pPr>
            <w:ins w:id="1206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61" w:author=" " w:date="2019-05-27T04:43:00Z"/>
                <w:rFonts w:ascii="Arial" w:hAnsi="Arial" w:cs="Arial"/>
                <w:sz w:val="18"/>
                <w:szCs w:val="18"/>
              </w:rPr>
            </w:pPr>
            <w:ins w:id="12062" w:author=" " w:date="2019-05-27T04:43:00Z">
              <w:r w:rsidRPr="00340831">
                <w:rPr>
                  <w:rFonts w:ascii="Arial" w:hAnsi="Arial" w:cs="Arial"/>
                  <w:sz w:val="18"/>
                  <w:szCs w:val="18"/>
                </w:rPr>
                <w:t>None</w:t>
              </w:r>
            </w:ins>
          </w:p>
        </w:tc>
      </w:tr>
      <w:tr w:rsidR="007B2B12" w:rsidRPr="00340831" w:rsidTr="004C693F">
        <w:trPr>
          <w:gridAfter w:val="1"/>
          <w:wAfter w:w="12" w:type="pct"/>
          <w:cantSplit/>
          <w:ins w:id="1206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064" w:author=" " w:date="2019-05-27T04:43:00Z"/>
                <w:rFonts w:ascii="Arial" w:hAnsi="Arial" w:cs="Arial"/>
                <w:color w:val="000000"/>
                <w:sz w:val="18"/>
                <w:szCs w:val="18"/>
                <w:lang w:val="en-US"/>
              </w:rPr>
            </w:pPr>
            <w:ins w:id="12065" w:author=" " w:date="2019-05-27T04:43:00Z">
              <w:r w:rsidRPr="00340831">
                <w:rPr>
                  <w:rFonts w:ascii="Arial" w:hAnsi="Arial" w:cs="Arial"/>
                  <w:color w:val="000000"/>
                  <w:lang w:val="en-US"/>
                </w:rPr>
                <w:t>DC_2A_n261(A-G-H)_UL_2A_n261H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066" w:author=" " w:date="2019-05-27T04:43:00Z"/>
                <w:rFonts w:ascii="Arial" w:hAnsi="Arial" w:cs="Arial"/>
                <w:color w:val="000000"/>
                <w:sz w:val="18"/>
                <w:szCs w:val="18"/>
                <w:lang w:val="en-US"/>
              </w:rPr>
            </w:pPr>
            <w:ins w:id="1206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68" w:author=" " w:date="2019-05-27T04:43:00Z"/>
                <w:rStyle w:val="af2"/>
                <w:rFonts w:cs="Arial"/>
                <w:szCs w:val="18"/>
              </w:rPr>
            </w:pPr>
            <w:ins w:id="1206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070" w:author=" " w:date="2019-05-27T04:43:00Z"/>
                <w:rFonts w:cs="Arial"/>
                <w:szCs w:val="18"/>
              </w:rPr>
            </w:pPr>
            <w:ins w:id="12071"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72" w:author=" " w:date="2019-05-27T04:43:00Z"/>
                <w:rFonts w:ascii="Arial" w:hAnsi="Arial" w:cs="Arial"/>
                <w:sz w:val="18"/>
                <w:szCs w:val="18"/>
              </w:rPr>
            </w:pPr>
            <w:ins w:id="1207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74" w:author=" " w:date="2019-05-27T04:43:00Z"/>
                <w:rFonts w:ascii="Arial" w:hAnsi="Arial" w:cs="Arial"/>
                <w:sz w:val="18"/>
                <w:szCs w:val="18"/>
              </w:rPr>
            </w:pPr>
            <w:ins w:id="1207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76" w:author=" " w:date="2019-05-27T04:43:00Z"/>
                <w:rFonts w:ascii="Arial" w:hAnsi="Arial" w:cs="Arial"/>
                <w:sz w:val="18"/>
                <w:szCs w:val="18"/>
              </w:rPr>
            </w:pPr>
            <w:ins w:id="12077" w:author=" " w:date="2019-05-27T04:43:00Z">
              <w:r w:rsidRPr="00340831">
                <w:rPr>
                  <w:rFonts w:ascii="Arial" w:hAnsi="Arial" w:cs="Arial"/>
                  <w:sz w:val="18"/>
                  <w:szCs w:val="18"/>
                </w:rPr>
                <w:t>None</w:t>
              </w:r>
            </w:ins>
          </w:p>
        </w:tc>
      </w:tr>
      <w:tr w:rsidR="007B2B12" w:rsidRPr="00340831" w:rsidTr="004C693F">
        <w:trPr>
          <w:gridAfter w:val="1"/>
          <w:wAfter w:w="12" w:type="pct"/>
          <w:cantSplit/>
          <w:ins w:id="1207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079" w:author=" " w:date="2019-05-27T04:43:00Z"/>
                <w:rFonts w:ascii="Arial" w:hAnsi="Arial" w:cs="Arial"/>
                <w:color w:val="000000"/>
                <w:sz w:val="18"/>
                <w:szCs w:val="18"/>
                <w:lang w:val="en-US"/>
              </w:rPr>
            </w:pPr>
            <w:ins w:id="12080" w:author=" " w:date="2019-05-27T04:43:00Z">
              <w:r w:rsidRPr="00340831">
                <w:rPr>
                  <w:rFonts w:ascii="Arial" w:hAnsi="Arial" w:cs="Arial"/>
                  <w:color w:val="000000"/>
                  <w:lang w:val="en-US"/>
                </w:rPr>
                <w:t>DC_2A_n261(A-G-H)_UL_2A_n261G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081" w:author=" " w:date="2019-05-27T04:43:00Z"/>
                <w:rFonts w:ascii="Arial" w:hAnsi="Arial" w:cs="Arial"/>
                <w:color w:val="000000"/>
                <w:sz w:val="18"/>
                <w:szCs w:val="18"/>
                <w:lang w:val="en-US"/>
              </w:rPr>
            </w:pPr>
            <w:ins w:id="1208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83" w:author=" " w:date="2019-05-27T04:43:00Z"/>
                <w:rStyle w:val="af2"/>
                <w:rFonts w:cs="Arial"/>
                <w:szCs w:val="18"/>
              </w:rPr>
            </w:pPr>
            <w:ins w:id="1208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085" w:author=" " w:date="2019-05-27T04:43:00Z"/>
                <w:rFonts w:cs="Arial"/>
                <w:szCs w:val="18"/>
              </w:rPr>
            </w:pPr>
            <w:ins w:id="12086"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87" w:author=" " w:date="2019-05-27T04:43:00Z"/>
                <w:rFonts w:ascii="Arial" w:hAnsi="Arial" w:cs="Arial"/>
                <w:sz w:val="18"/>
                <w:szCs w:val="18"/>
              </w:rPr>
            </w:pPr>
            <w:ins w:id="1208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89" w:author=" " w:date="2019-05-27T04:43:00Z"/>
                <w:rFonts w:ascii="Arial" w:hAnsi="Arial" w:cs="Arial"/>
                <w:sz w:val="18"/>
                <w:szCs w:val="18"/>
              </w:rPr>
            </w:pPr>
            <w:ins w:id="1209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91" w:author=" " w:date="2019-05-27T04:43:00Z"/>
                <w:rFonts w:ascii="Arial" w:hAnsi="Arial" w:cs="Arial"/>
                <w:sz w:val="18"/>
                <w:szCs w:val="18"/>
              </w:rPr>
            </w:pPr>
            <w:ins w:id="12092" w:author=" " w:date="2019-05-27T04:43:00Z">
              <w:r w:rsidRPr="00340831">
                <w:rPr>
                  <w:rFonts w:ascii="Arial" w:hAnsi="Arial" w:cs="Arial"/>
                  <w:sz w:val="18"/>
                  <w:szCs w:val="18"/>
                </w:rPr>
                <w:t>None</w:t>
              </w:r>
            </w:ins>
          </w:p>
        </w:tc>
      </w:tr>
      <w:tr w:rsidR="007B2B12" w:rsidRPr="00340831" w:rsidTr="004C693F">
        <w:trPr>
          <w:gridAfter w:val="1"/>
          <w:wAfter w:w="12" w:type="pct"/>
          <w:cantSplit/>
          <w:ins w:id="1209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094" w:author=" " w:date="2019-05-27T04:43:00Z"/>
                <w:rFonts w:ascii="Arial" w:hAnsi="Arial" w:cs="Arial"/>
                <w:color w:val="000000"/>
                <w:sz w:val="18"/>
                <w:szCs w:val="18"/>
                <w:lang w:val="en-US"/>
              </w:rPr>
            </w:pPr>
            <w:ins w:id="12095" w:author=" " w:date="2019-05-27T04:43:00Z">
              <w:r w:rsidRPr="00340831">
                <w:rPr>
                  <w:rFonts w:ascii="Arial" w:hAnsi="Arial" w:cs="Arial"/>
                  <w:color w:val="000000"/>
                  <w:lang w:val="en-US"/>
                </w:rPr>
                <w:t>DC_2A_n261(A-G-I)_UL_2A_n261A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096" w:author=" " w:date="2019-05-27T04:43:00Z"/>
                <w:rFonts w:ascii="Arial" w:hAnsi="Arial" w:cs="Arial"/>
                <w:color w:val="000000"/>
                <w:sz w:val="18"/>
                <w:szCs w:val="18"/>
                <w:lang w:val="en-US"/>
              </w:rPr>
            </w:pPr>
            <w:ins w:id="1209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98" w:author=" " w:date="2019-05-27T04:43:00Z"/>
                <w:rStyle w:val="af2"/>
                <w:rFonts w:cs="Arial"/>
                <w:szCs w:val="18"/>
              </w:rPr>
            </w:pPr>
            <w:ins w:id="1209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100" w:author=" " w:date="2019-05-27T04:43:00Z"/>
                <w:rFonts w:cs="Arial"/>
                <w:szCs w:val="18"/>
              </w:rPr>
            </w:pPr>
            <w:ins w:id="12101"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02" w:author=" " w:date="2019-05-27T04:43:00Z"/>
                <w:rFonts w:ascii="Arial" w:hAnsi="Arial" w:cs="Arial"/>
                <w:sz w:val="18"/>
                <w:szCs w:val="18"/>
              </w:rPr>
            </w:pPr>
            <w:ins w:id="1210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04" w:author=" " w:date="2019-05-27T04:43:00Z"/>
                <w:rFonts w:ascii="Arial" w:hAnsi="Arial" w:cs="Arial"/>
                <w:sz w:val="18"/>
                <w:szCs w:val="18"/>
              </w:rPr>
            </w:pPr>
            <w:ins w:id="1210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06" w:author=" " w:date="2019-05-27T04:43:00Z"/>
                <w:rFonts w:ascii="Arial" w:hAnsi="Arial" w:cs="Arial"/>
                <w:sz w:val="18"/>
                <w:szCs w:val="18"/>
              </w:rPr>
            </w:pPr>
            <w:ins w:id="12107" w:author=" " w:date="2019-05-27T04:43:00Z">
              <w:r w:rsidRPr="00340831">
                <w:rPr>
                  <w:rFonts w:ascii="Arial" w:hAnsi="Arial" w:cs="Arial"/>
                  <w:sz w:val="18"/>
                  <w:szCs w:val="18"/>
                </w:rPr>
                <w:t>None</w:t>
              </w:r>
            </w:ins>
          </w:p>
        </w:tc>
      </w:tr>
      <w:tr w:rsidR="007B2B12" w:rsidRPr="00340831" w:rsidTr="004C693F">
        <w:trPr>
          <w:gridAfter w:val="1"/>
          <w:wAfter w:w="12" w:type="pct"/>
          <w:cantSplit/>
          <w:ins w:id="1210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109" w:author=" " w:date="2019-05-27T04:43:00Z"/>
                <w:rFonts w:ascii="Arial" w:hAnsi="Arial" w:cs="Arial"/>
                <w:color w:val="000000"/>
                <w:sz w:val="18"/>
                <w:szCs w:val="18"/>
                <w:lang w:val="en-US"/>
              </w:rPr>
            </w:pPr>
            <w:ins w:id="12110" w:author=" " w:date="2019-05-27T04:43:00Z">
              <w:r w:rsidRPr="00340831">
                <w:rPr>
                  <w:rFonts w:ascii="Arial" w:hAnsi="Arial" w:cs="Arial"/>
                  <w:color w:val="000000"/>
                  <w:lang w:val="en-US"/>
                </w:rPr>
                <w:t>DC_2A_n261(A-G-I)_UL_2A_n261I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111" w:author=" " w:date="2019-05-27T04:43:00Z"/>
                <w:rFonts w:ascii="Arial" w:hAnsi="Arial" w:cs="Arial"/>
                <w:color w:val="000000"/>
                <w:sz w:val="18"/>
                <w:szCs w:val="18"/>
                <w:lang w:val="en-US"/>
              </w:rPr>
            </w:pPr>
            <w:ins w:id="1211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13" w:author=" " w:date="2019-05-27T04:43:00Z"/>
                <w:rStyle w:val="af2"/>
                <w:rFonts w:cs="Arial"/>
                <w:szCs w:val="18"/>
              </w:rPr>
            </w:pPr>
            <w:ins w:id="1211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115" w:author=" " w:date="2019-05-27T04:43:00Z"/>
                <w:rFonts w:cs="Arial"/>
                <w:szCs w:val="18"/>
              </w:rPr>
            </w:pPr>
            <w:ins w:id="12116"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17" w:author=" " w:date="2019-05-27T04:43:00Z"/>
                <w:rFonts w:ascii="Arial" w:hAnsi="Arial" w:cs="Arial"/>
                <w:sz w:val="18"/>
                <w:szCs w:val="18"/>
              </w:rPr>
            </w:pPr>
            <w:ins w:id="1211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19" w:author=" " w:date="2019-05-27T04:43:00Z"/>
                <w:rFonts w:ascii="Arial" w:hAnsi="Arial" w:cs="Arial"/>
                <w:sz w:val="18"/>
                <w:szCs w:val="18"/>
              </w:rPr>
            </w:pPr>
            <w:ins w:id="1212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21" w:author=" " w:date="2019-05-27T04:43:00Z"/>
                <w:rFonts w:ascii="Arial" w:hAnsi="Arial" w:cs="Arial"/>
                <w:sz w:val="18"/>
                <w:szCs w:val="18"/>
              </w:rPr>
            </w:pPr>
            <w:ins w:id="12122" w:author=" " w:date="2019-05-27T04:43:00Z">
              <w:r w:rsidRPr="00340831">
                <w:rPr>
                  <w:rFonts w:ascii="Arial" w:hAnsi="Arial" w:cs="Arial"/>
                  <w:sz w:val="18"/>
                  <w:szCs w:val="18"/>
                </w:rPr>
                <w:t>None</w:t>
              </w:r>
            </w:ins>
          </w:p>
        </w:tc>
      </w:tr>
      <w:tr w:rsidR="007B2B12" w:rsidRPr="00340831" w:rsidTr="004C693F">
        <w:trPr>
          <w:gridAfter w:val="1"/>
          <w:wAfter w:w="12" w:type="pct"/>
          <w:cantSplit/>
          <w:ins w:id="1212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124" w:author=" " w:date="2019-05-27T04:43:00Z"/>
                <w:rFonts w:ascii="Arial" w:hAnsi="Arial" w:cs="Arial"/>
                <w:color w:val="000000"/>
                <w:sz w:val="18"/>
                <w:szCs w:val="18"/>
                <w:lang w:val="en-US"/>
              </w:rPr>
            </w:pPr>
            <w:ins w:id="12125" w:author=" " w:date="2019-05-27T04:43:00Z">
              <w:r w:rsidRPr="00340831">
                <w:rPr>
                  <w:rFonts w:ascii="Arial" w:hAnsi="Arial" w:cs="Arial"/>
                  <w:color w:val="000000"/>
                  <w:lang w:val="en-US"/>
                </w:rPr>
                <w:t>DC_2A_n261(A-G-I)_UL_2A_n261H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126" w:author=" " w:date="2019-05-27T04:43:00Z"/>
                <w:rFonts w:ascii="Arial" w:hAnsi="Arial" w:cs="Arial"/>
                <w:color w:val="000000"/>
                <w:sz w:val="18"/>
                <w:szCs w:val="18"/>
                <w:lang w:val="en-US"/>
              </w:rPr>
            </w:pPr>
            <w:ins w:id="1212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28" w:author=" " w:date="2019-05-27T04:43:00Z"/>
                <w:rStyle w:val="af2"/>
                <w:rFonts w:cs="Arial"/>
                <w:szCs w:val="18"/>
              </w:rPr>
            </w:pPr>
            <w:ins w:id="1212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130" w:author=" " w:date="2019-05-27T04:43:00Z"/>
                <w:rFonts w:cs="Arial"/>
                <w:szCs w:val="18"/>
              </w:rPr>
            </w:pPr>
            <w:ins w:id="12131"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32" w:author=" " w:date="2019-05-27T04:43:00Z"/>
                <w:rFonts w:ascii="Arial" w:hAnsi="Arial" w:cs="Arial"/>
                <w:sz w:val="18"/>
                <w:szCs w:val="18"/>
              </w:rPr>
            </w:pPr>
            <w:ins w:id="1213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34" w:author=" " w:date="2019-05-27T04:43:00Z"/>
                <w:rFonts w:ascii="Arial" w:hAnsi="Arial" w:cs="Arial"/>
                <w:sz w:val="18"/>
                <w:szCs w:val="18"/>
              </w:rPr>
            </w:pPr>
            <w:ins w:id="1213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36" w:author=" " w:date="2019-05-27T04:43:00Z"/>
                <w:rFonts w:ascii="Arial" w:hAnsi="Arial" w:cs="Arial"/>
                <w:sz w:val="18"/>
                <w:szCs w:val="18"/>
              </w:rPr>
            </w:pPr>
            <w:ins w:id="12137" w:author=" " w:date="2019-05-27T04:43:00Z">
              <w:r w:rsidRPr="00340831">
                <w:rPr>
                  <w:rFonts w:ascii="Arial" w:hAnsi="Arial" w:cs="Arial"/>
                  <w:sz w:val="18"/>
                  <w:szCs w:val="18"/>
                </w:rPr>
                <w:t>None</w:t>
              </w:r>
            </w:ins>
          </w:p>
        </w:tc>
      </w:tr>
      <w:tr w:rsidR="007B2B12" w:rsidRPr="00340831" w:rsidTr="004C693F">
        <w:trPr>
          <w:gridAfter w:val="1"/>
          <w:wAfter w:w="12" w:type="pct"/>
          <w:cantSplit/>
          <w:ins w:id="1213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139" w:author=" " w:date="2019-05-27T04:43:00Z"/>
                <w:rFonts w:ascii="Arial" w:hAnsi="Arial" w:cs="Arial"/>
                <w:color w:val="000000"/>
                <w:sz w:val="18"/>
                <w:szCs w:val="18"/>
                <w:lang w:val="en-US"/>
              </w:rPr>
            </w:pPr>
            <w:ins w:id="12140" w:author=" " w:date="2019-05-27T04:43:00Z">
              <w:r w:rsidRPr="00340831">
                <w:rPr>
                  <w:rFonts w:ascii="Arial" w:hAnsi="Arial" w:cs="Arial"/>
                  <w:color w:val="000000"/>
                  <w:lang w:val="en-US"/>
                </w:rPr>
                <w:t>DC_2A_n261(A-G-I)_UL_2A_n261G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141" w:author=" " w:date="2019-05-27T04:43:00Z"/>
                <w:rFonts w:ascii="Arial" w:hAnsi="Arial" w:cs="Arial"/>
                <w:color w:val="000000"/>
                <w:sz w:val="18"/>
                <w:szCs w:val="18"/>
                <w:lang w:val="en-US"/>
              </w:rPr>
            </w:pPr>
            <w:ins w:id="1214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43" w:author=" " w:date="2019-05-27T04:43:00Z"/>
                <w:rStyle w:val="af2"/>
                <w:rFonts w:cs="Arial"/>
                <w:szCs w:val="18"/>
              </w:rPr>
            </w:pPr>
            <w:ins w:id="1214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145" w:author=" " w:date="2019-05-27T04:43:00Z"/>
                <w:rFonts w:cs="Arial"/>
                <w:szCs w:val="18"/>
              </w:rPr>
            </w:pPr>
            <w:ins w:id="12146"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47" w:author=" " w:date="2019-05-27T04:43:00Z"/>
                <w:rFonts w:ascii="Arial" w:hAnsi="Arial" w:cs="Arial"/>
                <w:sz w:val="18"/>
                <w:szCs w:val="18"/>
              </w:rPr>
            </w:pPr>
            <w:ins w:id="1214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49" w:author=" " w:date="2019-05-27T04:43:00Z"/>
                <w:rFonts w:ascii="Arial" w:hAnsi="Arial" w:cs="Arial"/>
                <w:sz w:val="18"/>
                <w:szCs w:val="18"/>
              </w:rPr>
            </w:pPr>
            <w:ins w:id="1215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51" w:author=" " w:date="2019-05-27T04:43:00Z"/>
                <w:rFonts w:ascii="Arial" w:hAnsi="Arial" w:cs="Arial"/>
                <w:sz w:val="18"/>
                <w:szCs w:val="18"/>
              </w:rPr>
            </w:pPr>
            <w:ins w:id="12152" w:author=" " w:date="2019-05-27T04:43:00Z">
              <w:r w:rsidRPr="00340831">
                <w:rPr>
                  <w:rFonts w:ascii="Arial" w:hAnsi="Arial" w:cs="Arial"/>
                  <w:sz w:val="18"/>
                  <w:szCs w:val="18"/>
                </w:rPr>
                <w:t>None</w:t>
              </w:r>
            </w:ins>
          </w:p>
        </w:tc>
      </w:tr>
      <w:tr w:rsidR="007B2B12" w:rsidRPr="00340831" w:rsidTr="004C693F">
        <w:trPr>
          <w:gridAfter w:val="1"/>
          <w:wAfter w:w="12" w:type="pct"/>
          <w:cantSplit/>
          <w:ins w:id="1215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154" w:author=" " w:date="2019-05-27T04:43:00Z"/>
                <w:rFonts w:ascii="Arial" w:hAnsi="Arial" w:cs="Arial"/>
                <w:color w:val="000000"/>
                <w:sz w:val="18"/>
                <w:szCs w:val="18"/>
                <w:lang w:val="en-US"/>
              </w:rPr>
            </w:pPr>
            <w:ins w:id="12155" w:author=" " w:date="2019-05-27T04:43:00Z">
              <w:r w:rsidRPr="00340831">
                <w:rPr>
                  <w:rFonts w:ascii="Arial" w:hAnsi="Arial" w:cs="Arial"/>
                  <w:color w:val="000000"/>
                  <w:lang w:val="en-US"/>
                </w:rPr>
                <w:t>DC_2A_n261(H-I)_UL_2A_n261A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156" w:author=" " w:date="2019-05-27T04:43:00Z"/>
                <w:rFonts w:ascii="Arial" w:hAnsi="Arial" w:cs="Arial"/>
                <w:color w:val="000000"/>
                <w:sz w:val="18"/>
                <w:szCs w:val="18"/>
                <w:lang w:val="en-US"/>
              </w:rPr>
            </w:pPr>
            <w:ins w:id="1215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58" w:author=" " w:date="2019-05-27T04:43:00Z"/>
                <w:rStyle w:val="af2"/>
                <w:rFonts w:cs="Arial"/>
                <w:szCs w:val="18"/>
              </w:rPr>
            </w:pPr>
            <w:ins w:id="1215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160" w:author=" " w:date="2019-05-27T04:43:00Z"/>
                <w:rFonts w:cs="Arial"/>
                <w:szCs w:val="18"/>
              </w:rPr>
            </w:pPr>
            <w:ins w:id="12161"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62" w:author=" " w:date="2019-05-27T04:43:00Z"/>
                <w:rFonts w:ascii="Arial" w:hAnsi="Arial" w:cs="Arial"/>
                <w:sz w:val="18"/>
                <w:szCs w:val="18"/>
              </w:rPr>
            </w:pPr>
            <w:ins w:id="1216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64" w:author=" " w:date="2019-05-27T04:43:00Z"/>
                <w:rFonts w:ascii="Arial" w:hAnsi="Arial" w:cs="Arial"/>
                <w:sz w:val="18"/>
                <w:szCs w:val="18"/>
              </w:rPr>
            </w:pPr>
            <w:ins w:id="1216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66" w:author=" " w:date="2019-05-27T04:43:00Z"/>
                <w:rFonts w:ascii="Arial" w:hAnsi="Arial" w:cs="Arial"/>
                <w:sz w:val="18"/>
                <w:szCs w:val="18"/>
              </w:rPr>
            </w:pPr>
            <w:ins w:id="12167" w:author=" " w:date="2019-05-27T04:43:00Z">
              <w:r w:rsidRPr="00340831">
                <w:rPr>
                  <w:rFonts w:ascii="Arial" w:hAnsi="Arial" w:cs="Arial"/>
                  <w:sz w:val="18"/>
                  <w:szCs w:val="18"/>
                </w:rPr>
                <w:t>None</w:t>
              </w:r>
            </w:ins>
          </w:p>
        </w:tc>
      </w:tr>
      <w:tr w:rsidR="007B2B12" w:rsidRPr="00340831" w:rsidTr="004C693F">
        <w:trPr>
          <w:gridAfter w:val="1"/>
          <w:wAfter w:w="12" w:type="pct"/>
          <w:cantSplit/>
          <w:ins w:id="1216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169" w:author=" " w:date="2019-05-27T04:43:00Z"/>
                <w:rFonts w:ascii="Arial" w:hAnsi="Arial" w:cs="Arial"/>
                <w:color w:val="000000"/>
                <w:sz w:val="18"/>
                <w:szCs w:val="18"/>
                <w:lang w:val="en-US"/>
              </w:rPr>
            </w:pPr>
            <w:ins w:id="12170" w:author=" " w:date="2019-05-27T04:43:00Z">
              <w:r w:rsidRPr="00340831">
                <w:rPr>
                  <w:rFonts w:ascii="Arial" w:hAnsi="Arial" w:cs="Arial"/>
                  <w:color w:val="000000"/>
                  <w:lang w:val="en-US"/>
                </w:rPr>
                <w:t>DC_2A_n261(H-I)_UL_2A_n261I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171" w:author=" " w:date="2019-05-27T04:43:00Z"/>
                <w:rFonts w:ascii="Arial" w:hAnsi="Arial" w:cs="Arial"/>
                <w:color w:val="000000"/>
                <w:sz w:val="18"/>
                <w:szCs w:val="18"/>
                <w:lang w:val="en-US"/>
              </w:rPr>
            </w:pPr>
            <w:ins w:id="1217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73" w:author=" " w:date="2019-05-27T04:43:00Z"/>
                <w:rStyle w:val="af2"/>
                <w:rFonts w:cs="Arial"/>
                <w:szCs w:val="18"/>
              </w:rPr>
            </w:pPr>
            <w:ins w:id="1217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175" w:author=" " w:date="2019-05-27T04:43:00Z"/>
                <w:rFonts w:cs="Arial"/>
                <w:szCs w:val="18"/>
              </w:rPr>
            </w:pPr>
            <w:ins w:id="12176"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77" w:author=" " w:date="2019-05-27T04:43:00Z"/>
                <w:rFonts w:ascii="Arial" w:hAnsi="Arial" w:cs="Arial"/>
                <w:sz w:val="18"/>
                <w:szCs w:val="18"/>
              </w:rPr>
            </w:pPr>
            <w:ins w:id="1217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79" w:author=" " w:date="2019-05-27T04:43:00Z"/>
                <w:rFonts w:ascii="Arial" w:hAnsi="Arial" w:cs="Arial"/>
                <w:sz w:val="18"/>
                <w:szCs w:val="18"/>
              </w:rPr>
            </w:pPr>
            <w:ins w:id="1218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81" w:author=" " w:date="2019-05-27T04:43:00Z"/>
                <w:rFonts w:ascii="Arial" w:hAnsi="Arial" w:cs="Arial"/>
                <w:sz w:val="18"/>
                <w:szCs w:val="18"/>
              </w:rPr>
            </w:pPr>
            <w:ins w:id="12182" w:author=" " w:date="2019-05-27T04:43:00Z">
              <w:r w:rsidRPr="00340831">
                <w:rPr>
                  <w:rFonts w:ascii="Arial" w:hAnsi="Arial" w:cs="Arial"/>
                  <w:sz w:val="18"/>
                  <w:szCs w:val="18"/>
                </w:rPr>
                <w:t>None</w:t>
              </w:r>
            </w:ins>
          </w:p>
        </w:tc>
      </w:tr>
      <w:tr w:rsidR="007B2B12" w:rsidRPr="00340831" w:rsidTr="004C693F">
        <w:trPr>
          <w:gridAfter w:val="1"/>
          <w:wAfter w:w="12" w:type="pct"/>
          <w:cantSplit/>
          <w:ins w:id="1218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184" w:author=" " w:date="2019-05-27T04:43:00Z"/>
                <w:rFonts w:ascii="Arial" w:hAnsi="Arial" w:cs="Arial"/>
                <w:color w:val="000000"/>
                <w:sz w:val="18"/>
                <w:szCs w:val="18"/>
                <w:lang w:val="en-US"/>
              </w:rPr>
            </w:pPr>
            <w:ins w:id="12185" w:author=" " w:date="2019-05-27T04:43:00Z">
              <w:r w:rsidRPr="00340831">
                <w:rPr>
                  <w:rFonts w:ascii="Arial" w:hAnsi="Arial" w:cs="Arial"/>
                  <w:color w:val="000000"/>
                  <w:lang w:val="en-US"/>
                </w:rPr>
                <w:t>DC_2A_n261(H-I)_UL_2A_n261H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186" w:author=" " w:date="2019-05-27T04:43:00Z"/>
                <w:rFonts w:ascii="Arial" w:hAnsi="Arial" w:cs="Arial"/>
                <w:color w:val="000000"/>
                <w:sz w:val="18"/>
                <w:szCs w:val="18"/>
                <w:lang w:val="en-US"/>
              </w:rPr>
            </w:pPr>
            <w:ins w:id="1218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88" w:author=" " w:date="2019-05-27T04:43:00Z"/>
                <w:rStyle w:val="af2"/>
                <w:rFonts w:cs="Arial"/>
                <w:szCs w:val="18"/>
              </w:rPr>
            </w:pPr>
            <w:ins w:id="1218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190" w:author=" " w:date="2019-05-27T04:43:00Z"/>
                <w:rFonts w:cs="Arial"/>
                <w:szCs w:val="18"/>
              </w:rPr>
            </w:pPr>
            <w:ins w:id="12191"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92" w:author=" " w:date="2019-05-27T04:43:00Z"/>
                <w:rFonts w:ascii="Arial" w:hAnsi="Arial" w:cs="Arial"/>
                <w:sz w:val="18"/>
                <w:szCs w:val="18"/>
              </w:rPr>
            </w:pPr>
            <w:ins w:id="1219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94" w:author=" " w:date="2019-05-27T04:43:00Z"/>
                <w:rFonts w:ascii="Arial" w:hAnsi="Arial" w:cs="Arial"/>
                <w:sz w:val="18"/>
                <w:szCs w:val="18"/>
              </w:rPr>
            </w:pPr>
            <w:ins w:id="1219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96" w:author=" " w:date="2019-05-27T04:43:00Z"/>
                <w:rFonts w:ascii="Arial" w:hAnsi="Arial" w:cs="Arial"/>
                <w:sz w:val="18"/>
                <w:szCs w:val="18"/>
              </w:rPr>
            </w:pPr>
            <w:ins w:id="12197" w:author=" " w:date="2019-05-27T04:43:00Z">
              <w:r w:rsidRPr="00340831">
                <w:rPr>
                  <w:rFonts w:ascii="Arial" w:hAnsi="Arial" w:cs="Arial"/>
                  <w:sz w:val="18"/>
                  <w:szCs w:val="18"/>
                </w:rPr>
                <w:t>None</w:t>
              </w:r>
            </w:ins>
          </w:p>
        </w:tc>
      </w:tr>
      <w:tr w:rsidR="007B2B12" w:rsidRPr="00340831" w:rsidTr="004C693F">
        <w:trPr>
          <w:gridAfter w:val="1"/>
          <w:wAfter w:w="12" w:type="pct"/>
          <w:cantSplit/>
          <w:ins w:id="1219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199" w:author=" " w:date="2019-05-27T04:43:00Z"/>
                <w:rFonts w:ascii="Arial" w:hAnsi="Arial" w:cs="Arial"/>
                <w:color w:val="000000"/>
                <w:sz w:val="18"/>
                <w:szCs w:val="18"/>
                <w:lang w:val="en-US"/>
              </w:rPr>
            </w:pPr>
            <w:ins w:id="12200" w:author=" " w:date="2019-05-27T04:43:00Z">
              <w:r w:rsidRPr="00340831">
                <w:rPr>
                  <w:rFonts w:ascii="Arial" w:hAnsi="Arial" w:cs="Arial"/>
                  <w:color w:val="000000"/>
                  <w:lang w:val="en-US"/>
                </w:rPr>
                <w:t>DC_2A_n261(H-I)_UL_2A_n261G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201" w:author=" " w:date="2019-05-27T04:43:00Z"/>
                <w:rFonts w:ascii="Arial" w:hAnsi="Arial" w:cs="Arial"/>
                <w:color w:val="000000"/>
                <w:sz w:val="18"/>
                <w:szCs w:val="18"/>
                <w:lang w:val="en-US"/>
              </w:rPr>
            </w:pPr>
            <w:ins w:id="1220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03" w:author=" " w:date="2019-05-27T04:43:00Z"/>
                <w:rStyle w:val="af2"/>
                <w:rFonts w:cs="Arial"/>
                <w:szCs w:val="18"/>
              </w:rPr>
            </w:pPr>
            <w:ins w:id="1220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205" w:author=" " w:date="2019-05-27T04:43:00Z"/>
                <w:rFonts w:cs="Arial"/>
                <w:szCs w:val="18"/>
              </w:rPr>
            </w:pPr>
            <w:ins w:id="12206"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07" w:author=" " w:date="2019-05-27T04:43:00Z"/>
                <w:rFonts w:ascii="Arial" w:hAnsi="Arial" w:cs="Arial"/>
                <w:sz w:val="18"/>
                <w:szCs w:val="18"/>
              </w:rPr>
            </w:pPr>
            <w:ins w:id="1220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09" w:author=" " w:date="2019-05-27T04:43:00Z"/>
                <w:rFonts w:ascii="Arial" w:hAnsi="Arial" w:cs="Arial"/>
                <w:sz w:val="18"/>
                <w:szCs w:val="18"/>
              </w:rPr>
            </w:pPr>
            <w:ins w:id="1221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11" w:author=" " w:date="2019-05-27T04:43:00Z"/>
                <w:rFonts w:ascii="Arial" w:hAnsi="Arial" w:cs="Arial"/>
                <w:sz w:val="18"/>
                <w:szCs w:val="18"/>
              </w:rPr>
            </w:pPr>
            <w:ins w:id="12212" w:author=" " w:date="2019-05-27T04:43:00Z">
              <w:r w:rsidRPr="00340831">
                <w:rPr>
                  <w:rFonts w:ascii="Arial" w:hAnsi="Arial" w:cs="Arial"/>
                  <w:sz w:val="18"/>
                  <w:szCs w:val="18"/>
                </w:rPr>
                <w:t>None</w:t>
              </w:r>
            </w:ins>
          </w:p>
        </w:tc>
      </w:tr>
      <w:tr w:rsidR="007B2B12" w:rsidRPr="00340831" w:rsidTr="004C693F">
        <w:trPr>
          <w:gridAfter w:val="1"/>
          <w:wAfter w:w="12" w:type="pct"/>
          <w:cantSplit/>
          <w:ins w:id="1221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214" w:author=" " w:date="2019-05-27T04:43:00Z"/>
                <w:rFonts w:ascii="Arial" w:hAnsi="Arial" w:cs="Arial"/>
                <w:color w:val="000000"/>
                <w:sz w:val="18"/>
                <w:szCs w:val="18"/>
                <w:lang w:val="en-US"/>
              </w:rPr>
            </w:pPr>
            <w:ins w:id="12215" w:author=" " w:date="2019-05-27T04:43:00Z">
              <w:r w:rsidRPr="00340831">
                <w:rPr>
                  <w:rFonts w:ascii="Arial" w:hAnsi="Arial" w:cs="Arial"/>
                  <w:color w:val="000000"/>
                  <w:sz w:val="18"/>
                  <w:szCs w:val="18"/>
                  <w:lang w:val="en-US"/>
                </w:rPr>
                <w:t>DC_2A_n261(3A)_UL_2A_n261A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216" w:author=" " w:date="2019-05-27T04:43:00Z"/>
                <w:rFonts w:ascii="Arial" w:hAnsi="Arial" w:cs="Arial"/>
                <w:color w:val="000000"/>
                <w:sz w:val="18"/>
                <w:szCs w:val="18"/>
                <w:lang w:val="en-US"/>
              </w:rPr>
            </w:pPr>
            <w:ins w:id="1221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18" w:author=" " w:date="2019-05-27T04:43:00Z"/>
                <w:rStyle w:val="af2"/>
                <w:rFonts w:cs="Arial"/>
                <w:szCs w:val="18"/>
              </w:rPr>
            </w:pPr>
            <w:ins w:id="1221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220" w:author=" " w:date="2019-05-27T04:43:00Z"/>
                <w:rFonts w:ascii="Arial" w:hAnsi="Arial" w:cs="Arial"/>
                <w:sz w:val="18"/>
                <w:szCs w:val="18"/>
              </w:rPr>
            </w:pPr>
            <w:ins w:id="12221" w:author=" " w:date="2019-05-27T04:43:00Z">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22" w:author=" " w:date="2019-05-27T04:43:00Z"/>
                <w:rFonts w:ascii="Arial" w:hAnsi="Arial" w:cs="Arial"/>
                <w:sz w:val="18"/>
                <w:szCs w:val="18"/>
              </w:rPr>
            </w:pPr>
            <w:ins w:id="1222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24" w:author=" " w:date="2019-05-27T04:43:00Z"/>
                <w:rFonts w:ascii="Arial" w:hAnsi="Arial" w:cs="Arial"/>
                <w:sz w:val="18"/>
                <w:szCs w:val="18"/>
              </w:rPr>
            </w:pPr>
            <w:ins w:id="1222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26" w:author=" " w:date="2019-05-27T04:43:00Z"/>
                <w:rFonts w:ascii="Arial" w:hAnsi="Arial" w:cs="Arial"/>
                <w:sz w:val="18"/>
                <w:szCs w:val="18"/>
              </w:rPr>
            </w:pPr>
            <w:ins w:id="12227" w:author=" " w:date="2019-05-27T04:43:00Z">
              <w:r w:rsidRPr="00340831">
                <w:rPr>
                  <w:rFonts w:ascii="Arial" w:hAnsi="Arial" w:cs="Arial"/>
                  <w:sz w:val="18"/>
                  <w:szCs w:val="18"/>
                </w:rPr>
                <w:t>None</w:t>
              </w:r>
            </w:ins>
          </w:p>
        </w:tc>
      </w:tr>
      <w:tr w:rsidR="007B2B12" w:rsidRPr="00340831" w:rsidTr="004C693F">
        <w:trPr>
          <w:gridAfter w:val="1"/>
          <w:wAfter w:w="12" w:type="pct"/>
          <w:cantSplit/>
          <w:ins w:id="1222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229" w:author=" " w:date="2019-05-27T04:43:00Z"/>
                <w:rFonts w:ascii="Arial" w:hAnsi="Arial" w:cs="Arial"/>
                <w:color w:val="000000"/>
                <w:sz w:val="18"/>
                <w:szCs w:val="18"/>
                <w:lang w:val="en-US"/>
              </w:rPr>
            </w:pPr>
            <w:ins w:id="12230" w:author=" " w:date="2019-05-27T04:43:00Z">
              <w:r w:rsidRPr="00340831">
                <w:rPr>
                  <w:rFonts w:ascii="Arial" w:hAnsi="Arial" w:cs="Arial"/>
                  <w:color w:val="000000"/>
                  <w:sz w:val="18"/>
                  <w:szCs w:val="18"/>
                  <w:lang w:val="en-US"/>
                </w:rPr>
                <w:t>DC_2A_n261L_UL_2A_n261A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231" w:author=" " w:date="2019-05-27T04:43:00Z"/>
                <w:rFonts w:ascii="Arial" w:hAnsi="Arial" w:cs="Arial"/>
                <w:color w:val="000000"/>
                <w:sz w:val="18"/>
                <w:szCs w:val="18"/>
                <w:lang w:val="en-US"/>
              </w:rPr>
            </w:pPr>
            <w:ins w:id="1223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33" w:author=" " w:date="2019-05-27T04:43:00Z"/>
                <w:rStyle w:val="af2"/>
                <w:rFonts w:cs="Arial"/>
                <w:szCs w:val="18"/>
              </w:rPr>
            </w:pPr>
            <w:ins w:id="1223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235" w:author=" " w:date="2019-05-27T04:43:00Z"/>
                <w:rFonts w:ascii="Arial" w:hAnsi="Arial" w:cs="Arial"/>
                <w:sz w:val="18"/>
                <w:szCs w:val="18"/>
              </w:rPr>
            </w:pPr>
            <w:ins w:id="12236" w:author=" " w:date="2019-05-27T04:43:00Z">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37" w:author=" " w:date="2019-05-27T04:43:00Z"/>
                <w:rFonts w:ascii="Arial" w:hAnsi="Arial" w:cs="Arial"/>
                <w:sz w:val="18"/>
                <w:szCs w:val="18"/>
              </w:rPr>
            </w:pPr>
            <w:ins w:id="1223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39" w:author=" " w:date="2019-05-27T04:43:00Z"/>
                <w:rFonts w:ascii="Arial" w:hAnsi="Arial" w:cs="Arial"/>
                <w:sz w:val="18"/>
                <w:szCs w:val="18"/>
              </w:rPr>
            </w:pPr>
            <w:ins w:id="1224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41" w:author=" " w:date="2019-05-27T04:43:00Z"/>
                <w:rFonts w:ascii="Arial" w:hAnsi="Arial" w:cs="Arial"/>
                <w:sz w:val="18"/>
                <w:szCs w:val="18"/>
              </w:rPr>
            </w:pPr>
            <w:ins w:id="12242" w:author=" " w:date="2019-05-27T04:43:00Z">
              <w:r w:rsidRPr="00340831">
                <w:rPr>
                  <w:rFonts w:ascii="Arial" w:hAnsi="Arial" w:cs="Arial"/>
                  <w:sz w:val="18"/>
                  <w:szCs w:val="18"/>
                </w:rPr>
                <w:t>None</w:t>
              </w:r>
            </w:ins>
          </w:p>
        </w:tc>
      </w:tr>
      <w:tr w:rsidR="007B2B12" w:rsidRPr="00340831" w:rsidTr="004C693F">
        <w:trPr>
          <w:gridAfter w:val="1"/>
          <w:wAfter w:w="12" w:type="pct"/>
          <w:cantSplit/>
          <w:ins w:id="1224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244" w:author=" " w:date="2019-05-27T04:43:00Z"/>
                <w:rFonts w:ascii="Arial" w:hAnsi="Arial" w:cs="Arial"/>
                <w:color w:val="000000"/>
                <w:sz w:val="18"/>
                <w:szCs w:val="18"/>
                <w:lang w:val="en-US"/>
              </w:rPr>
            </w:pPr>
            <w:ins w:id="12245" w:author=" " w:date="2019-05-27T04:43:00Z">
              <w:r w:rsidRPr="00340831">
                <w:rPr>
                  <w:rFonts w:ascii="Arial" w:hAnsi="Arial" w:cs="Arial"/>
                  <w:color w:val="000000"/>
                  <w:sz w:val="18"/>
                  <w:szCs w:val="18"/>
                  <w:lang w:val="en-US"/>
                </w:rPr>
                <w:t>DC_2A_n261L_UL_2A_n261I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246" w:author=" " w:date="2019-05-27T04:43:00Z"/>
                <w:rFonts w:ascii="Arial" w:hAnsi="Arial" w:cs="Arial"/>
                <w:color w:val="000000"/>
                <w:sz w:val="18"/>
                <w:szCs w:val="18"/>
                <w:lang w:val="en-US"/>
              </w:rPr>
            </w:pPr>
            <w:ins w:id="1224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48" w:author=" " w:date="2019-05-27T04:43:00Z"/>
                <w:rStyle w:val="af2"/>
                <w:rFonts w:cs="Arial"/>
                <w:szCs w:val="18"/>
              </w:rPr>
            </w:pPr>
            <w:ins w:id="1224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250" w:author=" " w:date="2019-05-27T04:43:00Z"/>
                <w:rFonts w:ascii="Arial" w:hAnsi="Arial" w:cs="Arial"/>
                <w:sz w:val="18"/>
                <w:szCs w:val="18"/>
              </w:rPr>
            </w:pPr>
            <w:ins w:id="12251" w:author=" " w:date="2019-05-27T04:43:00Z">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52" w:author=" " w:date="2019-05-27T04:43:00Z"/>
                <w:rFonts w:ascii="Arial" w:hAnsi="Arial" w:cs="Arial"/>
                <w:sz w:val="18"/>
                <w:szCs w:val="18"/>
              </w:rPr>
            </w:pPr>
            <w:ins w:id="1225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54" w:author=" " w:date="2019-05-27T04:43:00Z"/>
                <w:rFonts w:ascii="Arial" w:hAnsi="Arial" w:cs="Arial"/>
                <w:sz w:val="18"/>
                <w:szCs w:val="18"/>
              </w:rPr>
            </w:pPr>
            <w:ins w:id="1225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56" w:author=" " w:date="2019-05-27T04:43:00Z"/>
                <w:rFonts w:ascii="Arial" w:hAnsi="Arial" w:cs="Arial"/>
                <w:sz w:val="18"/>
                <w:szCs w:val="18"/>
              </w:rPr>
            </w:pPr>
            <w:ins w:id="12257" w:author=" " w:date="2019-05-27T04:43:00Z">
              <w:r w:rsidRPr="00340831">
                <w:rPr>
                  <w:rFonts w:ascii="Arial" w:hAnsi="Arial" w:cs="Arial"/>
                  <w:sz w:val="18"/>
                  <w:szCs w:val="18"/>
                </w:rPr>
                <w:t>None</w:t>
              </w:r>
            </w:ins>
          </w:p>
        </w:tc>
      </w:tr>
      <w:tr w:rsidR="007B2B12" w:rsidRPr="00340831" w:rsidTr="004C693F">
        <w:trPr>
          <w:gridAfter w:val="1"/>
          <w:wAfter w:w="12" w:type="pct"/>
          <w:cantSplit/>
          <w:ins w:id="1225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259" w:author=" " w:date="2019-05-27T04:43:00Z"/>
                <w:rFonts w:ascii="Arial" w:hAnsi="Arial" w:cs="Arial"/>
                <w:color w:val="000000"/>
                <w:sz w:val="18"/>
                <w:szCs w:val="18"/>
                <w:lang w:val="en-US"/>
              </w:rPr>
            </w:pPr>
            <w:ins w:id="12260" w:author=" " w:date="2019-05-27T04:43:00Z">
              <w:r w:rsidRPr="00340831">
                <w:rPr>
                  <w:rFonts w:ascii="Arial" w:hAnsi="Arial" w:cs="Arial"/>
                  <w:color w:val="000000"/>
                  <w:sz w:val="18"/>
                  <w:szCs w:val="18"/>
                  <w:lang w:val="en-US"/>
                </w:rPr>
                <w:lastRenderedPageBreak/>
                <w:t>DC_2A_n261L_UL_2A_n261H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261" w:author=" " w:date="2019-05-27T04:43:00Z"/>
                <w:rFonts w:ascii="Arial" w:hAnsi="Arial" w:cs="Arial"/>
                <w:color w:val="000000"/>
                <w:sz w:val="18"/>
                <w:szCs w:val="18"/>
                <w:lang w:val="en-US"/>
              </w:rPr>
            </w:pPr>
            <w:ins w:id="1226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63" w:author=" " w:date="2019-05-27T04:43:00Z"/>
                <w:rStyle w:val="af2"/>
                <w:rFonts w:cs="Arial"/>
                <w:szCs w:val="18"/>
              </w:rPr>
            </w:pPr>
            <w:ins w:id="1226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265" w:author=" " w:date="2019-05-27T04:43:00Z"/>
                <w:rFonts w:ascii="Arial" w:hAnsi="Arial" w:cs="Arial"/>
                <w:sz w:val="18"/>
                <w:szCs w:val="18"/>
              </w:rPr>
            </w:pPr>
            <w:ins w:id="12266" w:author=" " w:date="2019-05-27T04:43:00Z">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67" w:author=" " w:date="2019-05-27T04:43:00Z"/>
                <w:rFonts w:ascii="Arial" w:hAnsi="Arial" w:cs="Arial"/>
                <w:sz w:val="18"/>
                <w:szCs w:val="18"/>
              </w:rPr>
            </w:pPr>
            <w:ins w:id="1226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69" w:author=" " w:date="2019-05-27T04:43:00Z"/>
                <w:rFonts w:ascii="Arial" w:hAnsi="Arial" w:cs="Arial"/>
                <w:sz w:val="18"/>
                <w:szCs w:val="18"/>
              </w:rPr>
            </w:pPr>
            <w:ins w:id="1227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71" w:author=" " w:date="2019-05-27T04:43:00Z"/>
                <w:rFonts w:ascii="Arial" w:hAnsi="Arial" w:cs="Arial"/>
                <w:sz w:val="18"/>
                <w:szCs w:val="18"/>
              </w:rPr>
            </w:pPr>
            <w:ins w:id="12272" w:author=" " w:date="2019-05-27T04:43:00Z">
              <w:r w:rsidRPr="00340831">
                <w:rPr>
                  <w:rFonts w:ascii="Arial" w:hAnsi="Arial" w:cs="Arial"/>
                  <w:sz w:val="18"/>
                  <w:szCs w:val="18"/>
                </w:rPr>
                <w:t>None</w:t>
              </w:r>
            </w:ins>
          </w:p>
        </w:tc>
      </w:tr>
      <w:tr w:rsidR="007B2B12" w:rsidRPr="00340831" w:rsidTr="004C693F">
        <w:trPr>
          <w:gridAfter w:val="1"/>
          <w:wAfter w:w="12" w:type="pct"/>
          <w:cantSplit/>
          <w:ins w:id="1227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274" w:author=" " w:date="2019-05-27T04:43:00Z"/>
                <w:rFonts w:ascii="Arial" w:hAnsi="Arial" w:cs="Arial"/>
                <w:color w:val="000000"/>
                <w:sz w:val="18"/>
                <w:szCs w:val="18"/>
                <w:lang w:val="en-US"/>
              </w:rPr>
            </w:pPr>
            <w:ins w:id="12275" w:author=" " w:date="2019-05-27T04:43:00Z">
              <w:r w:rsidRPr="00340831">
                <w:rPr>
                  <w:rFonts w:ascii="Arial" w:hAnsi="Arial" w:cs="Arial"/>
                  <w:color w:val="000000"/>
                  <w:sz w:val="18"/>
                  <w:szCs w:val="18"/>
                  <w:lang w:val="en-US"/>
                </w:rPr>
                <w:t>DC_2A_n261L_UL_2A_n261G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276" w:author=" " w:date="2019-05-27T04:43:00Z"/>
                <w:rFonts w:ascii="Arial" w:hAnsi="Arial" w:cs="Arial"/>
                <w:color w:val="000000"/>
                <w:sz w:val="18"/>
                <w:szCs w:val="18"/>
                <w:lang w:val="en-US"/>
              </w:rPr>
            </w:pPr>
            <w:ins w:id="1227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78" w:author=" " w:date="2019-05-27T04:43:00Z"/>
                <w:rStyle w:val="af2"/>
                <w:rFonts w:cs="Arial"/>
                <w:szCs w:val="18"/>
              </w:rPr>
            </w:pPr>
            <w:ins w:id="1227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280" w:author=" " w:date="2019-05-27T04:43:00Z"/>
                <w:rFonts w:ascii="Arial" w:hAnsi="Arial" w:cs="Arial"/>
                <w:sz w:val="18"/>
                <w:szCs w:val="18"/>
              </w:rPr>
            </w:pPr>
            <w:ins w:id="12281" w:author=" " w:date="2019-05-27T04:43:00Z">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82" w:author=" " w:date="2019-05-27T04:43:00Z"/>
                <w:rFonts w:ascii="Arial" w:hAnsi="Arial" w:cs="Arial"/>
                <w:sz w:val="18"/>
                <w:szCs w:val="18"/>
              </w:rPr>
            </w:pPr>
            <w:ins w:id="1228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84" w:author=" " w:date="2019-05-27T04:43:00Z"/>
                <w:rFonts w:ascii="Arial" w:hAnsi="Arial" w:cs="Arial"/>
                <w:sz w:val="18"/>
                <w:szCs w:val="18"/>
              </w:rPr>
            </w:pPr>
            <w:ins w:id="1228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86" w:author=" " w:date="2019-05-27T04:43:00Z"/>
                <w:rFonts w:ascii="Arial" w:hAnsi="Arial" w:cs="Arial"/>
                <w:sz w:val="18"/>
                <w:szCs w:val="18"/>
              </w:rPr>
            </w:pPr>
            <w:ins w:id="12287" w:author=" " w:date="2019-05-27T04:43:00Z">
              <w:r w:rsidRPr="00340831">
                <w:rPr>
                  <w:rFonts w:ascii="Arial" w:hAnsi="Arial" w:cs="Arial"/>
                  <w:sz w:val="18"/>
                  <w:szCs w:val="18"/>
                </w:rPr>
                <w:t>None</w:t>
              </w:r>
            </w:ins>
          </w:p>
        </w:tc>
      </w:tr>
      <w:tr w:rsidR="007B2B12" w:rsidRPr="00340831" w:rsidTr="004C693F">
        <w:trPr>
          <w:gridAfter w:val="1"/>
          <w:wAfter w:w="12" w:type="pct"/>
          <w:cantSplit/>
          <w:ins w:id="1228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289" w:author=" " w:date="2019-05-27T04:43:00Z"/>
                <w:rFonts w:ascii="Arial" w:hAnsi="Arial" w:cs="Arial"/>
                <w:color w:val="000000"/>
                <w:sz w:val="18"/>
                <w:szCs w:val="18"/>
                <w:lang w:val="en-US"/>
              </w:rPr>
            </w:pPr>
            <w:ins w:id="12290" w:author=" " w:date="2019-05-27T04:43:00Z">
              <w:r w:rsidRPr="00340831">
                <w:rPr>
                  <w:rFonts w:ascii="Arial" w:hAnsi="Arial" w:cs="Arial"/>
                  <w:color w:val="000000"/>
                  <w:sz w:val="18"/>
                  <w:szCs w:val="18"/>
                  <w:lang w:val="en-US"/>
                </w:rPr>
                <w:t>DC_2A_n261H_UL_2A_n261A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291" w:author=" " w:date="2019-05-27T04:43:00Z"/>
                <w:rFonts w:ascii="Arial" w:hAnsi="Arial" w:cs="Arial"/>
                <w:color w:val="000000"/>
                <w:sz w:val="18"/>
                <w:szCs w:val="18"/>
                <w:lang w:val="en-US"/>
              </w:rPr>
            </w:pPr>
            <w:ins w:id="1229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93" w:author=" " w:date="2019-05-27T04:43:00Z"/>
                <w:rStyle w:val="af2"/>
                <w:rFonts w:cs="Arial"/>
                <w:szCs w:val="18"/>
              </w:rPr>
            </w:pPr>
            <w:ins w:id="1229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295" w:author=" " w:date="2019-05-27T04:43:00Z"/>
                <w:rFonts w:ascii="Arial" w:hAnsi="Arial" w:cs="Arial"/>
                <w:sz w:val="18"/>
                <w:szCs w:val="18"/>
              </w:rPr>
            </w:pPr>
            <w:ins w:id="12296" w:author=" " w:date="2019-05-27T04:43:00Z">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97" w:author=" " w:date="2019-05-27T04:43:00Z"/>
                <w:rFonts w:ascii="Arial" w:hAnsi="Arial" w:cs="Arial"/>
                <w:sz w:val="18"/>
                <w:szCs w:val="18"/>
              </w:rPr>
            </w:pPr>
            <w:ins w:id="1229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99" w:author=" " w:date="2019-05-27T04:43:00Z"/>
                <w:rFonts w:ascii="Arial" w:hAnsi="Arial" w:cs="Arial"/>
                <w:sz w:val="18"/>
                <w:szCs w:val="18"/>
              </w:rPr>
            </w:pPr>
            <w:ins w:id="1230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01" w:author=" " w:date="2019-05-27T04:43:00Z"/>
                <w:rFonts w:ascii="Arial" w:hAnsi="Arial" w:cs="Arial"/>
                <w:sz w:val="18"/>
                <w:szCs w:val="18"/>
              </w:rPr>
            </w:pPr>
            <w:ins w:id="12302" w:author=" " w:date="2019-05-27T04:43:00Z">
              <w:r w:rsidRPr="00340831">
                <w:rPr>
                  <w:rFonts w:ascii="Arial" w:hAnsi="Arial" w:cs="Arial"/>
                  <w:sz w:val="18"/>
                  <w:szCs w:val="18"/>
                </w:rPr>
                <w:t>None</w:t>
              </w:r>
            </w:ins>
          </w:p>
        </w:tc>
      </w:tr>
      <w:tr w:rsidR="007B2B12" w:rsidRPr="00340831" w:rsidTr="004C693F">
        <w:trPr>
          <w:gridAfter w:val="1"/>
          <w:wAfter w:w="12" w:type="pct"/>
          <w:cantSplit/>
          <w:ins w:id="1230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304" w:author=" " w:date="2019-05-27T04:43:00Z"/>
                <w:rFonts w:ascii="Arial" w:hAnsi="Arial" w:cs="Arial"/>
                <w:color w:val="000000"/>
                <w:sz w:val="18"/>
                <w:szCs w:val="18"/>
                <w:lang w:val="en-US"/>
              </w:rPr>
            </w:pPr>
            <w:ins w:id="12305" w:author=" " w:date="2019-05-27T04:43:00Z">
              <w:r w:rsidRPr="00340831">
                <w:rPr>
                  <w:rFonts w:ascii="Arial" w:hAnsi="Arial" w:cs="Arial"/>
                  <w:color w:val="000000"/>
                  <w:sz w:val="18"/>
                  <w:szCs w:val="18"/>
                  <w:lang w:val="en-US"/>
                </w:rPr>
                <w:t>DC_2A_n261G_UL_2A_n261A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306" w:author=" " w:date="2019-05-27T04:43:00Z"/>
                <w:rFonts w:ascii="Arial" w:hAnsi="Arial" w:cs="Arial"/>
                <w:color w:val="000000"/>
                <w:sz w:val="18"/>
                <w:szCs w:val="18"/>
                <w:lang w:val="en-US"/>
              </w:rPr>
            </w:pPr>
            <w:ins w:id="1230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08" w:author=" " w:date="2019-05-27T04:43:00Z"/>
                <w:rStyle w:val="af2"/>
                <w:rFonts w:cs="Arial"/>
                <w:szCs w:val="18"/>
              </w:rPr>
            </w:pPr>
            <w:ins w:id="1230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310" w:author=" " w:date="2019-05-27T04:43:00Z"/>
                <w:rFonts w:ascii="Arial" w:hAnsi="Arial" w:cs="Arial"/>
                <w:sz w:val="18"/>
                <w:szCs w:val="18"/>
              </w:rPr>
            </w:pPr>
            <w:ins w:id="12311" w:author=" " w:date="2019-05-27T04:43:00Z">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12" w:author=" " w:date="2019-05-27T04:43:00Z"/>
                <w:rFonts w:ascii="Arial" w:hAnsi="Arial" w:cs="Arial"/>
                <w:sz w:val="18"/>
                <w:szCs w:val="18"/>
              </w:rPr>
            </w:pPr>
            <w:ins w:id="1231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14" w:author=" " w:date="2019-05-27T04:43:00Z"/>
                <w:rFonts w:ascii="Arial" w:hAnsi="Arial" w:cs="Arial"/>
                <w:sz w:val="18"/>
                <w:szCs w:val="18"/>
              </w:rPr>
            </w:pPr>
            <w:ins w:id="1231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16" w:author=" " w:date="2019-05-27T04:43:00Z"/>
                <w:rFonts w:ascii="Arial" w:hAnsi="Arial" w:cs="Arial"/>
                <w:sz w:val="18"/>
                <w:szCs w:val="18"/>
              </w:rPr>
            </w:pPr>
            <w:ins w:id="12317" w:author=" " w:date="2019-05-27T04:43:00Z">
              <w:r w:rsidRPr="00340831">
                <w:rPr>
                  <w:rFonts w:ascii="Arial" w:hAnsi="Arial" w:cs="Arial"/>
                  <w:sz w:val="18"/>
                  <w:szCs w:val="18"/>
                </w:rPr>
                <w:t>None</w:t>
              </w:r>
            </w:ins>
          </w:p>
        </w:tc>
      </w:tr>
      <w:tr w:rsidR="007B2B12" w:rsidRPr="00340831" w:rsidTr="004C693F">
        <w:trPr>
          <w:gridAfter w:val="1"/>
          <w:wAfter w:w="12" w:type="pct"/>
          <w:cantSplit/>
          <w:ins w:id="1231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319" w:author=" " w:date="2019-05-27T04:43:00Z"/>
                <w:rFonts w:ascii="Arial" w:hAnsi="Arial" w:cs="Arial"/>
                <w:color w:val="000000"/>
                <w:sz w:val="18"/>
                <w:szCs w:val="18"/>
                <w:lang w:val="en-US"/>
              </w:rPr>
            </w:pPr>
            <w:ins w:id="12320" w:author=" " w:date="2019-05-27T04:43:00Z">
              <w:r w:rsidRPr="00340831">
                <w:rPr>
                  <w:rFonts w:ascii="Arial" w:hAnsi="Arial" w:cs="Arial"/>
                  <w:color w:val="000000"/>
                  <w:sz w:val="18"/>
                  <w:szCs w:val="18"/>
                  <w:lang w:val="en-US"/>
                </w:rPr>
                <w:t>DC_2A_n261G_UL_2A_n261G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321" w:author=" " w:date="2019-05-27T04:43:00Z"/>
                <w:rFonts w:ascii="Arial" w:hAnsi="Arial" w:cs="Arial"/>
                <w:color w:val="000000"/>
                <w:sz w:val="18"/>
                <w:szCs w:val="18"/>
                <w:lang w:val="en-US"/>
              </w:rPr>
            </w:pPr>
            <w:ins w:id="1232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23" w:author=" " w:date="2019-05-27T04:43:00Z"/>
                <w:rStyle w:val="af2"/>
                <w:rFonts w:cs="Arial"/>
                <w:szCs w:val="18"/>
              </w:rPr>
            </w:pPr>
            <w:ins w:id="1232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25"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26" w:author=" " w:date="2019-05-27T04:43:00Z"/>
                <w:rFonts w:ascii="Arial" w:hAnsi="Arial" w:cs="Arial"/>
                <w:sz w:val="18"/>
                <w:szCs w:val="18"/>
              </w:rPr>
            </w:pPr>
            <w:ins w:id="12327"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28" w:author=" " w:date="2019-05-27T04:43:00Z"/>
                <w:rFonts w:ascii="Arial" w:hAnsi="Arial" w:cs="Arial"/>
                <w:sz w:val="18"/>
                <w:szCs w:val="18"/>
              </w:rPr>
            </w:pPr>
            <w:ins w:id="12329"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30" w:author=" " w:date="2019-05-27T04:43:00Z"/>
                <w:rFonts w:ascii="Arial" w:hAnsi="Arial" w:cs="Arial"/>
                <w:sz w:val="18"/>
                <w:szCs w:val="18"/>
              </w:rPr>
            </w:pPr>
            <w:ins w:id="12331"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233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333" w:author=" " w:date="2019-05-27T04:43:00Z"/>
                <w:rFonts w:ascii="Arial" w:hAnsi="Arial" w:cs="Arial"/>
                <w:color w:val="000000"/>
                <w:sz w:val="18"/>
                <w:szCs w:val="18"/>
                <w:lang w:val="en-US"/>
              </w:rPr>
            </w:pPr>
            <w:ins w:id="12334" w:author=" " w:date="2019-05-27T04:43:00Z">
              <w:r w:rsidRPr="00340831">
                <w:rPr>
                  <w:rFonts w:ascii="Arial" w:hAnsi="Arial" w:cs="Arial"/>
                  <w:color w:val="000000"/>
                  <w:sz w:val="18"/>
                  <w:szCs w:val="18"/>
                  <w:lang w:val="en-US"/>
                </w:rPr>
                <w:t>DC_2A_n261H_UL_2A_n261G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335" w:author=" " w:date="2019-05-27T04:43:00Z"/>
                <w:rFonts w:ascii="Arial" w:hAnsi="Arial" w:cs="Arial"/>
                <w:color w:val="000000"/>
                <w:sz w:val="18"/>
                <w:szCs w:val="18"/>
                <w:lang w:val="en-US"/>
              </w:rPr>
            </w:pPr>
            <w:ins w:id="1233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37" w:author=" " w:date="2019-05-27T04:43:00Z"/>
                <w:rStyle w:val="af2"/>
                <w:rFonts w:cs="Arial"/>
                <w:szCs w:val="18"/>
              </w:rPr>
            </w:pPr>
            <w:ins w:id="1233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39"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40" w:author=" " w:date="2019-05-27T04:43:00Z"/>
                <w:rFonts w:ascii="Arial" w:hAnsi="Arial" w:cs="Arial"/>
                <w:sz w:val="18"/>
                <w:szCs w:val="18"/>
              </w:rPr>
            </w:pPr>
            <w:ins w:id="12341"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42" w:author=" " w:date="2019-05-27T04:43:00Z"/>
                <w:rFonts w:ascii="Arial" w:hAnsi="Arial" w:cs="Arial"/>
                <w:sz w:val="18"/>
                <w:szCs w:val="18"/>
              </w:rPr>
            </w:pPr>
            <w:ins w:id="12343"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44" w:author=" " w:date="2019-05-27T04:43:00Z"/>
                <w:rFonts w:ascii="Arial" w:hAnsi="Arial" w:cs="Arial"/>
                <w:sz w:val="18"/>
                <w:szCs w:val="18"/>
              </w:rPr>
            </w:pPr>
            <w:ins w:id="12345"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234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347" w:author=" " w:date="2019-05-27T04:43:00Z"/>
                <w:rFonts w:ascii="Arial" w:hAnsi="Arial" w:cs="Arial"/>
                <w:color w:val="000000"/>
                <w:sz w:val="18"/>
                <w:szCs w:val="18"/>
                <w:lang w:val="en-US"/>
              </w:rPr>
            </w:pPr>
            <w:ins w:id="12348" w:author=" " w:date="2019-05-27T04:43:00Z">
              <w:r w:rsidRPr="00340831">
                <w:rPr>
                  <w:rFonts w:ascii="Arial" w:hAnsi="Arial" w:cs="Arial"/>
                  <w:color w:val="000000"/>
                  <w:sz w:val="18"/>
                  <w:szCs w:val="18"/>
                  <w:lang w:val="en-US"/>
                </w:rPr>
                <w:t>DC_2A_n261H_UL_2A_n261H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349" w:author=" " w:date="2019-05-27T04:43:00Z"/>
                <w:rFonts w:ascii="Arial" w:hAnsi="Arial" w:cs="Arial"/>
                <w:color w:val="000000"/>
                <w:sz w:val="18"/>
                <w:szCs w:val="18"/>
                <w:lang w:val="en-US"/>
              </w:rPr>
            </w:pPr>
            <w:ins w:id="1235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51" w:author=" " w:date="2019-05-27T04:43:00Z"/>
                <w:rStyle w:val="af2"/>
                <w:rFonts w:cs="Arial"/>
                <w:szCs w:val="18"/>
              </w:rPr>
            </w:pPr>
            <w:ins w:id="1235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53"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54" w:author=" " w:date="2019-05-27T04:43:00Z"/>
                <w:rFonts w:ascii="Arial" w:hAnsi="Arial" w:cs="Arial"/>
                <w:sz w:val="18"/>
                <w:szCs w:val="18"/>
              </w:rPr>
            </w:pPr>
            <w:ins w:id="12355"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56" w:author=" " w:date="2019-05-27T04:43:00Z"/>
                <w:rFonts w:ascii="Arial" w:hAnsi="Arial" w:cs="Arial"/>
                <w:sz w:val="18"/>
                <w:szCs w:val="18"/>
              </w:rPr>
            </w:pPr>
            <w:ins w:id="12357"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58" w:author=" " w:date="2019-05-27T04:43:00Z"/>
                <w:rFonts w:ascii="Arial" w:hAnsi="Arial" w:cs="Arial"/>
                <w:sz w:val="18"/>
                <w:szCs w:val="18"/>
              </w:rPr>
            </w:pPr>
            <w:ins w:id="12359" w:author=" " w:date="2019-05-27T04:43:00Z">
              <w:r w:rsidRPr="00340831">
                <w:rPr>
                  <w:rFonts w:ascii="Arial" w:hAnsi="Arial" w:cs="Arial"/>
                  <w:sz w:val="18"/>
                  <w:szCs w:val="18"/>
                </w:rPr>
                <w:t xml:space="preserve">Ongoing </w:t>
              </w:r>
            </w:ins>
          </w:p>
        </w:tc>
      </w:tr>
      <w:tr w:rsidR="007B2B12" w:rsidRPr="00340831" w:rsidTr="004C693F">
        <w:trPr>
          <w:gridAfter w:val="1"/>
          <w:wAfter w:w="12" w:type="pct"/>
          <w:cantSplit/>
          <w:ins w:id="1236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361" w:author=" " w:date="2019-05-27T04:43:00Z"/>
                <w:rFonts w:ascii="Arial" w:hAnsi="Arial" w:cs="Arial"/>
                <w:color w:val="000000"/>
                <w:sz w:val="18"/>
                <w:szCs w:val="18"/>
                <w:lang w:val="en-US"/>
              </w:rPr>
            </w:pPr>
            <w:ins w:id="12362" w:author=" " w:date="2019-05-27T04:43:00Z">
              <w:r w:rsidRPr="00340831">
                <w:rPr>
                  <w:rFonts w:ascii="Arial" w:hAnsi="Arial" w:cs="Arial"/>
                  <w:color w:val="000000"/>
                  <w:sz w:val="18"/>
                  <w:szCs w:val="18"/>
                  <w:lang w:val="en-US"/>
                </w:rPr>
                <w:t>DC_2A_n261(A-G)_UL_2A_n261A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363" w:author=" " w:date="2019-05-27T04:43:00Z"/>
                <w:rFonts w:ascii="Arial" w:hAnsi="Arial" w:cs="Arial"/>
                <w:color w:val="000000"/>
                <w:sz w:val="18"/>
                <w:szCs w:val="18"/>
                <w:lang w:val="en-US"/>
              </w:rPr>
            </w:pPr>
            <w:ins w:id="1236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65" w:author=" " w:date="2019-05-27T04:43:00Z"/>
                <w:rStyle w:val="af2"/>
                <w:rFonts w:cs="Arial"/>
                <w:szCs w:val="18"/>
              </w:rPr>
            </w:pPr>
            <w:ins w:id="1236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367" w:author=" " w:date="2019-05-27T04:43:00Z"/>
                <w:rFonts w:ascii="Arial" w:hAnsi="Arial" w:cs="Arial"/>
                <w:sz w:val="18"/>
                <w:szCs w:val="18"/>
              </w:rPr>
            </w:pPr>
            <w:ins w:id="12368" w:author=" " w:date="2019-05-27T04:43:00Z">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69" w:author=" " w:date="2019-05-27T04:43:00Z"/>
                <w:rFonts w:ascii="Arial" w:hAnsi="Arial" w:cs="Arial"/>
                <w:sz w:val="18"/>
                <w:szCs w:val="18"/>
              </w:rPr>
            </w:pPr>
            <w:ins w:id="1237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71" w:author=" " w:date="2019-05-27T04:43:00Z"/>
                <w:rFonts w:ascii="Arial" w:hAnsi="Arial" w:cs="Arial"/>
                <w:sz w:val="18"/>
                <w:szCs w:val="18"/>
              </w:rPr>
            </w:pPr>
            <w:ins w:id="12372"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73" w:author=" " w:date="2019-05-27T04:43:00Z"/>
                <w:rFonts w:ascii="Arial" w:hAnsi="Arial" w:cs="Arial"/>
                <w:sz w:val="18"/>
                <w:szCs w:val="18"/>
              </w:rPr>
            </w:pPr>
            <w:ins w:id="12374" w:author=" " w:date="2019-05-27T04:43:00Z">
              <w:r w:rsidRPr="00340831">
                <w:rPr>
                  <w:rFonts w:ascii="Arial" w:hAnsi="Arial" w:cs="Arial"/>
                  <w:sz w:val="18"/>
                  <w:szCs w:val="18"/>
                </w:rPr>
                <w:t>None</w:t>
              </w:r>
            </w:ins>
          </w:p>
        </w:tc>
      </w:tr>
      <w:tr w:rsidR="007B2B12" w:rsidRPr="00340831" w:rsidTr="004C693F">
        <w:trPr>
          <w:gridAfter w:val="1"/>
          <w:wAfter w:w="12" w:type="pct"/>
          <w:cantSplit/>
          <w:ins w:id="1237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376" w:author=" " w:date="2019-05-27T04:43:00Z"/>
                <w:rFonts w:ascii="Arial" w:hAnsi="Arial" w:cs="Arial"/>
                <w:color w:val="000000"/>
                <w:sz w:val="18"/>
                <w:szCs w:val="18"/>
                <w:lang w:val="en-US"/>
              </w:rPr>
            </w:pPr>
            <w:ins w:id="12377" w:author=" " w:date="2019-05-27T04:43:00Z">
              <w:r w:rsidRPr="00340831">
                <w:rPr>
                  <w:rFonts w:ascii="Arial" w:hAnsi="Arial" w:cs="Arial"/>
                  <w:color w:val="000000"/>
                  <w:sz w:val="18"/>
                  <w:szCs w:val="18"/>
                  <w:lang w:val="en-US"/>
                </w:rPr>
                <w:t>DC_2A_n261(A-G)_UL_2A_n261G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378" w:author=" " w:date="2019-05-27T04:43:00Z"/>
                <w:rFonts w:ascii="Arial" w:hAnsi="Arial" w:cs="Arial"/>
                <w:color w:val="000000"/>
                <w:sz w:val="18"/>
                <w:szCs w:val="18"/>
                <w:lang w:val="en-US"/>
              </w:rPr>
            </w:pPr>
            <w:ins w:id="1237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80" w:author=" " w:date="2019-05-27T04:43:00Z"/>
                <w:rStyle w:val="af2"/>
                <w:rFonts w:cs="Arial"/>
                <w:szCs w:val="18"/>
              </w:rPr>
            </w:pPr>
            <w:ins w:id="1238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382" w:author=" " w:date="2019-05-27T04:43:00Z"/>
                <w:rFonts w:ascii="Arial" w:hAnsi="Arial" w:cs="Arial"/>
                <w:sz w:val="18"/>
                <w:szCs w:val="18"/>
              </w:rPr>
            </w:pPr>
            <w:ins w:id="12383" w:author=" " w:date="2019-05-27T04:43:00Z">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84" w:author=" " w:date="2019-05-27T04:43:00Z"/>
                <w:rFonts w:ascii="Arial" w:hAnsi="Arial" w:cs="Arial"/>
                <w:sz w:val="18"/>
                <w:szCs w:val="18"/>
              </w:rPr>
            </w:pPr>
            <w:ins w:id="1238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86" w:author=" " w:date="2019-05-27T04:43:00Z"/>
                <w:rFonts w:ascii="Arial" w:hAnsi="Arial" w:cs="Arial"/>
                <w:sz w:val="18"/>
                <w:szCs w:val="18"/>
              </w:rPr>
            </w:pPr>
            <w:ins w:id="12387"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88" w:author=" " w:date="2019-05-27T04:43:00Z"/>
                <w:rFonts w:ascii="Arial" w:hAnsi="Arial" w:cs="Arial"/>
                <w:sz w:val="18"/>
                <w:szCs w:val="18"/>
              </w:rPr>
            </w:pPr>
            <w:ins w:id="12389" w:author=" " w:date="2019-05-27T04:43:00Z">
              <w:r w:rsidRPr="00340831">
                <w:rPr>
                  <w:rFonts w:ascii="Arial" w:hAnsi="Arial" w:cs="Arial"/>
                  <w:sz w:val="18"/>
                  <w:szCs w:val="18"/>
                </w:rPr>
                <w:t>None</w:t>
              </w:r>
            </w:ins>
          </w:p>
        </w:tc>
      </w:tr>
      <w:tr w:rsidR="007B2B12" w:rsidRPr="00340831" w:rsidTr="004C693F">
        <w:trPr>
          <w:gridAfter w:val="1"/>
          <w:wAfter w:w="12" w:type="pct"/>
          <w:cantSplit/>
          <w:ins w:id="1239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391" w:author=" " w:date="2019-05-27T04:43:00Z"/>
                <w:rFonts w:ascii="Arial" w:hAnsi="Arial" w:cs="Arial"/>
                <w:color w:val="000000"/>
                <w:sz w:val="18"/>
                <w:szCs w:val="18"/>
                <w:lang w:val="en-US"/>
              </w:rPr>
            </w:pPr>
            <w:ins w:id="12392" w:author=" " w:date="2019-05-27T04:43:00Z">
              <w:r w:rsidRPr="00340831">
                <w:rPr>
                  <w:rFonts w:ascii="Arial" w:hAnsi="Arial" w:cs="Arial"/>
                  <w:color w:val="000000"/>
                  <w:sz w:val="18"/>
                  <w:szCs w:val="18"/>
                  <w:lang w:val="en-US"/>
                </w:rPr>
                <w:t>DC_2A_n261(A-I)_UL_2A_n261A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393" w:author=" " w:date="2019-05-27T04:43:00Z"/>
                <w:rFonts w:ascii="Arial" w:hAnsi="Arial" w:cs="Arial"/>
                <w:color w:val="000000"/>
                <w:sz w:val="18"/>
                <w:szCs w:val="18"/>
                <w:lang w:val="en-US"/>
              </w:rPr>
            </w:pPr>
            <w:ins w:id="1239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95" w:author=" " w:date="2019-05-27T04:43:00Z"/>
                <w:rStyle w:val="af2"/>
                <w:rFonts w:cs="Arial"/>
                <w:szCs w:val="18"/>
              </w:rPr>
            </w:pPr>
            <w:ins w:id="1239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397" w:author=" " w:date="2019-05-27T04:43:00Z"/>
                <w:rFonts w:ascii="Arial" w:hAnsi="Arial" w:cs="Arial"/>
                <w:sz w:val="18"/>
                <w:szCs w:val="18"/>
              </w:rPr>
            </w:pPr>
            <w:ins w:id="12398" w:author=" " w:date="2019-05-27T04:43:00Z">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399" w:author=" " w:date="2019-05-27T04:43:00Z"/>
                <w:rFonts w:ascii="Arial" w:hAnsi="Arial" w:cs="Arial"/>
                <w:sz w:val="18"/>
                <w:szCs w:val="18"/>
              </w:rPr>
            </w:pPr>
            <w:ins w:id="1240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01" w:author=" " w:date="2019-05-27T04:43:00Z"/>
                <w:rFonts w:ascii="Arial" w:hAnsi="Arial" w:cs="Arial"/>
                <w:sz w:val="18"/>
                <w:szCs w:val="18"/>
              </w:rPr>
            </w:pPr>
            <w:ins w:id="12402"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03" w:author=" " w:date="2019-05-27T04:43:00Z"/>
                <w:rFonts w:ascii="Arial" w:hAnsi="Arial" w:cs="Arial"/>
                <w:sz w:val="18"/>
                <w:szCs w:val="18"/>
              </w:rPr>
            </w:pPr>
            <w:ins w:id="12404" w:author=" " w:date="2019-05-27T04:43:00Z">
              <w:r w:rsidRPr="00340831">
                <w:rPr>
                  <w:rFonts w:ascii="Arial" w:hAnsi="Arial" w:cs="Arial"/>
                  <w:sz w:val="18"/>
                  <w:szCs w:val="18"/>
                </w:rPr>
                <w:t>None</w:t>
              </w:r>
            </w:ins>
          </w:p>
        </w:tc>
      </w:tr>
      <w:tr w:rsidR="007B2B12" w:rsidRPr="00340831" w:rsidTr="004C693F">
        <w:trPr>
          <w:gridAfter w:val="1"/>
          <w:wAfter w:w="12" w:type="pct"/>
          <w:cantSplit/>
          <w:ins w:id="1240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406" w:author=" " w:date="2019-05-27T04:43:00Z"/>
                <w:rFonts w:ascii="Arial" w:hAnsi="Arial" w:cs="Arial"/>
                <w:color w:val="000000"/>
                <w:sz w:val="18"/>
                <w:szCs w:val="18"/>
                <w:lang w:val="en-US"/>
              </w:rPr>
            </w:pPr>
            <w:ins w:id="12407" w:author=" " w:date="2019-05-27T04:43:00Z">
              <w:r w:rsidRPr="00340831">
                <w:rPr>
                  <w:rFonts w:ascii="Arial" w:hAnsi="Arial" w:cs="Arial"/>
                  <w:color w:val="000000"/>
                  <w:sz w:val="18"/>
                  <w:szCs w:val="18"/>
                  <w:lang w:val="en-US"/>
                </w:rPr>
                <w:t>DC_2A_n261(G-I)_UL_2A_n261A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408" w:author=" " w:date="2019-05-27T04:43:00Z"/>
                <w:rFonts w:ascii="Arial" w:hAnsi="Arial" w:cs="Arial"/>
                <w:color w:val="000000"/>
                <w:sz w:val="18"/>
                <w:szCs w:val="18"/>
                <w:lang w:val="en-US"/>
              </w:rPr>
            </w:pPr>
            <w:ins w:id="1240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10" w:author=" " w:date="2019-05-27T04:43:00Z"/>
                <w:rStyle w:val="af2"/>
                <w:rFonts w:cs="Arial"/>
                <w:szCs w:val="18"/>
              </w:rPr>
            </w:pPr>
            <w:ins w:id="1241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412" w:author=" " w:date="2019-05-27T04:43:00Z"/>
                <w:rFonts w:ascii="Arial" w:hAnsi="Arial" w:cs="Arial"/>
                <w:sz w:val="18"/>
                <w:szCs w:val="18"/>
              </w:rPr>
            </w:pPr>
            <w:ins w:id="12413" w:author=" " w:date="2019-05-27T04:43:00Z">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14" w:author=" " w:date="2019-05-27T04:43:00Z"/>
                <w:rFonts w:ascii="Arial" w:hAnsi="Arial" w:cs="Arial"/>
                <w:sz w:val="18"/>
                <w:szCs w:val="18"/>
              </w:rPr>
            </w:pPr>
            <w:ins w:id="1241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16" w:author=" " w:date="2019-05-27T04:43:00Z"/>
                <w:rFonts w:ascii="Arial" w:hAnsi="Arial" w:cs="Arial"/>
                <w:sz w:val="18"/>
                <w:szCs w:val="18"/>
              </w:rPr>
            </w:pPr>
            <w:ins w:id="12417"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18" w:author=" " w:date="2019-05-27T04:43:00Z"/>
                <w:rFonts w:ascii="Arial" w:hAnsi="Arial" w:cs="Arial"/>
                <w:sz w:val="18"/>
                <w:szCs w:val="18"/>
              </w:rPr>
            </w:pPr>
            <w:ins w:id="12419" w:author=" " w:date="2019-05-27T04:43:00Z">
              <w:r w:rsidRPr="00340831">
                <w:rPr>
                  <w:rFonts w:ascii="Arial" w:hAnsi="Arial" w:cs="Arial"/>
                  <w:sz w:val="18"/>
                  <w:szCs w:val="18"/>
                </w:rPr>
                <w:t>None</w:t>
              </w:r>
            </w:ins>
          </w:p>
        </w:tc>
      </w:tr>
      <w:tr w:rsidR="007B2B12" w:rsidRPr="00340831" w:rsidTr="004C693F">
        <w:trPr>
          <w:gridAfter w:val="1"/>
          <w:wAfter w:w="12" w:type="pct"/>
          <w:cantSplit/>
          <w:ins w:id="1242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421" w:author=" " w:date="2019-05-27T04:43:00Z"/>
                <w:rFonts w:ascii="Arial" w:hAnsi="Arial" w:cs="Arial"/>
                <w:color w:val="000000"/>
                <w:sz w:val="18"/>
                <w:szCs w:val="18"/>
                <w:lang w:val="en-US"/>
              </w:rPr>
            </w:pPr>
            <w:ins w:id="12422" w:author=" " w:date="2019-05-27T04:43:00Z">
              <w:r w:rsidRPr="00340831">
                <w:rPr>
                  <w:rFonts w:ascii="Arial" w:hAnsi="Arial" w:cs="Arial"/>
                  <w:color w:val="000000"/>
                  <w:sz w:val="18"/>
                  <w:szCs w:val="18"/>
                  <w:lang w:val="en-US"/>
                </w:rPr>
                <w:t>DC_2A_n261(A-I)_UL_2A_n261I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423" w:author=" " w:date="2019-05-27T04:43:00Z"/>
                <w:rFonts w:ascii="Arial" w:hAnsi="Arial" w:cs="Arial"/>
                <w:color w:val="000000"/>
                <w:sz w:val="18"/>
                <w:szCs w:val="18"/>
                <w:lang w:val="en-US"/>
              </w:rPr>
            </w:pPr>
            <w:ins w:id="1242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25" w:author=" " w:date="2019-05-27T04:43:00Z"/>
                <w:rStyle w:val="af2"/>
                <w:rFonts w:cs="Arial"/>
                <w:szCs w:val="18"/>
              </w:rPr>
            </w:pPr>
            <w:ins w:id="1242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427" w:author=" " w:date="2019-05-27T04:43:00Z"/>
                <w:rFonts w:ascii="Arial" w:hAnsi="Arial" w:cs="Arial"/>
                <w:sz w:val="18"/>
                <w:szCs w:val="18"/>
              </w:rPr>
            </w:pPr>
            <w:ins w:id="12428" w:author=" " w:date="2019-05-27T04:43:00Z">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29" w:author=" " w:date="2019-05-27T04:43:00Z"/>
                <w:rFonts w:ascii="Arial" w:hAnsi="Arial" w:cs="Arial"/>
                <w:sz w:val="18"/>
                <w:szCs w:val="18"/>
              </w:rPr>
            </w:pPr>
            <w:ins w:id="1243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31" w:author=" " w:date="2019-05-27T04:43:00Z"/>
                <w:rFonts w:ascii="Arial" w:hAnsi="Arial" w:cs="Arial"/>
                <w:sz w:val="18"/>
                <w:szCs w:val="18"/>
              </w:rPr>
            </w:pPr>
            <w:ins w:id="12432"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33" w:author=" " w:date="2019-05-27T04:43:00Z"/>
                <w:rFonts w:ascii="Arial" w:hAnsi="Arial" w:cs="Arial"/>
                <w:sz w:val="18"/>
                <w:szCs w:val="18"/>
              </w:rPr>
            </w:pPr>
            <w:ins w:id="12434" w:author=" " w:date="2019-05-27T04:43:00Z">
              <w:r w:rsidRPr="00340831">
                <w:rPr>
                  <w:rFonts w:ascii="Arial" w:hAnsi="Arial" w:cs="Arial"/>
                  <w:sz w:val="18"/>
                  <w:szCs w:val="18"/>
                </w:rPr>
                <w:t>None</w:t>
              </w:r>
            </w:ins>
          </w:p>
        </w:tc>
      </w:tr>
      <w:tr w:rsidR="007B2B12" w:rsidRPr="00340831" w:rsidTr="004C693F">
        <w:trPr>
          <w:gridAfter w:val="1"/>
          <w:wAfter w:w="12" w:type="pct"/>
          <w:cantSplit/>
          <w:ins w:id="1243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436" w:author=" " w:date="2019-05-27T04:43:00Z"/>
                <w:rFonts w:ascii="Arial" w:hAnsi="Arial" w:cs="Arial"/>
                <w:color w:val="000000"/>
                <w:sz w:val="18"/>
                <w:szCs w:val="18"/>
                <w:lang w:val="en-US"/>
              </w:rPr>
            </w:pPr>
            <w:ins w:id="12437" w:author=" " w:date="2019-05-27T04:43:00Z">
              <w:r w:rsidRPr="00340831">
                <w:rPr>
                  <w:rFonts w:ascii="Arial" w:hAnsi="Arial" w:cs="Arial"/>
                  <w:color w:val="000000"/>
                  <w:sz w:val="18"/>
                  <w:szCs w:val="18"/>
                  <w:lang w:val="en-US"/>
                </w:rPr>
                <w:t>DC_2A_n261(G-I)_UL_2A_n261I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438" w:author=" " w:date="2019-05-27T04:43:00Z"/>
                <w:rFonts w:ascii="Arial" w:hAnsi="Arial" w:cs="Arial"/>
                <w:color w:val="000000"/>
                <w:sz w:val="18"/>
                <w:szCs w:val="18"/>
                <w:lang w:val="en-US"/>
              </w:rPr>
            </w:pPr>
            <w:ins w:id="1243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40" w:author=" " w:date="2019-05-27T04:43:00Z"/>
                <w:rStyle w:val="af2"/>
                <w:rFonts w:cs="Arial"/>
                <w:szCs w:val="18"/>
              </w:rPr>
            </w:pPr>
            <w:ins w:id="1244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442" w:author=" " w:date="2019-05-27T04:43:00Z"/>
                <w:rFonts w:ascii="Arial" w:hAnsi="Arial" w:cs="Arial"/>
                <w:sz w:val="18"/>
                <w:szCs w:val="18"/>
              </w:rPr>
            </w:pPr>
            <w:ins w:id="12443" w:author=" " w:date="2019-05-27T04:43:00Z">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44" w:author=" " w:date="2019-05-27T04:43:00Z"/>
                <w:rFonts w:ascii="Arial" w:hAnsi="Arial" w:cs="Arial"/>
                <w:sz w:val="18"/>
                <w:szCs w:val="18"/>
              </w:rPr>
            </w:pPr>
            <w:ins w:id="1244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46" w:author=" " w:date="2019-05-27T04:43:00Z"/>
                <w:rFonts w:ascii="Arial" w:hAnsi="Arial" w:cs="Arial"/>
                <w:sz w:val="18"/>
                <w:szCs w:val="18"/>
              </w:rPr>
            </w:pPr>
            <w:ins w:id="12447"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48" w:author=" " w:date="2019-05-27T04:43:00Z"/>
                <w:rFonts w:ascii="Arial" w:hAnsi="Arial" w:cs="Arial"/>
                <w:sz w:val="18"/>
                <w:szCs w:val="18"/>
              </w:rPr>
            </w:pPr>
            <w:ins w:id="12449" w:author=" " w:date="2019-05-27T04:43:00Z">
              <w:r w:rsidRPr="00340831">
                <w:rPr>
                  <w:rFonts w:ascii="Arial" w:hAnsi="Arial" w:cs="Arial"/>
                  <w:sz w:val="18"/>
                  <w:szCs w:val="18"/>
                </w:rPr>
                <w:t>None</w:t>
              </w:r>
            </w:ins>
          </w:p>
        </w:tc>
      </w:tr>
      <w:tr w:rsidR="007B2B12" w:rsidRPr="00340831" w:rsidTr="004C693F">
        <w:trPr>
          <w:gridAfter w:val="1"/>
          <w:wAfter w:w="12" w:type="pct"/>
          <w:cantSplit/>
          <w:ins w:id="1245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451" w:author=" " w:date="2019-05-27T04:43:00Z"/>
                <w:rFonts w:ascii="Arial" w:hAnsi="Arial" w:cs="Arial"/>
                <w:color w:val="000000"/>
                <w:sz w:val="18"/>
                <w:szCs w:val="18"/>
                <w:lang w:val="en-US"/>
              </w:rPr>
            </w:pPr>
            <w:ins w:id="12452" w:author=" " w:date="2019-05-27T04:43:00Z">
              <w:r w:rsidRPr="00340831">
                <w:rPr>
                  <w:rFonts w:ascii="Arial" w:hAnsi="Arial" w:cs="Arial"/>
                  <w:color w:val="000000"/>
                  <w:sz w:val="18"/>
                  <w:szCs w:val="18"/>
                  <w:lang w:val="en-US"/>
                </w:rPr>
                <w:t>DC_2A_n261(A-I)_UL_2A_n261H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453" w:author=" " w:date="2019-05-27T04:43:00Z"/>
                <w:rFonts w:ascii="Arial" w:hAnsi="Arial" w:cs="Arial"/>
                <w:color w:val="000000"/>
                <w:sz w:val="18"/>
                <w:szCs w:val="18"/>
                <w:lang w:val="en-US"/>
              </w:rPr>
            </w:pPr>
            <w:ins w:id="1245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55" w:author=" " w:date="2019-05-27T04:43:00Z"/>
                <w:rStyle w:val="af2"/>
                <w:rFonts w:cs="Arial"/>
                <w:szCs w:val="18"/>
              </w:rPr>
            </w:pPr>
            <w:ins w:id="1245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457" w:author=" " w:date="2019-05-27T04:43:00Z"/>
                <w:rFonts w:ascii="Arial" w:hAnsi="Arial" w:cs="Arial"/>
                <w:sz w:val="18"/>
                <w:szCs w:val="18"/>
              </w:rPr>
            </w:pPr>
            <w:ins w:id="12458" w:author=" " w:date="2019-05-27T04:43:00Z">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59" w:author=" " w:date="2019-05-27T04:43:00Z"/>
                <w:rFonts w:ascii="Arial" w:hAnsi="Arial" w:cs="Arial"/>
                <w:sz w:val="18"/>
                <w:szCs w:val="18"/>
              </w:rPr>
            </w:pPr>
            <w:ins w:id="1246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61" w:author=" " w:date="2019-05-27T04:43:00Z"/>
                <w:rFonts w:ascii="Arial" w:hAnsi="Arial" w:cs="Arial"/>
                <w:sz w:val="18"/>
                <w:szCs w:val="18"/>
              </w:rPr>
            </w:pPr>
            <w:ins w:id="12462"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63" w:author=" " w:date="2019-05-27T04:43:00Z"/>
                <w:rFonts w:ascii="Arial" w:hAnsi="Arial" w:cs="Arial"/>
                <w:sz w:val="18"/>
                <w:szCs w:val="18"/>
              </w:rPr>
            </w:pPr>
            <w:ins w:id="12464" w:author=" " w:date="2019-05-27T04:43:00Z">
              <w:r w:rsidRPr="00340831">
                <w:rPr>
                  <w:rFonts w:ascii="Arial" w:hAnsi="Arial" w:cs="Arial"/>
                  <w:sz w:val="18"/>
                  <w:szCs w:val="18"/>
                </w:rPr>
                <w:t>None</w:t>
              </w:r>
            </w:ins>
          </w:p>
        </w:tc>
      </w:tr>
      <w:tr w:rsidR="007B2B12" w:rsidRPr="00340831" w:rsidTr="004C693F">
        <w:trPr>
          <w:gridAfter w:val="1"/>
          <w:wAfter w:w="12" w:type="pct"/>
          <w:cantSplit/>
          <w:ins w:id="1246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466" w:author=" " w:date="2019-05-27T04:43:00Z"/>
                <w:rFonts w:ascii="Arial" w:hAnsi="Arial" w:cs="Arial"/>
                <w:color w:val="000000"/>
                <w:sz w:val="18"/>
                <w:szCs w:val="18"/>
                <w:lang w:val="en-US"/>
              </w:rPr>
            </w:pPr>
            <w:ins w:id="12467" w:author=" " w:date="2019-05-27T04:43:00Z">
              <w:r w:rsidRPr="00340831">
                <w:rPr>
                  <w:rFonts w:ascii="Arial" w:hAnsi="Arial" w:cs="Arial"/>
                  <w:color w:val="000000"/>
                  <w:sz w:val="18"/>
                  <w:szCs w:val="18"/>
                  <w:lang w:val="en-US"/>
                </w:rPr>
                <w:t>DC_2A_n261(G-I)_UL_2A_n261H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468" w:author=" " w:date="2019-05-27T04:43:00Z"/>
                <w:rFonts w:ascii="Arial" w:hAnsi="Arial" w:cs="Arial"/>
                <w:color w:val="000000"/>
                <w:sz w:val="18"/>
                <w:szCs w:val="18"/>
                <w:lang w:val="en-US"/>
              </w:rPr>
            </w:pPr>
            <w:ins w:id="1246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70" w:author=" " w:date="2019-05-27T04:43:00Z"/>
                <w:rStyle w:val="af2"/>
                <w:rFonts w:cs="Arial"/>
                <w:szCs w:val="18"/>
              </w:rPr>
            </w:pPr>
            <w:ins w:id="1247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472" w:author=" " w:date="2019-05-27T04:43:00Z"/>
                <w:rFonts w:ascii="Arial" w:hAnsi="Arial" w:cs="Arial"/>
                <w:sz w:val="18"/>
                <w:szCs w:val="18"/>
              </w:rPr>
            </w:pPr>
            <w:ins w:id="12473" w:author=" " w:date="2019-05-27T04:43:00Z">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74" w:author=" " w:date="2019-05-27T04:43:00Z"/>
                <w:rFonts w:ascii="Arial" w:hAnsi="Arial" w:cs="Arial"/>
                <w:sz w:val="18"/>
                <w:szCs w:val="18"/>
              </w:rPr>
            </w:pPr>
            <w:ins w:id="1247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76" w:author=" " w:date="2019-05-27T04:43:00Z"/>
                <w:rFonts w:ascii="Arial" w:hAnsi="Arial" w:cs="Arial"/>
                <w:sz w:val="18"/>
                <w:szCs w:val="18"/>
              </w:rPr>
            </w:pPr>
            <w:ins w:id="12477"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78" w:author=" " w:date="2019-05-27T04:43:00Z"/>
                <w:rFonts w:ascii="Arial" w:hAnsi="Arial" w:cs="Arial"/>
                <w:sz w:val="18"/>
                <w:szCs w:val="18"/>
              </w:rPr>
            </w:pPr>
            <w:ins w:id="12479" w:author=" " w:date="2019-05-27T04:43:00Z">
              <w:r w:rsidRPr="00340831">
                <w:rPr>
                  <w:rFonts w:ascii="Arial" w:hAnsi="Arial" w:cs="Arial"/>
                  <w:sz w:val="18"/>
                  <w:szCs w:val="18"/>
                </w:rPr>
                <w:t>None</w:t>
              </w:r>
            </w:ins>
          </w:p>
        </w:tc>
      </w:tr>
      <w:tr w:rsidR="007B2B12" w:rsidRPr="00340831" w:rsidTr="004C693F">
        <w:trPr>
          <w:gridAfter w:val="1"/>
          <w:wAfter w:w="12" w:type="pct"/>
          <w:cantSplit/>
          <w:ins w:id="1248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481" w:author=" " w:date="2019-05-27T04:43:00Z"/>
                <w:rFonts w:ascii="Arial" w:hAnsi="Arial" w:cs="Arial"/>
                <w:color w:val="000000"/>
                <w:sz w:val="18"/>
                <w:szCs w:val="18"/>
                <w:lang w:val="en-US"/>
              </w:rPr>
            </w:pPr>
            <w:ins w:id="12482" w:author=" " w:date="2019-05-27T04:43:00Z">
              <w:r w:rsidRPr="00340831">
                <w:rPr>
                  <w:rFonts w:ascii="Arial" w:hAnsi="Arial" w:cs="Arial"/>
                  <w:color w:val="000000"/>
                  <w:sz w:val="18"/>
                  <w:szCs w:val="18"/>
                  <w:lang w:val="en-US"/>
                </w:rPr>
                <w:t>DC_2A_n261I_UL_2A_n261A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483" w:author=" " w:date="2019-05-27T04:43:00Z"/>
                <w:rFonts w:ascii="Arial" w:hAnsi="Arial" w:cs="Arial"/>
                <w:color w:val="000000"/>
                <w:sz w:val="18"/>
                <w:szCs w:val="18"/>
                <w:lang w:val="en-US"/>
              </w:rPr>
            </w:pPr>
            <w:ins w:id="1248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85" w:author=" " w:date="2019-05-27T04:43:00Z"/>
                <w:rStyle w:val="af2"/>
                <w:rFonts w:cs="Arial"/>
                <w:szCs w:val="18"/>
              </w:rPr>
            </w:pPr>
            <w:ins w:id="1248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487" w:author=" " w:date="2019-05-27T04:43:00Z"/>
                <w:rFonts w:ascii="Arial" w:hAnsi="Arial" w:cs="Arial"/>
                <w:sz w:val="18"/>
                <w:szCs w:val="18"/>
              </w:rPr>
            </w:pPr>
            <w:ins w:id="12488" w:author=" " w:date="2019-05-27T04:43:00Z">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89" w:author=" " w:date="2019-05-27T04:43:00Z"/>
                <w:rFonts w:ascii="Arial" w:hAnsi="Arial" w:cs="Arial"/>
                <w:sz w:val="18"/>
                <w:szCs w:val="18"/>
              </w:rPr>
            </w:pPr>
            <w:ins w:id="1249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91" w:author=" " w:date="2019-05-27T04:43:00Z"/>
                <w:rFonts w:ascii="Arial" w:hAnsi="Arial" w:cs="Arial"/>
                <w:sz w:val="18"/>
                <w:szCs w:val="18"/>
              </w:rPr>
            </w:pPr>
            <w:ins w:id="12492"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493" w:author=" " w:date="2019-05-27T04:43:00Z"/>
                <w:rFonts w:ascii="Arial" w:hAnsi="Arial" w:cs="Arial"/>
                <w:sz w:val="18"/>
                <w:szCs w:val="18"/>
              </w:rPr>
            </w:pPr>
            <w:ins w:id="12494" w:author=" " w:date="2019-05-27T04:43:00Z">
              <w:r w:rsidRPr="00340831">
                <w:rPr>
                  <w:rFonts w:ascii="Arial" w:hAnsi="Arial" w:cs="Arial"/>
                  <w:sz w:val="18"/>
                  <w:szCs w:val="18"/>
                </w:rPr>
                <w:t>None</w:t>
              </w:r>
            </w:ins>
          </w:p>
        </w:tc>
      </w:tr>
      <w:tr w:rsidR="007B2B12" w:rsidRPr="00340831" w:rsidTr="004C693F">
        <w:trPr>
          <w:gridAfter w:val="1"/>
          <w:wAfter w:w="12" w:type="pct"/>
          <w:cantSplit/>
          <w:ins w:id="1249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2496" w:author=" " w:date="2019-05-27T04:43:00Z"/>
                <w:rFonts w:ascii="Arial" w:hAnsi="Arial" w:cs="Arial"/>
                <w:color w:val="000000"/>
                <w:sz w:val="18"/>
                <w:szCs w:val="18"/>
                <w:lang w:val="en-US"/>
              </w:rPr>
            </w:pPr>
            <w:ins w:id="12497" w:author=" " w:date="2019-05-27T04:43:00Z">
              <w:r w:rsidRPr="00340831">
                <w:rPr>
                  <w:rFonts w:ascii="Arial" w:hAnsi="Arial" w:cs="Arial"/>
                  <w:color w:val="000000"/>
                  <w:sz w:val="18"/>
                  <w:szCs w:val="18"/>
                  <w:lang w:val="en-US"/>
                </w:rPr>
                <w:t>DC_2A_n261(A-I)_UL_2A_n261G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498" w:author=" " w:date="2019-05-27T04:43:00Z"/>
                <w:rFonts w:ascii="Arial" w:hAnsi="Arial" w:cs="Arial"/>
                <w:color w:val="000000"/>
                <w:sz w:val="18"/>
                <w:szCs w:val="18"/>
                <w:lang w:val="en-US"/>
              </w:rPr>
            </w:pPr>
            <w:ins w:id="1249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500" w:author=" " w:date="2019-05-27T04:43:00Z"/>
                <w:rStyle w:val="af2"/>
                <w:rFonts w:cs="Arial"/>
                <w:szCs w:val="18"/>
              </w:rPr>
            </w:pPr>
            <w:ins w:id="1250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502" w:author=" " w:date="2019-05-27T04:43:00Z"/>
                <w:rFonts w:ascii="Arial" w:hAnsi="Arial" w:cs="Arial"/>
                <w:sz w:val="18"/>
                <w:szCs w:val="18"/>
              </w:rPr>
            </w:pPr>
            <w:ins w:id="12503" w:author=" " w:date="2019-05-27T04:43:00Z">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504" w:author=" " w:date="2019-05-27T04:43:00Z"/>
                <w:rFonts w:ascii="Arial" w:hAnsi="Arial" w:cs="Arial"/>
                <w:sz w:val="18"/>
                <w:szCs w:val="18"/>
              </w:rPr>
            </w:pPr>
            <w:ins w:id="1250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506" w:author=" " w:date="2019-05-27T04:43:00Z"/>
                <w:rFonts w:ascii="Arial" w:hAnsi="Arial" w:cs="Arial"/>
                <w:sz w:val="18"/>
                <w:szCs w:val="18"/>
              </w:rPr>
            </w:pPr>
            <w:ins w:id="12507"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508" w:author=" " w:date="2019-05-27T04:43:00Z"/>
                <w:rFonts w:ascii="Arial" w:hAnsi="Arial" w:cs="Arial"/>
                <w:sz w:val="18"/>
                <w:szCs w:val="18"/>
              </w:rPr>
            </w:pPr>
            <w:ins w:id="12509" w:author=" " w:date="2019-05-27T04:43:00Z">
              <w:r w:rsidRPr="00340831">
                <w:rPr>
                  <w:rFonts w:ascii="Arial" w:hAnsi="Arial" w:cs="Arial"/>
                  <w:sz w:val="18"/>
                  <w:szCs w:val="18"/>
                </w:rPr>
                <w:t>None</w:t>
              </w:r>
            </w:ins>
          </w:p>
        </w:tc>
      </w:tr>
      <w:tr w:rsidR="007B2B12" w:rsidRPr="00340831" w:rsidTr="004C693F">
        <w:trPr>
          <w:gridAfter w:val="1"/>
          <w:wAfter w:w="12" w:type="pct"/>
          <w:cantSplit/>
          <w:ins w:id="1251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pStyle w:val="TAL"/>
              <w:jc w:val="center"/>
              <w:rPr>
                <w:ins w:id="12511" w:author=" " w:date="2019-05-27T04:43:00Z"/>
                <w:color w:val="00B0F0"/>
                <w:sz w:val="16"/>
              </w:rPr>
            </w:pPr>
            <w:ins w:id="12512" w:author=" " w:date="2019-05-27T04:43:00Z">
              <w:r w:rsidRPr="00340831">
                <w:rPr>
                  <w:color w:val="000000"/>
                  <w:lang w:val="en-US"/>
                </w:rPr>
                <w:t>DC_4A_n260(</w:t>
              </w:r>
              <w:r w:rsidRPr="00340831">
                <w:rPr>
                  <w:rFonts w:cs="Arial"/>
                  <w:color w:val="000000"/>
                  <w:szCs w:val="18"/>
                  <w:lang w:val="en-US"/>
                </w:rPr>
                <w:t>2A)_UL_4A_n260A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513" w:author=" " w:date="2019-05-27T04:43:00Z"/>
                <w:rFonts w:ascii="Arial" w:hAnsi="Arial"/>
                <w:color w:val="00B0F0"/>
                <w:sz w:val="16"/>
              </w:rPr>
            </w:pPr>
            <w:ins w:id="12514" w:author=" " w:date="2019-05-27T04:43:00Z">
              <w:r w:rsidRPr="00340831">
                <w:rPr>
                  <w:rFonts w:ascii="Arial" w:hAnsi="Arial"/>
                  <w:color w:val="000000"/>
                  <w:sz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15" w:author=" " w:date="2019-05-27T04:43:00Z"/>
                <w:color w:val="00B0F0"/>
                <w:sz w:val="16"/>
              </w:rPr>
            </w:pPr>
            <w:ins w:id="12516"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517" w:author=" " w:date="2019-05-27T04:43:00Z"/>
                <w:rFonts w:cs="Arial"/>
                <w:szCs w:val="18"/>
              </w:rPr>
            </w:pPr>
            <w:ins w:id="12518"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19" w:author=" " w:date="2019-05-27T04:43:00Z"/>
                <w:rFonts w:cs="Arial"/>
                <w:szCs w:val="18"/>
              </w:rPr>
            </w:pPr>
            <w:ins w:id="1252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21" w:author=" " w:date="2019-05-27T04:43:00Z"/>
                <w:rFonts w:cs="Arial"/>
                <w:szCs w:val="18"/>
              </w:rPr>
            </w:pPr>
            <w:ins w:id="1252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23" w:author=" " w:date="2019-05-27T04:43:00Z"/>
                <w:rFonts w:cs="Arial"/>
                <w:szCs w:val="18"/>
              </w:rPr>
            </w:pPr>
            <w:ins w:id="12524" w:author=" " w:date="2019-05-27T04:43:00Z">
              <w:r w:rsidRPr="00340831">
                <w:rPr>
                  <w:rFonts w:cs="Arial"/>
                  <w:szCs w:val="18"/>
                  <w:lang w:val="en-US" w:eastAsia="ja-JP"/>
                </w:rPr>
                <w:t>None</w:t>
              </w:r>
            </w:ins>
          </w:p>
        </w:tc>
      </w:tr>
      <w:tr w:rsidR="007B2B12" w:rsidRPr="00340831" w:rsidTr="004C693F">
        <w:trPr>
          <w:gridAfter w:val="1"/>
          <w:wAfter w:w="12" w:type="pct"/>
          <w:cantSplit/>
          <w:ins w:id="1252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pStyle w:val="TAL"/>
              <w:jc w:val="center"/>
              <w:rPr>
                <w:ins w:id="12526" w:author=" " w:date="2019-05-27T04:43:00Z"/>
                <w:color w:val="00B0F0"/>
                <w:sz w:val="16"/>
              </w:rPr>
            </w:pPr>
            <w:ins w:id="12527" w:author=" " w:date="2019-05-27T04:43:00Z">
              <w:r w:rsidRPr="00340831">
                <w:rPr>
                  <w:color w:val="000000"/>
                  <w:lang w:val="en-US"/>
                </w:rPr>
                <w:t>DC_4A_n260(</w:t>
              </w:r>
              <w:r w:rsidRPr="00340831">
                <w:rPr>
                  <w:rFonts w:cs="Arial"/>
                  <w:color w:val="000000"/>
                  <w:szCs w:val="18"/>
                  <w:lang w:val="en-US"/>
                </w:rPr>
                <w:t>3A)_UL_4A_n260A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528" w:author=" " w:date="2019-05-27T04:43:00Z"/>
                <w:rFonts w:ascii="Arial" w:hAnsi="Arial"/>
                <w:color w:val="00B0F0"/>
                <w:sz w:val="16"/>
              </w:rPr>
            </w:pPr>
            <w:ins w:id="12529" w:author=" " w:date="2019-05-27T04:43:00Z">
              <w:r w:rsidRPr="00340831">
                <w:rPr>
                  <w:rFonts w:ascii="Arial" w:hAnsi="Arial"/>
                  <w:color w:val="000000"/>
                  <w:sz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30" w:author=" " w:date="2019-05-27T04:43:00Z"/>
                <w:color w:val="00B0F0"/>
                <w:sz w:val="16"/>
              </w:rPr>
            </w:pPr>
            <w:ins w:id="1253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532" w:author=" " w:date="2019-05-27T04:43:00Z"/>
                <w:rFonts w:cs="Arial"/>
                <w:szCs w:val="18"/>
              </w:rPr>
            </w:pPr>
            <w:ins w:id="12533"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34" w:author=" " w:date="2019-05-27T04:43:00Z"/>
                <w:rFonts w:cs="Arial"/>
                <w:szCs w:val="18"/>
              </w:rPr>
            </w:pPr>
            <w:ins w:id="1253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36" w:author=" " w:date="2019-05-27T04:43:00Z"/>
                <w:rFonts w:cs="Arial"/>
                <w:szCs w:val="18"/>
              </w:rPr>
            </w:pPr>
            <w:ins w:id="1253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38" w:author=" " w:date="2019-05-27T04:43:00Z"/>
                <w:rFonts w:cs="Arial"/>
                <w:szCs w:val="18"/>
              </w:rPr>
            </w:pPr>
            <w:ins w:id="12539" w:author=" " w:date="2019-05-27T04:43:00Z">
              <w:r w:rsidRPr="00340831">
                <w:rPr>
                  <w:rFonts w:cs="Arial"/>
                  <w:szCs w:val="18"/>
                  <w:lang w:val="en-US" w:eastAsia="ja-JP"/>
                </w:rPr>
                <w:t>None</w:t>
              </w:r>
            </w:ins>
          </w:p>
        </w:tc>
      </w:tr>
      <w:tr w:rsidR="007B2B12" w:rsidRPr="00340831" w:rsidTr="004C693F">
        <w:trPr>
          <w:gridAfter w:val="1"/>
          <w:wAfter w:w="12" w:type="pct"/>
          <w:cantSplit/>
          <w:ins w:id="1254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pStyle w:val="TAL"/>
              <w:jc w:val="center"/>
              <w:rPr>
                <w:ins w:id="12541" w:author=" " w:date="2019-05-27T04:43:00Z"/>
                <w:color w:val="00B0F0"/>
                <w:sz w:val="16"/>
              </w:rPr>
            </w:pPr>
            <w:ins w:id="12542" w:author=" " w:date="2019-05-27T04:43:00Z">
              <w:r w:rsidRPr="00340831">
                <w:rPr>
                  <w:color w:val="000000"/>
                  <w:lang w:val="en-US"/>
                </w:rPr>
                <w:t>DC_4A_n260(</w:t>
              </w:r>
              <w:r w:rsidRPr="00340831">
                <w:rPr>
                  <w:rFonts w:cs="Arial"/>
                  <w:bCs/>
                  <w:color w:val="000000"/>
                  <w:szCs w:val="18"/>
                  <w:lang w:val="en-US"/>
                </w:rPr>
                <w:t>4A)_UL_4A_n</w:t>
              </w:r>
              <w:r w:rsidRPr="00340831">
                <w:rPr>
                  <w:rFonts w:cs="Arial"/>
                  <w:color w:val="000000"/>
                  <w:szCs w:val="18"/>
                  <w:lang w:val="en-US"/>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543" w:author=" " w:date="2019-05-27T04:43:00Z"/>
                <w:rFonts w:ascii="Arial" w:hAnsi="Arial"/>
                <w:color w:val="00B0F0"/>
                <w:sz w:val="16"/>
              </w:rPr>
            </w:pPr>
            <w:ins w:id="12544" w:author=" " w:date="2019-05-27T04:43:00Z">
              <w:r w:rsidRPr="00340831">
                <w:rPr>
                  <w:rFonts w:ascii="Arial" w:hAnsi="Arial"/>
                  <w:color w:val="000000"/>
                  <w:sz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45" w:author=" " w:date="2019-05-27T04:43:00Z"/>
                <w:color w:val="00B0F0"/>
                <w:sz w:val="16"/>
              </w:rPr>
            </w:pPr>
            <w:ins w:id="12546"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547" w:author=" " w:date="2019-05-27T04:43:00Z"/>
                <w:rFonts w:cs="Arial"/>
                <w:szCs w:val="18"/>
              </w:rPr>
            </w:pPr>
            <w:ins w:id="12548"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49" w:author=" " w:date="2019-05-27T04:43:00Z"/>
                <w:rFonts w:cs="Arial"/>
                <w:szCs w:val="18"/>
              </w:rPr>
            </w:pPr>
            <w:ins w:id="1255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51" w:author=" " w:date="2019-05-27T04:43:00Z"/>
                <w:rFonts w:cs="Arial"/>
                <w:szCs w:val="18"/>
              </w:rPr>
            </w:pPr>
            <w:ins w:id="1255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53" w:author=" " w:date="2019-05-27T04:43:00Z"/>
                <w:rFonts w:cs="Arial"/>
                <w:szCs w:val="18"/>
              </w:rPr>
            </w:pPr>
            <w:ins w:id="12554" w:author=" " w:date="2019-05-27T04:43:00Z">
              <w:r w:rsidRPr="00340831">
                <w:rPr>
                  <w:rFonts w:cs="Arial"/>
                  <w:szCs w:val="18"/>
                  <w:lang w:val="en-US" w:eastAsia="ja-JP"/>
                </w:rPr>
                <w:t>None</w:t>
              </w:r>
            </w:ins>
          </w:p>
        </w:tc>
      </w:tr>
      <w:tr w:rsidR="007B2B12" w:rsidRPr="00340831" w:rsidTr="004C693F">
        <w:trPr>
          <w:gridAfter w:val="1"/>
          <w:wAfter w:w="12" w:type="pct"/>
          <w:cantSplit/>
          <w:ins w:id="1255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556" w:author=" " w:date="2019-05-27T04:43:00Z"/>
                <w:rFonts w:ascii="Arial" w:eastAsia="SimSun" w:hAnsi="Arial" w:cs="Arial"/>
                <w:sz w:val="18"/>
                <w:szCs w:val="18"/>
                <w:lang w:eastAsia="zh-CN"/>
              </w:rPr>
            </w:pPr>
            <w:ins w:id="12557"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_n260(5A)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558" w:author=" " w:date="2019-05-27T04:43:00Z"/>
                <w:rFonts w:ascii="Arial" w:hAnsi="Arial" w:cs="Arial"/>
                <w:sz w:val="18"/>
                <w:szCs w:val="18"/>
              </w:rPr>
            </w:pPr>
            <w:ins w:id="1255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560" w:author=" " w:date="2019-05-27T04:43:00Z"/>
                <w:rFonts w:ascii="Arial" w:hAnsi="Arial" w:cs="Arial"/>
                <w:sz w:val="18"/>
                <w:szCs w:val="18"/>
              </w:rPr>
            </w:pPr>
            <w:ins w:id="1256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562" w:author=" " w:date="2019-05-27T04:43:00Z"/>
                <w:rFonts w:cs="Arial"/>
                <w:szCs w:val="18"/>
              </w:rPr>
            </w:pPr>
            <w:ins w:id="12563"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64" w:author=" " w:date="2019-05-27T04:43:00Z"/>
                <w:rFonts w:cs="Arial"/>
                <w:szCs w:val="18"/>
              </w:rPr>
            </w:pPr>
            <w:ins w:id="1256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66" w:author=" " w:date="2019-05-27T04:43:00Z"/>
                <w:rFonts w:cs="Arial"/>
                <w:szCs w:val="18"/>
              </w:rPr>
            </w:pPr>
            <w:ins w:id="1256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68" w:author=" " w:date="2019-05-27T04:43:00Z"/>
                <w:rFonts w:cs="Arial"/>
                <w:szCs w:val="18"/>
              </w:rPr>
            </w:pPr>
            <w:ins w:id="12569" w:author=" " w:date="2019-05-27T04:43:00Z">
              <w:r w:rsidRPr="00340831">
                <w:rPr>
                  <w:rFonts w:cs="Arial"/>
                  <w:szCs w:val="18"/>
                  <w:lang w:val="en-US" w:eastAsia="ja-JP"/>
                </w:rPr>
                <w:t>None</w:t>
              </w:r>
            </w:ins>
          </w:p>
        </w:tc>
      </w:tr>
      <w:tr w:rsidR="007B2B12" w:rsidRPr="00340831" w:rsidTr="004C693F">
        <w:trPr>
          <w:gridAfter w:val="1"/>
          <w:wAfter w:w="12" w:type="pct"/>
          <w:cantSplit/>
          <w:ins w:id="1257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571" w:author=" " w:date="2019-05-27T04:43:00Z"/>
                <w:rFonts w:ascii="Arial" w:eastAsia="SimSun" w:hAnsi="Arial" w:cs="Arial"/>
                <w:sz w:val="18"/>
                <w:szCs w:val="18"/>
                <w:lang w:eastAsia="zh-CN"/>
              </w:rPr>
            </w:pPr>
            <w:ins w:id="12572"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_n260(6A)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573" w:author=" " w:date="2019-05-27T04:43:00Z"/>
                <w:rFonts w:ascii="Arial" w:hAnsi="Arial" w:cs="Arial"/>
                <w:sz w:val="18"/>
                <w:szCs w:val="18"/>
              </w:rPr>
            </w:pPr>
            <w:ins w:id="1257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575" w:author=" " w:date="2019-05-27T04:43:00Z"/>
                <w:rFonts w:ascii="Arial" w:hAnsi="Arial" w:cs="Arial"/>
                <w:sz w:val="18"/>
                <w:szCs w:val="18"/>
              </w:rPr>
            </w:pPr>
            <w:ins w:id="1257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577" w:author=" " w:date="2019-05-27T04:43:00Z"/>
                <w:rFonts w:cs="Arial"/>
                <w:szCs w:val="18"/>
              </w:rPr>
            </w:pPr>
            <w:ins w:id="12578"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79" w:author=" " w:date="2019-05-27T04:43:00Z"/>
                <w:rFonts w:cs="Arial"/>
                <w:szCs w:val="18"/>
              </w:rPr>
            </w:pPr>
            <w:ins w:id="1258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81" w:author=" " w:date="2019-05-27T04:43:00Z"/>
                <w:rFonts w:cs="Arial"/>
                <w:szCs w:val="18"/>
              </w:rPr>
            </w:pPr>
            <w:ins w:id="1258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83" w:author=" " w:date="2019-05-27T04:43:00Z"/>
                <w:rFonts w:cs="Arial"/>
                <w:szCs w:val="18"/>
              </w:rPr>
            </w:pPr>
            <w:ins w:id="12584" w:author=" " w:date="2019-05-27T04:43:00Z">
              <w:r w:rsidRPr="00340831">
                <w:rPr>
                  <w:rFonts w:cs="Arial"/>
                  <w:szCs w:val="18"/>
                  <w:lang w:val="en-US" w:eastAsia="ja-JP"/>
                </w:rPr>
                <w:t>None</w:t>
              </w:r>
            </w:ins>
          </w:p>
        </w:tc>
      </w:tr>
      <w:tr w:rsidR="007B2B12" w:rsidRPr="00340831" w:rsidTr="004C693F">
        <w:trPr>
          <w:gridAfter w:val="1"/>
          <w:wAfter w:w="12" w:type="pct"/>
          <w:cantSplit/>
          <w:ins w:id="1258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586" w:author=" " w:date="2019-05-27T04:43:00Z"/>
                <w:rFonts w:ascii="Arial" w:hAnsi="Arial"/>
                <w:sz w:val="18"/>
              </w:rPr>
            </w:pPr>
            <w:ins w:id="12587"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_n260(7A)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588" w:author=" " w:date="2019-05-27T04:43:00Z"/>
                <w:rFonts w:ascii="Arial" w:hAnsi="Arial" w:cs="Arial"/>
                <w:sz w:val="18"/>
                <w:szCs w:val="18"/>
              </w:rPr>
            </w:pPr>
            <w:ins w:id="1258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590" w:author=" " w:date="2019-05-27T04:43:00Z"/>
                <w:rFonts w:ascii="Arial" w:hAnsi="Arial" w:cs="Arial"/>
                <w:sz w:val="18"/>
                <w:szCs w:val="18"/>
              </w:rPr>
            </w:pPr>
            <w:ins w:id="1259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592" w:author=" " w:date="2019-05-27T04:43:00Z"/>
                <w:rFonts w:cs="Arial"/>
                <w:szCs w:val="18"/>
              </w:rPr>
            </w:pPr>
            <w:ins w:id="12593"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94" w:author=" " w:date="2019-05-27T04:43:00Z"/>
                <w:rFonts w:cs="Arial"/>
                <w:szCs w:val="18"/>
              </w:rPr>
            </w:pPr>
            <w:ins w:id="1259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96" w:author=" " w:date="2019-05-27T04:43:00Z"/>
                <w:rFonts w:cs="Arial"/>
                <w:szCs w:val="18"/>
              </w:rPr>
            </w:pPr>
            <w:ins w:id="1259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98" w:author=" " w:date="2019-05-27T04:43:00Z"/>
                <w:rFonts w:cs="Arial"/>
                <w:szCs w:val="18"/>
              </w:rPr>
            </w:pPr>
            <w:ins w:id="12599" w:author=" " w:date="2019-05-27T04:43:00Z">
              <w:r w:rsidRPr="00340831">
                <w:rPr>
                  <w:rFonts w:cs="Arial"/>
                  <w:szCs w:val="18"/>
                  <w:lang w:val="en-US" w:eastAsia="ja-JP"/>
                </w:rPr>
                <w:t>None</w:t>
              </w:r>
            </w:ins>
          </w:p>
        </w:tc>
      </w:tr>
      <w:tr w:rsidR="007B2B12" w:rsidRPr="00340831" w:rsidTr="004C693F">
        <w:trPr>
          <w:gridAfter w:val="1"/>
          <w:wAfter w:w="12" w:type="pct"/>
          <w:cantSplit/>
          <w:ins w:id="1260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601" w:author=" " w:date="2019-05-27T04:43:00Z"/>
                <w:rFonts w:ascii="Arial" w:eastAsia="SimSun" w:hAnsi="Arial" w:cs="Arial"/>
                <w:sz w:val="18"/>
                <w:szCs w:val="18"/>
                <w:lang w:eastAsia="zh-CN"/>
              </w:rPr>
            </w:pPr>
            <w:ins w:id="12602" w:author=" " w:date="2019-05-27T04:43:00Z">
              <w:r w:rsidRPr="00340831">
                <w:rPr>
                  <w:rFonts w:ascii="Arial" w:hAnsi="Arial" w:cs="Arial"/>
                  <w:sz w:val="18"/>
                  <w:szCs w:val="18"/>
                  <w:lang w:val="x-none" w:eastAsia="ja-JP"/>
                </w:rPr>
                <w:lastRenderedPageBreak/>
                <w:t>DC_4A</w:t>
              </w:r>
              <w:r w:rsidRPr="00340831">
                <w:rPr>
                  <w:rFonts w:ascii="Arial" w:hAnsi="Arial" w:cs="Arial"/>
                  <w:sz w:val="18"/>
                  <w:szCs w:val="18"/>
                  <w:lang w:val="sv-SE" w:eastAsia="ja-JP"/>
                </w:rPr>
                <w:t>_n260(8A)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03" w:author=" " w:date="2019-05-27T04:43:00Z"/>
                <w:rFonts w:ascii="Arial" w:hAnsi="Arial" w:cs="Arial"/>
                <w:sz w:val="18"/>
                <w:szCs w:val="18"/>
              </w:rPr>
            </w:pPr>
            <w:ins w:id="1260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05" w:author=" " w:date="2019-05-27T04:43:00Z"/>
                <w:rFonts w:ascii="Arial" w:hAnsi="Arial" w:cs="Arial"/>
                <w:sz w:val="18"/>
                <w:szCs w:val="18"/>
              </w:rPr>
            </w:pPr>
            <w:ins w:id="1260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607" w:author=" " w:date="2019-05-27T04:43:00Z"/>
                <w:rFonts w:cs="Arial"/>
                <w:szCs w:val="18"/>
              </w:rPr>
            </w:pPr>
            <w:ins w:id="12608"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09" w:author=" " w:date="2019-05-27T04:43:00Z"/>
                <w:rFonts w:cs="Arial"/>
                <w:szCs w:val="18"/>
              </w:rPr>
            </w:pPr>
            <w:ins w:id="1261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11" w:author=" " w:date="2019-05-27T04:43:00Z"/>
                <w:rFonts w:cs="Arial"/>
                <w:szCs w:val="18"/>
              </w:rPr>
            </w:pPr>
            <w:ins w:id="1261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13" w:author=" " w:date="2019-05-27T04:43:00Z"/>
                <w:rFonts w:cs="Arial"/>
                <w:szCs w:val="18"/>
              </w:rPr>
            </w:pPr>
            <w:ins w:id="12614" w:author=" " w:date="2019-05-27T04:43:00Z">
              <w:r w:rsidRPr="00340831">
                <w:rPr>
                  <w:rFonts w:cs="Arial"/>
                  <w:szCs w:val="18"/>
                  <w:lang w:val="en-US" w:eastAsia="ja-JP"/>
                </w:rPr>
                <w:t>None</w:t>
              </w:r>
            </w:ins>
          </w:p>
        </w:tc>
      </w:tr>
      <w:tr w:rsidR="007B2B12" w:rsidRPr="00340831" w:rsidTr="004C693F">
        <w:trPr>
          <w:gridAfter w:val="1"/>
          <w:wAfter w:w="12" w:type="pct"/>
          <w:cantSplit/>
          <w:ins w:id="1261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616" w:author=" " w:date="2019-05-27T04:43:00Z"/>
                <w:rFonts w:ascii="Arial" w:hAnsi="Arial"/>
                <w:sz w:val="18"/>
                <w:lang w:val="x-none"/>
              </w:rPr>
            </w:pPr>
            <w:ins w:id="12617" w:author=" " w:date="2019-05-27T04:43:00Z">
              <w:r w:rsidRPr="00340831">
                <w:rPr>
                  <w:rFonts w:ascii="Arial" w:hAnsi="Arial"/>
                  <w:color w:val="000000"/>
                  <w:sz w:val="18"/>
                  <w:lang w:val="en-US"/>
                </w:rPr>
                <w:t>DC_4A_</w:t>
              </w:r>
              <w:r w:rsidRPr="00340831">
                <w:rPr>
                  <w:rFonts w:ascii="Arial" w:hAnsi="Arial" w:cs="Arial"/>
                  <w:color w:val="000000"/>
                  <w:sz w:val="18"/>
                  <w:szCs w:val="18"/>
                  <w:lang w:val="en-US"/>
                </w:rPr>
                <w:t>n260G</w:t>
              </w:r>
              <w:r w:rsidRPr="00340831">
                <w:rPr>
                  <w:rFonts w:ascii="Arial" w:hAnsi="Arial" w:cs="Arial"/>
                  <w:bCs/>
                  <w:color w:val="000000"/>
                  <w:sz w:val="18"/>
                  <w:szCs w:val="18"/>
                  <w:lang w:val="en-US"/>
                </w:rPr>
                <w:t>_UL_4A_n</w:t>
              </w:r>
              <w:r w:rsidRPr="00340831">
                <w:rPr>
                  <w:rFonts w:ascii="Arial" w:hAnsi="Arial" w:cs="Arial"/>
                  <w:color w:val="000000"/>
                  <w:sz w:val="18"/>
                  <w:szCs w:val="18"/>
                  <w:lang w:val="en-US"/>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18" w:author=" " w:date="2019-05-27T04:43:00Z"/>
                <w:rFonts w:ascii="Arial" w:hAnsi="Arial" w:cs="Arial"/>
                <w:sz w:val="18"/>
                <w:szCs w:val="18"/>
              </w:rPr>
            </w:pPr>
            <w:ins w:id="12619" w:author=" " w:date="2019-05-27T04:43:00Z">
              <w:r w:rsidRPr="00340831">
                <w:rPr>
                  <w:rFonts w:ascii="Arial" w:hAnsi="Arial"/>
                  <w:color w:val="000000"/>
                  <w:sz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2620" w:author=" " w:date="2019-05-27T04:43:00Z"/>
                <w:rFonts w:ascii="Arial" w:hAnsi="Arial" w:cs="Arial"/>
                <w:sz w:val="18"/>
                <w:szCs w:val="18"/>
              </w:rPr>
            </w:pPr>
            <w:ins w:id="1262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622" w:author=" " w:date="2019-05-27T04:43:00Z"/>
                <w:rFonts w:cs="Arial"/>
                <w:szCs w:val="18"/>
              </w:rPr>
            </w:pPr>
            <w:ins w:id="12623"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24" w:author=" " w:date="2019-05-27T04:43:00Z"/>
                <w:rFonts w:cs="Arial"/>
                <w:szCs w:val="18"/>
              </w:rPr>
            </w:pPr>
            <w:ins w:id="1262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26" w:author=" " w:date="2019-05-27T04:43:00Z"/>
                <w:rFonts w:cs="Arial"/>
                <w:szCs w:val="18"/>
              </w:rPr>
            </w:pPr>
            <w:ins w:id="1262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28" w:author=" " w:date="2019-05-27T04:43:00Z"/>
                <w:rFonts w:cs="Arial"/>
                <w:szCs w:val="18"/>
              </w:rPr>
            </w:pPr>
            <w:ins w:id="12629" w:author=" " w:date="2019-05-27T04:43:00Z">
              <w:r w:rsidRPr="00340831">
                <w:rPr>
                  <w:rFonts w:cs="Arial"/>
                  <w:szCs w:val="18"/>
                  <w:lang w:val="en-US" w:eastAsia="ja-JP"/>
                </w:rPr>
                <w:t>None</w:t>
              </w:r>
            </w:ins>
          </w:p>
        </w:tc>
      </w:tr>
      <w:tr w:rsidR="007B2B12" w:rsidRPr="00340831" w:rsidTr="004C693F">
        <w:trPr>
          <w:gridAfter w:val="1"/>
          <w:wAfter w:w="12" w:type="pct"/>
          <w:cantSplit/>
          <w:ins w:id="1263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631" w:author=" " w:date="2019-05-27T04:43:00Z"/>
                <w:rFonts w:ascii="Arial" w:hAnsi="Arial"/>
                <w:sz w:val="18"/>
                <w:lang w:val="x-none"/>
              </w:rPr>
            </w:pPr>
            <w:ins w:id="12632" w:author=" " w:date="2019-05-27T04:43:00Z">
              <w:r w:rsidRPr="00340831">
                <w:rPr>
                  <w:rFonts w:ascii="Arial" w:hAnsi="Arial"/>
                  <w:color w:val="000000"/>
                  <w:sz w:val="18"/>
                  <w:lang w:val="en-US"/>
                </w:rPr>
                <w:t>DC_4A_</w:t>
              </w:r>
              <w:r w:rsidRPr="00340831">
                <w:rPr>
                  <w:rFonts w:ascii="Arial" w:hAnsi="Arial" w:cs="Arial"/>
                  <w:color w:val="000000"/>
                  <w:sz w:val="18"/>
                  <w:szCs w:val="18"/>
                  <w:lang w:val="en-US"/>
                </w:rPr>
                <w:t>n260G</w:t>
              </w:r>
              <w:r w:rsidRPr="00340831">
                <w:rPr>
                  <w:rFonts w:ascii="Arial" w:hAnsi="Arial" w:cs="Arial"/>
                  <w:bCs/>
                  <w:color w:val="000000"/>
                  <w:sz w:val="18"/>
                  <w:szCs w:val="18"/>
                  <w:lang w:val="en-US"/>
                </w:rPr>
                <w:t>_UL_4A_n</w:t>
              </w:r>
              <w:r w:rsidRPr="00340831">
                <w:rPr>
                  <w:rFonts w:ascii="Arial" w:hAnsi="Arial" w:cs="Arial"/>
                  <w:color w:val="000000"/>
                  <w:sz w:val="18"/>
                  <w:szCs w:val="18"/>
                  <w:lang w:val="en-US"/>
                </w:rPr>
                <w:t>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33" w:author=" " w:date="2019-05-27T04:43:00Z"/>
                <w:rFonts w:ascii="Arial" w:hAnsi="Arial" w:cs="Arial"/>
                <w:sz w:val="18"/>
                <w:szCs w:val="18"/>
              </w:rPr>
            </w:pPr>
            <w:ins w:id="12634" w:author=" " w:date="2019-05-27T04:43:00Z">
              <w:r w:rsidRPr="00340831">
                <w:rPr>
                  <w:rFonts w:ascii="Arial" w:hAnsi="Arial"/>
                  <w:color w:val="000000"/>
                  <w:sz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2635" w:author=" " w:date="2019-05-27T04:43:00Z"/>
                <w:rFonts w:ascii="Arial" w:hAnsi="Arial" w:cs="Arial"/>
                <w:sz w:val="18"/>
                <w:szCs w:val="18"/>
              </w:rPr>
            </w:pPr>
            <w:ins w:id="12636"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637" w:author=" " w:date="2019-05-27T04:43:00Z"/>
                <w:rFonts w:cs="Arial"/>
                <w:szCs w:val="18"/>
              </w:rPr>
            </w:pPr>
            <w:ins w:id="12638"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39" w:author=" " w:date="2019-05-27T04:43:00Z"/>
                <w:rFonts w:cs="Arial"/>
                <w:szCs w:val="18"/>
              </w:rPr>
            </w:pPr>
            <w:ins w:id="1264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41" w:author=" " w:date="2019-05-27T04:43:00Z"/>
                <w:rFonts w:cs="Arial"/>
                <w:szCs w:val="18"/>
              </w:rPr>
            </w:pPr>
            <w:ins w:id="1264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43" w:author=" " w:date="2019-05-27T04:43:00Z"/>
                <w:rFonts w:cs="Arial"/>
                <w:szCs w:val="18"/>
              </w:rPr>
            </w:pPr>
            <w:ins w:id="12644" w:author=" " w:date="2019-05-27T04:43:00Z">
              <w:r w:rsidRPr="00340831">
                <w:rPr>
                  <w:rFonts w:cs="Arial"/>
                  <w:szCs w:val="18"/>
                  <w:lang w:val="en-US" w:eastAsia="ja-JP"/>
                </w:rPr>
                <w:t>None</w:t>
              </w:r>
            </w:ins>
          </w:p>
        </w:tc>
      </w:tr>
      <w:tr w:rsidR="007B2B12" w:rsidRPr="00340831" w:rsidTr="004C693F">
        <w:trPr>
          <w:gridAfter w:val="1"/>
          <w:wAfter w:w="12" w:type="pct"/>
          <w:cantSplit/>
          <w:ins w:id="1264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646" w:author=" " w:date="2019-05-27T04:43:00Z"/>
                <w:rFonts w:ascii="Arial" w:hAnsi="Arial" w:cs="Arial"/>
                <w:sz w:val="18"/>
                <w:szCs w:val="18"/>
              </w:rPr>
            </w:pPr>
          </w:p>
          <w:p w:rsidR="00413606" w:rsidRPr="00340831" w:rsidRDefault="00413606" w:rsidP="009E6075">
            <w:pPr>
              <w:shd w:val="clear" w:color="auto" w:fill="FFFFFF"/>
              <w:spacing w:after="0"/>
              <w:ind w:left="62"/>
              <w:jc w:val="center"/>
              <w:rPr>
                <w:ins w:id="12647" w:author=" " w:date="2019-05-27T04:43:00Z"/>
                <w:rFonts w:ascii="Arial" w:hAnsi="Arial"/>
                <w:sz w:val="18"/>
              </w:rPr>
            </w:pPr>
            <w:ins w:id="1264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_n260(2D)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49" w:author=" " w:date="2019-05-27T04:43:00Z"/>
                <w:rFonts w:ascii="Arial" w:hAnsi="Arial" w:cs="Arial"/>
                <w:sz w:val="18"/>
                <w:szCs w:val="18"/>
              </w:rPr>
            </w:pPr>
            <w:ins w:id="1265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51" w:author=" " w:date="2019-05-27T04:43:00Z"/>
                <w:rFonts w:ascii="Arial" w:hAnsi="Arial" w:cs="Arial"/>
                <w:sz w:val="18"/>
                <w:szCs w:val="18"/>
              </w:rPr>
            </w:pPr>
            <w:ins w:id="1265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653" w:author=" " w:date="2019-05-27T04:43:00Z"/>
                <w:rFonts w:cs="Arial"/>
                <w:szCs w:val="18"/>
              </w:rPr>
            </w:pPr>
            <w:ins w:id="1265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55" w:author=" " w:date="2019-05-27T04:43:00Z"/>
                <w:rFonts w:cs="Arial"/>
                <w:szCs w:val="18"/>
              </w:rPr>
            </w:pPr>
            <w:ins w:id="1265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57" w:author=" " w:date="2019-05-27T04:43:00Z"/>
                <w:rFonts w:cs="Arial"/>
                <w:szCs w:val="18"/>
              </w:rPr>
            </w:pPr>
            <w:ins w:id="1265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59" w:author=" " w:date="2019-05-27T04:43:00Z"/>
                <w:rFonts w:cs="Arial"/>
                <w:szCs w:val="18"/>
              </w:rPr>
            </w:pPr>
            <w:ins w:id="12660" w:author=" " w:date="2019-05-27T04:43:00Z">
              <w:r w:rsidRPr="00340831">
                <w:rPr>
                  <w:rFonts w:cs="Arial"/>
                  <w:szCs w:val="18"/>
                  <w:lang w:val="en-US" w:eastAsia="ja-JP"/>
                </w:rPr>
                <w:t>None</w:t>
              </w:r>
            </w:ins>
          </w:p>
        </w:tc>
      </w:tr>
      <w:tr w:rsidR="007B2B12" w:rsidRPr="00340831" w:rsidTr="004C693F">
        <w:trPr>
          <w:gridAfter w:val="1"/>
          <w:wAfter w:w="12" w:type="pct"/>
          <w:cantSplit/>
          <w:ins w:id="1266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662" w:author=" " w:date="2019-05-27T04:43:00Z"/>
                <w:rFonts w:ascii="Arial" w:eastAsia="SimSun" w:hAnsi="Arial" w:cs="Arial"/>
                <w:sz w:val="18"/>
                <w:szCs w:val="18"/>
                <w:lang w:eastAsia="zh-CN"/>
              </w:rPr>
            </w:pPr>
            <w:ins w:id="1266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_n260(2G)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64" w:author=" " w:date="2019-05-27T04:43:00Z"/>
                <w:rFonts w:ascii="Arial" w:hAnsi="Arial" w:cs="Arial"/>
                <w:sz w:val="18"/>
                <w:szCs w:val="18"/>
              </w:rPr>
            </w:pPr>
            <w:ins w:id="1266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66" w:author=" " w:date="2019-05-27T04:43:00Z"/>
                <w:rFonts w:ascii="Arial" w:hAnsi="Arial" w:cs="Arial"/>
                <w:sz w:val="18"/>
                <w:szCs w:val="18"/>
              </w:rPr>
            </w:pPr>
            <w:ins w:id="1266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668" w:author=" " w:date="2019-05-27T04:43:00Z"/>
                <w:rFonts w:cs="Arial"/>
                <w:szCs w:val="18"/>
              </w:rPr>
            </w:pPr>
            <w:ins w:id="1266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70" w:author=" " w:date="2019-05-27T04:43:00Z"/>
                <w:rFonts w:cs="Arial"/>
                <w:szCs w:val="18"/>
              </w:rPr>
            </w:pPr>
            <w:ins w:id="1267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72" w:author=" " w:date="2019-05-27T04:43:00Z"/>
                <w:rFonts w:cs="Arial"/>
                <w:szCs w:val="18"/>
              </w:rPr>
            </w:pPr>
            <w:ins w:id="1267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74" w:author=" " w:date="2019-05-27T04:43:00Z"/>
                <w:rFonts w:cs="Arial"/>
                <w:szCs w:val="18"/>
              </w:rPr>
            </w:pPr>
            <w:ins w:id="12675" w:author=" " w:date="2019-05-27T04:43:00Z">
              <w:r w:rsidRPr="00340831">
                <w:rPr>
                  <w:rFonts w:cs="Arial"/>
                  <w:szCs w:val="18"/>
                  <w:lang w:val="en-US" w:eastAsia="ja-JP"/>
                </w:rPr>
                <w:t>None</w:t>
              </w:r>
            </w:ins>
          </w:p>
        </w:tc>
      </w:tr>
      <w:tr w:rsidR="007B2B12" w:rsidRPr="00340831" w:rsidTr="004C693F">
        <w:trPr>
          <w:gridAfter w:val="1"/>
          <w:wAfter w:w="12" w:type="pct"/>
          <w:cantSplit/>
          <w:ins w:id="1267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677" w:author=" " w:date="2019-05-27T04:43:00Z"/>
                <w:rFonts w:ascii="Arial" w:hAnsi="Arial"/>
                <w:sz w:val="18"/>
                <w:lang w:val="x-none"/>
              </w:rPr>
            </w:pPr>
            <w:ins w:id="12678" w:author=" " w:date="2019-05-27T04:43:00Z">
              <w:r w:rsidRPr="00340831">
                <w:rPr>
                  <w:rFonts w:ascii="Arial" w:hAnsi="Arial"/>
                  <w:color w:val="000000"/>
                  <w:sz w:val="18"/>
                  <w:lang w:val="en-US"/>
                </w:rPr>
                <w:t>DC_4A_n260(</w:t>
              </w:r>
              <w:r w:rsidRPr="00340831">
                <w:rPr>
                  <w:rFonts w:ascii="Arial" w:hAnsi="Arial" w:cs="Arial"/>
                  <w:bCs/>
                  <w:color w:val="000000"/>
                  <w:sz w:val="18"/>
                  <w:szCs w:val="18"/>
                  <w:lang w:val="en-US"/>
                </w:rPr>
                <w:t>2G)_UL_4A_n</w:t>
              </w:r>
              <w:r w:rsidRPr="00340831">
                <w:rPr>
                  <w:rFonts w:ascii="Arial" w:hAnsi="Arial" w:cs="Arial"/>
                  <w:color w:val="000000"/>
                  <w:sz w:val="18"/>
                  <w:szCs w:val="18"/>
                  <w:lang w:val="en-US"/>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79" w:author=" " w:date="2019-05-27T04:43:00Z"/>
                <w:rFonts w:ascii="Arial" w:hAnsi="Arial" w:cs="Arial"/>
                <w:sz w:val="18"/>
                <w:szCs w:val="18"/>
              </w:rPr>
            </w:pPr>
            <w:ins w:id="12680" w:author=" " w:date="2019-05-27T04:43:00Z">
              <w:r w:rsidRPr="00340831">
                <w:rPr>
                  <w:rFonts w:ascii="Arial" w:hAnsi="Arial"/>
                  <w:color w:val="000000"/>
                  <w:sz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2681" w:author=" " w:date="2019-05-27T04:43:00Z"/>
                <w:rFonts w:ascii="Arial" w:hAnsi="Arial" w:cs="Arial"/>
                <w:sz w:val="18"/>
                <w:szCs w:val="18"/>
              </w:rPr>
            </w:pPr>
            <w:ins w:id="1268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683" w:author=" " w:date="2019-05-27T04:43:00Z"/>
                <w:rFonts w:cs="Arial"/>
                <w:szCs w:val="18"/>
              </w:rPr>
            </w:pPr>
            <w:ins w:id="1268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85" w:author=" " w:date="2019-05-27T04:43:00Z"/>
                <w:rFonts w:cs="Arial"/>
                <w:szCs w:val="18"/>
              </w:rPr>
            </w:pPr>
            <w:ins w:id="1268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87" w:author=" " w:date="2019-05-27T04:43:00Z"/>
                <w:rFonts w:cs="Arial"/>
                <w:szCs w:val="18"/>
              </w:rPr>
            </w:pPr>
            <w:ins w:id="1268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89" w:author=" " w:date="2019-05-27T04:43:00Z"/>
                <w:rFonts w:cs="Arial"/>
                <w:szCs w:val="18"/>
              </w:rPr>
            </w:pPr>
            <w:ins w:id="12690" w:author=" " w:date="2019-05-27T04:43:00Z">
              <w:r w:rsidRPr="00340831">
                <w:rPr>
                  <w:rFonts w:cs="Arial"/>
                  <w:szCs w:val="18"/>
                  <w:lang w:val="en-US" w:eastAsia="ja-JP"/>
                </w:rPr>
                <w:t>None</w:t>
              </w:r>
            </w:ins>
          </w:p>
        </w:tc>
      </w:tr>
      <w:tr w:rsidR="007B2B12" w:rsidRPr="00340831" w:rsidTr="004C693F">
        <w:trPr>
          <w:gridAfter w:val="1"/>
          <w:wAfter w:w="12" w:type="pct"/>
          <w:cantSplit/>
          <w:ins w:id="1269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692" w:author=" " w:date="2019-05-27T04:43:00Z"/>
                <w:rFonts w:ascii="Arial" w:hAnsi="Arial"/>
                <w:sz w:val="18"/>
                <w:lang w:val="x-none"/>
              </w:rPr>
            </w:pPr>
            <w:ins w:id="12693" w:author=" " w:date="2019-05-27T04:43:00Z">
              <w:r w:rsidRPr="00340831">
                <w:rPr>
                  <w:rFonts w:ascii="Arial" w:hAnsi="Arial"/>
                  <w:color w:val="000000"/>
                  <w:sz w:val="18"/>
                  <w:lang w:val="en-US"/>
                </w:rPr>
                <w:t>DC_4A_n260(</w:t>
              </w:r>
              <w:r w:rsidRPr="00340831">
                <w:rPr>
                  <w:rFonts w:ascii="Arial" w:hAnsi="Arial" w:cs="Arial"/>
                  <w:bCs/>
                  <w:color w:val="000000"/>
                  <w:sz w:val="18"/>
                  <w:szCs w:val="18"/>
                  <w:lang w:val="en-US"/>
                </w:rPr>
                <w:t>2G)_UL_4A_n</w:t>
              </w:r>
              <w:r w:rsidRPr="00340831">
                <w:rPr>
                  <w:rFonts w:ascii="Arial" w:hAnsi="Arial" w:cs="Arial"/>
                  <w:color w:val="000000"/>
                  <w:sz w:val="18"/>
                  <w:szCs w:val="18"/>
                  <w:lang w:val="en-US"/>
                </w:rPr>
                <w:t>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94" w:author=" " w:date="2019-05-27T04:43:00Z"/>
                <w:rFonts w:ascii="Arial" w:hAnsi="Arial" w:cs="Arial"/>
                <w:sz w:val="18"/>
                <w:szCs w:val="18"/>
              </w:rPr>
            </w:pPr>
            <w:ins w:id="12695" w:author=" " w:date="2019-05-27T04:43:00Z">
              <w:r w:rsidRPr="00340831">
                <w:rPr>
                  <w:rFonts w:ascii="Arial" w:hAnsi="Arial"/>
                  <w:color w:val="000000"/>
                  <w:sz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2696" w:author=" " w:date="2019-05-27T04:43:00Z"/>
                <w:rFonts w:ascii="Arial" w:hAnsi="Arial" w:cs="Arial"/>
                <w:sz w:val="18"/>
                <w:szCs w:val="18"/>
              </w:rPr>
            </w:pPr>
            <w:ins w:id="1269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2698"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99" w:author=" " w:date="2019-05-27T04:43:00Z"/>
                <w:rFonts w:cs="Arial"/>
                <w:szCs w:val="18"/>
              </w:rPr>
            </w:pPr>
            <w:ins w:id="1270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01" w:author=" " w:date="2019-05-27T04:43:00Z"/>
                <w:rFonts w:cs="Arial"/>
                <w:szCs w:val="18"/>
              </w:rPr>
            </w:pPr>
            <w:ins w:id="1270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03" w:author=" " w:date="2019-05-27T04:43:00Z"/>
                <w:rFonts w:cs="Arial"/>
                <w:szCs w:val="18"/>
              </w:rPr>
            </w:pPr>
            <w:ins w:id="12704" w:author=" " w:date="2019-05-27T04:43:00Z">
              <w:r w:rsidRPr="00340831">
                <w:rPr>
                  <w:rFonts w:cs="Arial"/>
                  <w:szCs w:val="18"/>
                  <w:lang w:val="en-US" w:eastAsia="ja-JP"/>
                </w:rPr>
                <w:t>None</w:t>
              </w:r>
            </w:ins>
          </w:p>
        </w:tc>
      </w:tr>
      <w:tr w:rsidR="007B2B12" w:rsidRPr="00340831" w:rsidTr="004C693F">
        <w:trPr>
          <w:gridAfter w:val="1"/>
          <w:wAfter w:w="12" w:type="pct"/>
          <w:cantSplit/>
          <w:ins w:id="1270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706" w:author=" " w:date="2019-05-27T04:43:00Z"/>
                <w:rFonts w:ascii="Arial" w:hAnsi="Arial" w:cs="Arial"/>
                <w:sz w:val="18"/>
                <w:szCs w:val="18"/>
                <w:lang w:val="x-none" w:eastAsia="ja-JP"/>
              </w:rPr>
            </w:pPr>
            <w:ins w:id="12707"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_n260(3G)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08" w:author=" " w:date="2019-05-27T04:43:00Z"/>
                <w:rFonts w:ascii="Arial" w:hAnsi="Arial" w:cs="Arial"/>
                <w:sz w:val="18"/>
                <w:szCs w:val="18"/>
              </w:rPr>
            </w:pPr>
            <w:ins w:id="1270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10" w:author=" " w:date="2019-05-27T04:43:00Z"/>
                <w:rFonts w:ascii="Arial" w:hAnsi="Arial" w:cs="Arial"/>
                <w:sz w:val="18"/>
                <w:szCs w:val="18"/>
              </w:rPr>
            </w:pPr>
            <w:ins w:id="1271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712" w:author=" " w:date="2019-05-27T04:43:00Z"/>
                <w:rFonts w:cs="Arial"/>
                <w:szCs w:val="18"/>
              </w:rPr>
            </w:pPr>
            <w:ins w:id="12713"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14" w:author=" " w:date="2019-05-27T04:43:00Z"/>
                <w:rFonts w:cs="Arial"/>
                <w:szCs w:val="18"/>
              </w:rPr>
            </w:pPr>
            <w:ins w:id="1271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16" w:author=" " w:date="2019-05-27T04:43:00Z"/>
                <w:rFonts w:cs="Arial"/>
                <w:szCs w:val="18"/>
              </w:rPr>
            </w:pPr>
            <w:ins w:id="1271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18" w:author=" " w:date="2019-05-27T04:43:00Z"/>
                <w:rFonts w:cs="Arial"/>
                <w:szCs w:val="18"/>
              </w:rPr>
            </w:pPr>
            <w:ins w:id="12719" w:author=" " w:date="2019-05-27T04:43:00Z">
              <w:r w:rsidRPr="00340831">
                <w:rPr>
                  <w:rFonts w:cs="Arial"/>
                  <w:szCs w:val="18"/>
                  <w:lang w:val="en-US" w:eastAsia="ja-JP"/>
                </w:rPr>
                <w:t>None</w:t>
              </w:r>
            </w:ins>
          </w:p>
        </w:tc>
      </w:tr>
      <w:tr w:rsidR="007B2B12" w:rsidRPr="00340831" w:rsidTr="004C693F">
        <w:trPr>
          <w:gridAfter w:val="1"/>
          <w:wAfter w:w="12" w:type="pct"/>
          <w:cantSplit/>
          <w:ins w:id="1272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721" w:author=" " w:date="2019-05-27T04:43:00Z"/>
                <w:rFonts w:ascii="Arial" w:eastAsia="SimSun" w:hAnsi="Arial" w:cs="Arial"/>
                <w:sz w:val="18"/>
                <w:szCs w:val="18"/>
                <w:lang w:eastAsia="zh-CN"/>
              </w:rPr>
            </w:pPr>
            <w:ins w:id="12722"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_n260(4G)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23" w:author=" " w:date="2019-05-27T04:43:00Z"/>
                <w:rFonts w:ascii="Arial" w:hAnsi="Arial" w:cs="Arial"/>
                <w:sz w:val="18"/>
                <w:szCs w:val="18"/>
              </w:rPr>
            </w:pPr>
            <w:ins w:id="1272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25" w:author=" " w:date="2019-05-27T04:43:00Z"/>
                <w:rFonts w:ascii="Arial" w:hAnsi="Arial" w:cs="Arial"/>
                <w:sz w:val="18"/>
                <w:szCs w:val="18"/>
              </w:rPr>
            </w:pPr>
            <w:ins w:id="1272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727" w:author=" " w:date="2019-05-27T04:43:00Z"/>
                <w:rFonts w:cs="Arial"/>
                <w:szCs w:val="18"/>
              </w:rPr>
            </w:pPr>
            <w:ins w:id="12728"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29" w:author=" " w:date="2019-05-27T04:43:00Z"/>
                <w:rFonts w:cs="Arial"/>
                <w:szCs w:val="18"/>
              </w:rPr>
            </w:pPr>
            <w:ins w:id="1273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31" w:author=" " w:date="2019-05-27T04:43:00Z"/>
                <w:rFonts w:cs="Arial"/>
                <w:szCs w:val="18"/>
              </w:rPr>
            </w:pPr>
            <w:ins w:id="1273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33" w:author=" " w:date="2019-05-27T04:43:00Z"/>
                <w:rFonts w:cs="Arial"/>
                <w:szCs w:val="18"/>
              </w:rPr>
            </w:pPr>
            <w:ins w:id="12734" w:author=" " w:date="2019-05-27T04:43:00Z">
              <w:r w:rsidRPr="00340831">
                <w:rPr>
                  <w:rFonts w:cs="Arial"/>
                  <w:szCs w:val="18"/>
                  <w:lang w:val="en-US" w:eastAsia="ja-JP"/>
                </w:rPr>
                <w:t>None</w:t>
              </w:r>
            </w:ins>
          </w:p>
        </w:tc>
      </w:tr>
      <w:tr w:rsidR="007B2B12" w:rsidRPr="00340831" w:rsidTr="004C693F">
        <w:trPr>
          <w:gridAfter w:val="1"/>
          <w:wAfter w:w="12" w:type="pct"/>
          <w:cantSplit/>
          <w:ins w:id="1273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736" w:author=" " w:date="2019-05-27T04:43:00Z"/>
                <w:rFonts w:ascii="Arial" w:hAnsi="Arial"/>
                <w:sz w:val="18"/>
              </w:rPr>
            </w:pPr>
            <w:ins w:id="12737"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_n260(2H)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38" w:author=" " w:date="2019-05-27T04:43:00Z"/>
                <w:rFonts w:ascii="Arial" w:hAnsi="Arial" w:cs="Arial"/>
                <w:sz w:val="18"/>
                <w:szCs w:val="18"/>
              </w:rPr>
            </w:pPr>
            <w:ins w:id="1273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40" w:author=" " w:date="2019-05-27T04:43:00Z"/>
                <w:rFonts w:ascii="Arial" w:hAnsi="Arial" w:cs="Arial"/>
                <w:sz w:val="18"/>
                <w:szCs w:val="18"/>
              </w:rPr>
            </w:pPr>
            <w:ins w:id="1274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742" w:author=" " w:date="2019-05-27T04:43:00Z"/>
                <w:rFonts w:cs="Arial"/>
                <w:szCs w:val="18"/>
              </w:rPr>
            </w:pPr>
            <w:ins w:id="12743"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44" w:author=" " w:date="2019-05-27T04:43:00Z"/>
                <w:rFonts w:cs="Arial"/>
                <w:szCs w:val="18"/>
              </w:rPr>
            </w:pPr>
            <w:ins w:id="1274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46" w:author=" " w:date="2019-05-27T04:43:00Z"/>
                <w:rFonts w:cs="Arial"/>
                <w:szCs w:val="18"/>
              </w:rPr>
            </w:pPr>
            <w:ins w:id="1274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48" w:author=" " w:date="2019-05-27T04:43:00Z"/>
                <w:rFonts w:cs="Arial"/>
                <w:szCs w:val="18"/>
              </w:rPr>
            </w:pPr>
            <w:ins w:id="12749" w:author=" " w:date="2019-05-27T04:43:00Z">
              <w:r w:rsidRPr="00340831">
                <w:rPr>
                  <w:rFonts w:cs="Arial"/>
                  <w:szCs w:val="18"/>
                  <w:lang w:val="en-US" w:eastAsia="ja-JP"/>
                </w:rPr>
                <w:t>None</w:t>
              </w:r>
            </w:ins>
          </w:p>
        </w:tc>
      </w:tr>
      <w:tr w:rsidR="007B2B12" w:rsidRPr="00340831" w:rsidTr="004C693F">
        <w:trPr>
          <w:gridAfter w:val="1"/>
          <w:wAfter w:w="12" w:type="pct"/>
          <w:cantSplit/>
          <w:ins w:id="1275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751" w:author=" " w:date="2019-05-27T04:43:00Z"/>
                <w:rFonts w:ascii="Arial" w:eastAsia="SimSun" w:hAnsi="Arial" w:cs="Arial"/>
                <w:sz w:val="18"/>
                <w:szCs w:val="18"/>
                <w:lang w:eastAsia="zh-CN"/>
              </w:rPr>
            </w:pPr>
            <w:ins w:id="12752"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53" w:author=" " w:date="2019-05-27T04:43:00Z"/>
                <w:rFonts w:ascii="Arial" w:hAnsi="Arial" w:cs="Arial"/>
                <w:sz w:val="18"/>
                <w:szCs w:val="18"/>
              </w:rPr>
            </w:pPr>
            <w:ins w:id="1275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55" w:author=" " w:date="2019-05-27T04:43:00Z"/>
                <w:rFonts w:ascii="Arial" w:hAnsi="Arial" w:cs="Arial"/>
                <w:sz w:val="18"/>
                <w:szCs w:val="18"/>
              </w:rPr>
            </w:pPr>
            <w:ins w:id="1275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757" w:author=" " w:date="2019-05-27T04:43:00Z"/>
                <w:rFonts w:cs="Arial"/>
                <w:szCs w:val="18"/>
              </w:rPr>
            </w:pPr>
            <w:ins w:id="12758"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59" w:author=" " w:date="2019-05-27T04:43:00Z"/>
                <w:rFonts w:cs="Arial"/>
                <w:szCs w:val="18"/>
              </w:rPr>
            </w:pPr>
            <w:ins w:id="1276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61" w:author=" " w:date="2019-05-27T04:43:00Z"/>
                <w:rFonts w:cs="Arial"/>
                <w:szCs w:val="18"/>
              </w:rPr>
            </w:pPr>
            <w:ins w:id="1276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63" w:author=" " w:date="2019-05-27T04:43:00Z"/>
                <w:rFonts w:cs="Arial"/>
                <w:szCs w:val="18"/>
              </w:rPr>
            </w:pPr>
            <w:ins w:id="12764" w:author=" " w:date="2019-05-27T04:43:00Z">
              <w:r w:rsidRPr="00340831">
                <w:rPr>
                  <w:rFonts w:cs="Arial"/>
                  <w:szCs w:val="18"/>
                  <w:lang w:val="en-US" w:eastAsia="ja-JP"/>
                </w:rPr>
                <w:t>None</w:t>
              </w:r>
            </w:ins>
          </w:p>
        </w:tc>
      </w:tr>
      <w:tr w:rsidR="007B2B12" w:rsidRPr="00340831" w:rsidTr="004C693F">
        <w:trPr>
          <w:gridAfter w:val="1"/>
          <w:wAfter w:w="12" w:type="pct"/>
          <w:cantSplit/>
          <w:ins w:id="1276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766" w:author=" " w:date="2019-05-27T04:43:00Z"/>
                <w:rFonts w:ascii="Arial" w:eastAsia="SimSun" w:hAnsi="Arial" w:cs="Arial"/>
                <w:sz w:val="18"/>
                <w:szCs w:val="18"/>
                <w:lang w:eastAsia="zh-CN"/>
              </w:rPr>
            </w:pPr>
            <w:ins w:id="12767"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68" w:author=" " w:date="2019-05-27T04:43:00Z"/>
                <w:rFonts w:ascii="Arial" w:hAnsi="Arial" w:cs="Arial"/>
                <w:sz w:val="18"/>
                <w:szCs w:val="18"/>
              </w:rPr>
            </w:pPr>
            <w:ins w:id="1276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70" w:author=" " w:date="2019-05-27T04:43:00Z"/>
                <w:rFonts w:ascii="Arial" w:hAnsi="Arial" w:cs="Arial"/>
                <w:sz w:val="18"/>
                <w:szCs w:val="18"/>
              </w:rPr>
            </w:pPr>
            <w:ins w:id="1277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772" w:author=" " w:date="2019-05-27T04:43:00Z"/>
                <w:rFonts w:cs="Arial"/>
                <w:szCs w:val="18"/>
              </w:rPr>
            </w:pPr>
            <w:ins w:id="12773"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74" w:author=" " w:date="2019-05-27T04:43:00Z"/>
                <w:rFonts w:cs="Arial"/>
                <w:szCs w:val="18"/>
              </w:rPr>
            </w:pPr>
            <w:ins w:id="1277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76" w:author=" " w:date="2019-05-27T04:43:00Z"/>
                <w:rFonts w:cs="Arial"/>
                <w:szCs w:val="18"/>
              </w:rPr>
            </w:pPr>
            <w:ins w:id="1277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78" w:author=" " w:date="2019-05-27T04:43:00Z"/>
                <w:rFonts w:cs="Arial"/>
                <w:szCs w:val="18"/>
              </w:rPr>
            </w:pPr>
            <w:ins w:id="12779" w:author=" " w:date="2019-05-27T04:43:00Z">
              <w:r w:rsidRPr="00340831">
                <w:rPr>
                  <w:rFonts w:cs="Arial"/>
                  <w:szCs w:val="18"/>
                  <w:lang w:val="en-US" w:eastAsia="ja-JP"/>
                </w:rPr>
                <w:t>None</w:t>
              </w:r>
            </w:ins>
          </w:p>
        </w:tc>
      </w:tr>
      <w:tr w:rsidR="007B2B12" w:rsidRPr="00340831" w:rsidTr="004C693F">
        <w:trPr>
          <w:gridAfter w:val="1"/>
          <w:wAfter w:w="12" w:type="pct"/>
          <w:cantSplit/>
          <w:ins w:id="1278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781" w:author=" " w:date="2019-05-27T04:43:00Z"/>
                <w:rFonts w:ascii="Arial" w:eastAsia="SimSun" w:hAnsi="Arial" w:cs="Arial"/>
                <w:sz w:val="18"/>
                <w:szCs w:val="18"/>
                <w:lang w:eastAsia="zh-CN"/>
              </w:rPr>
            </w:pPr>
            <w:ins w:id="12782" w:author=" " w:date="2019-05-27T04:43:00Z">
              <w:r w:rsidRPr="00340831">
                <w:rPr>
                  <w:rFonts w:ascii="Arial" w:hAnsi="Arial" w:cs="Arial"/>
                  <w:sz w:val="18"/>
                  <w:szCs w:val="18"/>
                  <w:lang w:val="x-none" w:eastAsia="ja-JP"/>
                </w:rPr>
                <w:t>DC_</w:t>
              </w:r>
              <w:r w:rsidRPr="00340831">
                <w:rPr>
                  <w:rFonts w:ascii="Arial" w:hAnsi="Arial"/>
                  <w:sz w:val="18"/>
                  <w:lang w:val="x-none"/>
                </w:rPr>
                <w:t>4</w:t>
              </w:r>
              <w:r w:rsidRPr="00340831">
                <w:rPr>
                  <w:rFonts w:ascii="Arial" w:hAnsi="Arial" w:cs="Arial"/>
                  <w:sz w:val="18"/>
                  <w:szCs w:val="18"/>
                  <w:lang w:val="x-none" w:eastAsia="ja-JP"/>
                </w:rPr>
                <w:t>A</w:t>
              </w:r>
              <w:r w:rsidRPr="00340831">
                <w:rPr>
                  <w:rFonts w:ascii="Arial" w:hAnsi="Arial" w:cs="Arial"/>
                  <w:sz w:val="18"/>
                  <w:szCs w:val="18"/>
                  <w:lang w:val="sv-SE" w:eastAsia="ja-JP"/>
                </w:rPr>
                <w:t>_n260(4O)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83" w:author=" " w:date="2019-05-27T04:43:00Z"/>
                <w:rFonts w:ascii="Arial" w:hAnsi="Arial" w:cs="Arial"/>
                <w:sz w:val="18"/>
                <w:szCs w:val="18"/>
              </w:rPr>
            </w:pPr>
            <w:ins w:id="1278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85" w:author=" " w:date="2019-05-27T04:43:00Z"/>
                <w:rFonts w:ascii="Arial" w:hAnsi="Arial" w:cs="Arial"/>
                <w:sz w:val="18"/>
                <w:szCs w:val="18"/>
              </w:rPr>
            </w:pPr>
            <w:ins w:id="1278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787" w:author=" " w:date="2019-05-27T04:43:00Z"/>
                <w:rFonts w:cs="Arial"/>
                <w:szCs w:val="18"/>
              </w:rPr>
            </w:pPr>
            <w:ins w:id="12788"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89" w:author=" " w:date="2019-05-27T04:43:00Z"/>
                <w:rFonts w:cs="Arial"/>
                <w:szCs w:val="18"/>
              </w:rPr>
            </w:pPr>
            <w:ins w:id="1279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91" w:author=" " w:date="2019-05-27T04:43:00Z"/>
                <w:rFonts w:cs="Arial"/>
                <w:szCs w:val="18"/>
              </w:rPr>
            </w:pPr>
            <w:ins w:id="1279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93" w:author=" " w:date="2019-05-27T04:43:00Z"/>
                <w:rFonts w:cs="Arial"/>
                <w:szCs w:val="18"/>
              </w:rPr>
            </w:pPr>
            <w:ins w:id="12794" w:author=" " w:date="2019-05-27T04:43:00Z">
              <w:r w:rsidRPr="00340831">
                <w:rPr>
                  <w:rFonts w:cs="Arial"/>
                  <w:szCs w:val="18"/>
                  <w:lang w:val="en-US" w:eastAsia="ja-JP"/>
                </w:rPr>
                <w:t>None</w:t>
              </w:r>
            </w:ins>
          </w:p>
        </w:tc>
      </w:tr>
      <w:tr w:rsidR="007B2B12" w:rsidRPr="00340831" w:rsidTr="004C693F">
        <w:trPr>
          <w:gridAfter w:val="1"/>
          <w:wAfter w:w="12" w:type="pct"/>
          <w:cantSplit/>
          <w:ins w:id="1279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796" w:author=" " w:date="2019-05-27T04:43:00Z"/>
                <w:rFonts w:ascii="Arial" w:hAnsi="Arial" w:cs="Arial"/>
                <w:sz w:val="18"/>
                <w:szCs w:val="18"/>
                <w:lang w:val="x-none" w:eastAsia="ja-JP"/>
              </w:rPr>
            </w:pPr>
          </w:p>
          <w:p w:rsidR="00413606" w:rsidRPr="00340831" w:rsidRDefault="00413606" w:rsidP="009E6075">
            <w:pPr>
              <w:shd w:val="clear" w:color="auto" w:fill="FFFFFF"/>
              <w:spacing w:after="0"/>
              <w:ind w:left="62"/>
              <w:jc w:val="center"/>
              <w:rPr>
                <w:ins w:id="12797" w:author=" " w:date="2019-05-27T04:43:00Z"/>
                <w:rFonts w:ascii="Arial" w:hAnsi="Arial"/>
                <w:sz w:val="18"/>
                <w:lang w:val="x-none"/>
              </w:rPr>
            </w:pPr>
            <w:ins w:id="12798" w:author=" " w:date="2019-05-27T04:43:00Z">
              <w:r w:rsidRPr="00340831">
                <w:rPr>
                  <w:rFonts w:ascii="Arial" w:hAnsi="Arial" w:cs="Arial"/>
                  <w:sz w:val="18"/>
                  <w:szCs w:val="18"/>
                  <w:lang w:val="x-none" w:eastAsia="ja-JP"/>
                </w:rPr>
                <w:t>DC_</w:t>
              </w:r>
              <w:r w:rsidRPr="00340831">
                <w:rPr>
                  <w:rFonts w:ascii="Arial" w:hAnsi="Arial"/>
                  <w:sz w:val="18"/>
                  <w:lang w:val="x-none"/>
                </w:rPr>
                <w:t>4</w:t>
              </w:r>
              <w:r w:rsidRPr="00340831">
                <w:rPr>
                  <w:rFonts w:ascii="Arial" w:hAnsi="Arial" w:cs="Arial"/>
                  <w:sz w:val="18"/>
                  <w:szCs w:val="18"/>
                  <w:lang w:val="x-none" w:eastAsia="ja-JP"/>
                </w:rPr>
                <w:t>A</w:t>
              </w:r>
              <w:r w:rsidRPr="00340831">
                <w:rPr>
                  <w:rFonts w:ascii="Arial" w:hAnsi="Arial" w:cs="Arial"/>
                  <w:sz w:val="18"/>
                  <w:szCs w:val="18"/>
                  <w:lang w:val="sv-SE" w:eastAsia="ja-JP"/>
                </w:rPr>
                <w:t>_n260(A-D)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99" w:author=" " w:date="2019-05-27T04:43:00Z"/>
                <w:rFonts w:ascii="Arial" w:hAnsi="Arial" w:cs="Arial"/>
                <w:sz w:val="18"/>
                <w:szCs w:val="18"/>
              </w:rPr>
            </w:pPr>
            <w:ins w:id="1280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01" w:author=" " w:date="2019-05-27T04:43:00Z"/>
                <w:rFonts w:ascii="Arial" w:hAnsi="Arial" w:cs="Arial"/>
                <w:sz w:val="18"/>
                <w:szCs w:val="18"/>
              </w:rPr>
            </w:pPr>
            <w:ins w:id="1280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803" w:author=" " w:date="2019-05-27T04:43:00Z"/>
                <w:rFonts w:cs="Arial"/>
                <w:szCs w:val="18"/>
              </w:rPr>
            </w:pPr>
            <w:ins w:id="1280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05" w:author=" " w:date="2019-05-27T04:43:00Z"/>
                <w:rFonts w:cs="Arial"/>
                <w:szCs w:val="18"/>
              </w:rPr>
            </w:pPr>
            <w:ins w:id="1280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07" w:author=" " w:date="2019-05-27T04:43:00Z"/>
                <w:rFonts w:cs="Arial"/>
                <w:szCs w:val="18"/>
              </w:rPr>
            </w:pPr>
            <w:ins w:id="1280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09" w:author=" " w:date="2019-05-27T04:43:00Z"/>
                <w:rFonts w:cs="Arial"/>
                <w:szCs w:val="18"/>
              </w:rPr>
            </w:pPr>
            <w:ins w:id="12810" w:author=" " w:date="2019-05-27T04:43:00Z">
              <w:r w:rsidRPr="00340831">
                <w:rPr>
                  <w:rFonts w:cs="Arial"/>
                  <w:szCs w:val="18"/>
                  <w:lang w:val="en-US" w:eastAsia="ja-JP"/>
                </w:rPr>
                <w:t>None</w:t>
              </w:r>
            </w:ins>
          </w:p>
        </w:tc>
      </w:tr>
      <w:tr w:rsidR="007B2B12" w:rsidRPr="00340831" w:rsidTr="004C693F">
        <w:trPr>
          <w:gridAfter w:val="1"/>
          <w:wAfter w:w="12" w:type="pct"/>
          <w:cantSplit/>
          <w:ins w:id="1281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812" w:author=" " w:date="2019-05-27T04:43:00Z"/>
                <w:rFonts w:ascii="Arial" w:eastAsia="SimSun" w:hAnsi="Arial" w:cs="Arial"/>
                <w:sz w:val="18"/>
                <w:szCs w:val="18"/>
                <w:lang w:eastAsia="zh-CN"/>
              </w:rPr>
            </w:pPr>
            <w:ins w:id="12813" w:author=" " w:date="2019-05-27T04:43:00Z">
              <w:r w:rsidRPr="00340831">
                <w:rPr>
                  <w:rFonts w:ascii="Arial" w:hAnsi="Arial" w:cs="Arial"/>
                  <w:sz w:val="18"/>
                  <w:szCs w:val="18"/>
                  <w:lang w:val="x-none" w:eastAsia="ja-JP"/>
                </w:rPr>
                <w:t>DC_</w:t>
              </w:r>
              <w:r w:rsidRPr="00340831">
                <w:rPr>
                  <w:rFonts w:ascii="Arial" w:hAnsi="Arial"/>
                  <w:sz w:val="18"/>
                  <w:lang w:val="x-none"/>
                </w:rPr>
                <w:t>4</w:t>
              </w:r>
              <w:r w:rsidRPr="00340831">
                <w:rPr>
                  <w:rFonts w:ascii="Arial" w:hAnsi="Arial" w:cs="Arial"/>
                  <w:sz w:val="18"/>
                  <w:szCs w:val="18"/>
                  <w:lang w:val="x-none" w:eastAsia="ja-JP"/>
                </w:rPr>
                <w:t>A</w:t>
              </w:r>
              <w:r w:rsidRPr="00340831">
                <w:rPr>
                  <w:rFonts w:ascii="Arial" w:hAnsi="Arial" w:cs="Arial"/>
                  <w:sz w:val="18"/>
                  <w:szCs w:val="18"/>
                  <w:lang w:val="sv-SE" w:eastAsia="ja-JP"/>
                </w:rPr>
                <w:t>_n260(2A-D)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14" w:author=" " w:date="2019-05-27T04:43:00Z"/>
                <w:rFonts w:ascii="Arial" w:hAnsi="Arial" w:cs="Arial"/>
                <w:sz w:val="18"/>
                <w:szCs w:val="18"/>
              </w:rPr>
            </w:pPr>
            <w:ins w:id="1281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16" w:author=" " w:date="2019-05-27T04:43:00Z"/>
                <w:rFonts w:ascii="Arial" w:hAnsi="Arial" w:cs="Arial"/>
                <w:sz w:val="18"/>
                <w:szCs w:val="18"/>
              </w:rPr>
            </w:pPr>
            <w:ins w:id="1281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818" w:author=" " w:date="2019-05-27T04:43:00Z"/>
                <w:rFonts w:cs="Arial"/>
                <w:szCs w:val="18"/>
              </w:rPr>
            </w:pPr>
            <w:ins w:id="1281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20" w:author=" " w:date="2019-05-27T04:43:00Z"/>
                <w:rFonts w:cs="Arial"/>
                <w:szCs w:val="18"/>
              </w:rPr>
            </w:pPr>
            <w:ins w:id="1282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22" w:author=" " w:date="2019-05-27T04:43:00Z"/>
                <w:rFonts w:cs="Arial"/>
                <w:szCs w:val="18"/>
              </w:rPr>
            </w:pPr>
            <w:ins w:id="1282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24" w:author=" " w:date="2019-05-27T04:43:00Z"/>
                <w:rFonts w:cs="Arial"/>
                <w:szCs w:val="18"/>
              </w:rPr>
            </w:pPr>
            <w:ins w:id="12825" w:author=" " w:date="2019-05-27T04:43:00Z">
              <w:r w:rsidRPr="00340831">
                <w:rPr>
                  <w:rFonts w:cs="Arial"/>
                  <w:szCs w:val="18"/>
                  <w:lang w:val="en-US" w:eastAsia="ja-JP"/>
                </w:rPr>
                <w:t>None</w:t>
              </w:r>
            </w:ins>
          </w:p>
        </w:tc>
      </w:tr>
      <w:tr w:rsidR="007B2B12" w:rsidRPr="00340831" w:rsidTr="004C693F">
        <w:trPr>
          <w:gridAfter w:val="1"/>
          <w:wAfter w:w="12" w:type="pct"/>
          <w:cantSplit/>
          <w:ins w:id="1282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827" w:author=" " w:date="2019-05-27T04:43:00Z"/>
                <w:rFonts w:ascii="Arial" w:eastAsia="SimSun" w:hAnsi="Arial" w:cs="Arial"/>
                <w:sz w:val="18"/>
                <w:szCs w:val="18"/>
                <w:lang w:eastAsia="zh-CN"/>
              </w:rPr>
            </w:pPr>
            <w:ins w:id="1282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_n260(A-O)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29" w:author=" " w:date="2019-05-27T04:43:00Z"/>
                <w:rFonts w:ascii="Arial" w:hAnsi="Arial" w:cs="Arial"/>
                <w:sz w:val="18"/>
                <w:szCs w:val="18"/>
              </w:rPr>
            </w:pPr>
            <w:ins w:id="1283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31" w:author=" " w:date="2019-05-27T04:43:00Z"/>
                <w:rFonts w:ascii="Arial" w:hAnsi="Arial" w:cs="Arial"/>
                <w:sz w:val="18"/>
                <w:szCs w:val="18"/>
              </w:rPr>
            </w:pPr>
            <w:ins w:id="1283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833" w:author=" " w:date="2019-05-27T04:43:00Z"/>
                <w:rFonts w:cs="Arial"/>
                <w:szCs w:val="18"/>
              </w:rPr>
            </w:pPr>
            <w:ins w:id="1283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35" w:author=" " w:date="2019-05-27T04:43:00Z"/>
                <w:rFonts w:cs="Arial"/>
                <w:szCs w:val="18"/>
              </w:rPr>
            </w:pPr>
            <w:ins w:id="1283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37" w:author=" " w:date="2019-05-27T04:43:00Z"/>
                <w:rFonts w:cs="Arial"/>
                <w:szCs w:val="18"/>
              </w:rPr>
            </w:pPr>
            <w:ins w:id="1283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39" w:author=" " w:date="2019-05-27T04:43:00Z"/>
                <w:rFonts w:cs="Arial"/>
                <w:szCs w:val="18"/>
              </w:rPr>
            </w:pPr>
            <w:ins w:id="12840" w:author=" " w:date="2019-05-27T04:43:00Z">
              <w:r w:rsidRPr="00340831">
                <w:rPr>
                  <w:rFonts w:cs="Arial"/>
                  <w:szCs w:val="18"/>
                  <w:lang w:val="en-US" w:eastAsia="ja-JP"/>
                </w:rPr>
                <w:t>None</w:t>
              </w:r>
            </w:ins>
          </w:p>
        </w:tc>
      </w:tr>
      <w:tr w:rsidR="007B2B12" w:rsidRPr="00340831" w:rsidTr="004C693F">
        <w:trPr>
          <w:gridAfter w:val="1"/>
          <w:wAfter w:w="12" w:type="pct"/>
          <w:cantSplit/>
          <w:ins w:id="1284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842" w:author=" " w:date="2019-05-27T04:43:00Z"/>
                <w:rFonts w:ascii="Arial" w:eastAsia="SimSun" w:hAnsi="Arial" w:cs="Arial"/>
                <w:sz w:val="18"/>
                <w:szCs w:val="18"/>
                <w:lang w:eastAsia="zh-CN"/>
              </w:rPr>
            </w:pPr>
            <w:ins w:id="1284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_n260(2A-O)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44" w:author=" " w:date="2019-05-27T04:43:00Z"/>
                <w:rFonts w:ascii="Arial" w:hAnsi="Arial" w:cs="Arial"/>
                <w:sz w:val="18"/>
                <w:szCs w:val="18"/>
              </w:rPr>
            </w:pPr>
            <w:ins w:id="1284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46" w:author=" " w:date="2019-05-27T04:43:00Z"/>
                <w:rFonts w:ascii="Arial" w:hAnsi="Arial" w:cs="Arial"/>
                <w:sz w:val="18"/>
                <w:szCs w:val="18"/>
              </w:rPr>
            </w:pPr>
            <w:ins w:id="1284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848" w:author=" " w:date="2019-05-27T04:43:00Z"/>
                <w:rFonts w:cs="Arial"/>
                <w:szCs w:val="18"/>
              </w:rPr>
            </w:pPr>
            <w:ins w:id="1284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50" w:author=" " w:date="2019-05-27T04:43:00Z"/>
                <w:rFonts w:cs="Arial"/>
                <w:szCs w:val="18"/>
              </w:rPr>
            </w:pPr>
            <w:ins w:id="1285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52" w:author=" " w:date="2019-05-27T04:43:00Z"/>
                <w:rFonts w:cs="Arial"/>
                <w:szCs w:val="18"/>
              </w:rPr>
            </w:pPr>
            <w:ins w:id="1285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54" w:author=" " w:date="2019-05-27T04:43:00Z"/>
                <w:rFonts w:cs="Arial"/>
                <w:szCs w:val="18"/>
              </w:rPr>
            </w:pPr>
            <w:ins w:id="12855" w:author=" " w:date="2019-05-27T04:43:00Z">
              <w:r w:rsidRPr="00340831">
                <w:rPr>
                  <w:rFonts w:cs="Arial"/>
                  <w:szCs w:val="18"/>
                  <w:lang w:val="en-US" w:eastAsia="ja-JP"/>
                </w:rPr>
                <w:t>None</w:t>
              </w:r>
            </w:ins>
          </w:p>
        </w:tc>
      </w:tr>
      <w:tr w:rsidR="007B2B12" w:rsidRPr="00340831" w:rsidTr="004C693F">
        <w:trPr>
          <w:gridAfter w:val="1"/>
          <w:wAfter w:w="12" w:type="pct"/>
          <w:cantSplit/>
          <w:ins w:id="1285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857" w:author=" " w:date="2019-05-27T04:43:00Z"/>
                <w:rFonts w:ascii="Arial" w:hAnsi="Arial"/>
                <w:sz w:val="18"/>
                <w:lang w:val="x-none"/>
              </w:rPr>
            </w:pPr>
            <w:ins w:id="1285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_n260(A-D-O)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59" w:author=" " w:date="2019-05-27T04:43:00Z"/>
                <w:rFonts w:ascii="Arial" w:hAnsi="Arial" w:cs="Arial"/>
                <w:sz w:val="18"/>
                <w:szCs w:val="18"/>
              </w:rPr>
            </w:pPr>
            <w:ins w:id="1286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61" w:author=" " w:date="2019-05-27T04:43:00Z"/>
                <w:rFonts w:ascii="Arial" w:hAnsi="Arial" w:cs="Arial"/>
                <w:sz w:val="18"/>
                <w:szCs w:val="18"/>
              </w:rPr>
            </w:pPr>
            <w:ins w:id="1286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863" w:author=" " w:date="2019-05-27T04:43:00Z"/>
                <w:rFonts w:cs="Arial"/>
                <w:szCs w:val="18"/>
              </w:rPr>
            </w:pPr>
            <w:ins w:id="1286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65" w:author=" " w:date="2019-05-27T04:43:00Z"/>
                <w:rFonts w:cs="Arial"/>
                <w:szCs w:val="18"/>
              </w:rPr>
            </w:pPr>
            <w:ins w:id="1286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67" w:author=" " w:date="2019-05-27T04:43:00Z"/>
                <w:rFonts w:cs="Arial"/>
                <w:szCs w:val="18"/>
              </w:rPr>
            </w:pPr>
            <w:ins w:id="1286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69" w:author=" " w:date="2019-05-27T04:43:00Z"/>
                <w:rFonts w:cs="Arial"/>
                <w:szCs w:val="18"/>
              </w:rPr>
            </w:pPr>
            <w:ins w:id="12870" w:author=" " w:date="2019-05-27T04:43:00Z">
              <w:r w:rsidRPr="00340831">
                <w:rPr>
                  <w:rFonts w:cs="Arial"/>
                  <w:szCs w:val="18"/>
                  <w:lang w:val="en-US" w:eastAsia="ja-JP"/>
                </w:rPr>
                <w:t>None</w:t>
              </w:r>
            </w:ins>
          </w:p>
        </w:tc>
      </w:tr>
      <w:tr w:rsidR="007B2B12" w:rsidRPr="00340831" w:rsidTr="004C693F">
        <w:trPr>
          <w:gridAfter w:val="1"/>
          <w:wAfter w:w="12" w:type="pct"/>
          <w:cantSplit/>
          <w:ins w:id="1287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872" w:author=" " w:date="2019-05-27T04:43:00Z"/>
                <w:rFonts w:ascii="Arial" w:eastAsia="SimSun" w:hAnsi="Arial" w:cs="Arial"/>
                <w:sz w:val="18"/>
                <w:szCs w:val="18"/>
                <w:lang w:eastAsia="zh-CN"/>
              </w:rPr>
            </w:pPr>
            <w:ins w:id="1287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_n260(2A-D-O)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74" w:author=" " w:date="2019-05-27T04:43:00Z"/>
                <w:rFonts w:ascii="Arial" w:hAnsi="Arial" w:cs="Arial"/>
                <w:sz w:val="18"/>
                <w:szCs w:val="18"/>
              </w:rPr>
            </w:pPr>
            <w:ins w:id="1287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76" w:author=" " w:date="2019-05-27T04:43:00Z"/>
                <w:rFonts w:ascii="Arial" w:hAnsi="Arial" w:cs="Arial"/>
                <w:sz w:val="18"/>
                <w:szCs w:val="18"/>
              </w:rPr>
            </w:pPr>
            <w:ins w:id="1287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878" w:author=" " w:date="2019-05-27T04:43:00Z"/>
                <w:rFonts w:cs="Arial"/>
                <w:szCs w:val="18"/>
              </w:rPr>
            </w:pPr>
            <w:ins w:id="1287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80" w:author=" " w:date="2019-05-27T04:43:00Z"/>
                <w:rFonts w:cs="Arial"/>
                <w:szCs w:val="18"/>
              </w:rPr>
            </w:pPr>
            <w:ins w:id="1288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82" w:author=" " w:date="2019-05-27T04:43:00Z"/>
                <w:rFonts w:cs="Arial"/>
                <w:szCs w:val="18"/>
              </w:rPr>
            </w:pPr>
            <w:ins w:id="1288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84" w:author=" " w:date="2019-05-27T04:43:00Z"/>
                <w:rFonts w:cs="Arial"/>
                <w:szCs w:val="18"/>
              </w:rPr>
            </w:pPr>
            <w:ins w:id="12885" w:author=" " w:date="2019-05-27T04:43:00Z">
              <w:r w:rsidRPr="00340831">
                <w:rPr>
                  <w:rFonts w:cs="Arial"/>
                  <w:szCs w:val="18"/>
                  <w:lang w:val="en-US" w:eastAsia="ja-JP"/>
                </w:rPr>
                <w:t>None</w:t>
              </w:r>
            </w:ins>
          </w:p>
        </w:tc>
      </w:tr>
      <w:tr w:rsidR="007B2B12" w:rsidRPr="00340831" w:rsidTr="004C693F">
        <w:trPr>
          <w:gridAfter w:val="1"/>
          <w:wAfter w:w="12" w:type="pct"/>
          <w:cantSplit/>
          <w:ins w:id="1288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887" w:author=" " w:date="2019-05-27T04:43:00Z"/>
                <w:rFonts w:ascii="Arial" w:eastAsia="SimSun" w:hAnsi="Arial" w:cs="Arial"/>
                <w:sz w:val="18"/>
                <w:szCs w:val="18"/>
                <w:lang w:eastAsia="zh-CN"/>
              </w:rPr>
            </w:pPr>
            <w:ins w:id="1288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_n260(A-2O)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89" w:author=" " w:date="2019-05-27T04:43:00Z"/>
                <w:rFonts w:ascii="Arial" w:hAnsi="Arial" w:cs="Arial"/>
                <w:sz w:val="18"/>
                <w:szCs w:val="18"/>
              </w:rPr>
            </w:pPr>
            <w:ins w:id="1289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91" w:author=" " w:date="2019-05-27T04:43:00Z"/>
                <w:rFonts w:ascii="Arial" w:hAnsi="Arial" w:cs="Arial"/>
                <w:sz w:val="18"/>
                <w:szCs w:val="18"/>
              </w:rPr>
            </w:pPr>
            <w:ins w:id="1289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893" w:author=" " w:date="2019-05-27T04:43:00Z"/>
                <w:rFonts w:cs="Arial"/>
                <w:szCs w:val="18"/>
              </w:rPr>
            </w:pPr>
            <w:ins w:id="1289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95" w:author=" " w:date="2019-05-27T04:43:00Z"/>
                <w:rFonts w:cs="Arial"/>
                <w:szCs w:val="18"/>
              </w:rPr>
            </w:pPr>
            <w:ins w:id="1289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97" w:author=" " w:date="2019-05-27T04:43:00Z"/>
                <w:rFonts w:cs="Arial"/>
                <w:szCs w:val="18"/>
              </w:rPr>
            </w:pPr>
            <w:ins w:id="1289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99" w:author=" " w:date="2019-05-27T04:43:00Z"/>
                <w:rFonts w:cs="Arial"/>
                <w:szCs w:val="18"/>
              </w:rPr>
            </w:pPr>
            <w:ins w:id="12900" w:author=" " w:date="2019-05-27T04:43:00Z">
              <w:r w:rsidRPr="00340831">
                <w:rPr>
                  <w:rFonts w:cs="Arial"/>
                  <w:szCs w:val="18"/>
                  <w:lang w:val="en-US" w:eastAsia="ja-JP"/>
                </w:rPr>
                <w:t>None</w:t>
              </w:r>
            </w:ins>
          </w:p>
        </w:tc>
      </w:tr>
      <w:tr w:rsidR="007B2B12" w:rsidRPr="00340831" w:rsidTr="004C693F">
        <w:trPr>
          <w:gridAfter w:val="1"/>
          <w:wAfter w:w="12" w:type="pct"/>
          <w:cantSplit/>
          <w:ins w:id="1290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902" w:author=" " w:date="2019-05-27T04:43:00Z"/>
                <w:rFonts w:ascii="Arial" w:eastAsia="SimSun" w:hAnsi="Arial" w:cs="Arial"/>
                <w:sz w:val="18"/>
                <w:szCs w:val="18"/>
                <w:lang w:eastAsia="zh-CN"/>
              </w:rPr>
            </w:pPr>
            <w:ins w:id="1290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_n260(D-2O)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04" w:author=" " w:date="2019-05-27T04:43:00Z"/>
                <w:rFonts w:ascii="Arial" w:hAnsi="Arial" w:cs="Arial"/>
                <w:sz w:val="18"/>
                <w:szCs w:val="18"/>
              </w:rPr>
            </w:pPr>
            <w:ins w:id="1290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06" w:author=" " w:date="2019-05-27T04:43:00Z"/>
                <w:rFonts w:ascii="Arial" w:hAnsi="Arial" w:cs="Arial"/>
                <w:sz w:val="18"/>
                <w:szCs w:val="18"/>
              </w:rPr>
            </w:pPr>
            <w:ins w:id="1290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908" w:author=" " w:date="2019-05-27T04:43:00Z"/>
                <w:rFonts w:cs="Arial"/>
                <w:szCs w:val="18"/>
              </w:rPr>
            </w:pPr>
            <w:ins w:id="1290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10" w:author=" " w:date="2019-05-27T04:43:00Z"/>
                <w:rFonts w:cs="Arial"/>
                <w:szCs w:val="18"/>
              </w:rPr>
            </w:pPr>
            <w:ins w:id="1291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12" w:author=" " w:date="2019-05-27T04:43:00Z"/>
                <w:rFonts w:cs="Arial"/>
                <w:szCs w:val="18"/>
              </w:rPr>
            </w:pPr>
            <w:ins w:id="1291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14" w:author=" " w:date="2019-05-27T04:43:00Z"/>
                <w:rFonts w:cs="Arial"/>
                <w:szCs w:val="18"/>
              </w:rPr>
            </w:pPr>
            <w:ins w:id="12915" w:author=" " w:date="2019-05-27T04:43:00Z">
              <w:r w:rsidRPr="00340831">
                <w:rPr>
                  <w:rFonts w:cs="Arial"/>
                  <w:szCs w:val="18"/>
                  <w:lang w:val="en-US" w:eastAsia="ja-JP"/>
                </w:rPr>
                <w:t>None</w:t>
              </w:r>
            </w:ins>
          </w:p>
        </w:tc>
      </w:tr>
      <w:tr w:rsidR="007B2B12" w:rsidRPr="00340831" w:rsidTr="004C693F">
        <w:trPr>
          <w:gridAfter w:val="1"/>
          <w:wAfter w:w="12" w:type="pct"/>
          <w:cantSplit/>
          <w:ins w:id="1291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917" w:author=" " w:date="2019-05-27T04:43:00Z"/>
                <w:rFonts w:ascii="Arial" w:hAnsi="Arial" w:cs="Arial"/>
                <w:sz w:val="18"/>
                <w:szCs w:val="18"/>
                <w:lang w:val="x-none" w:eastAsia="ja-JP"/>
              </w:rPr>
            </w:pPr>
            <w:ins w:id="1291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_n260(A-D-2O)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19" w:author=" " w:date="2019-05-27T04:43:00Z"/>
                <w:rFonts w:ascii="Arial" w:hAnsi="Arial" w:cs="Arial"/>
                <w:sz w:val="18"/>
                <w:szCs w:val="18"/>
              </w:rPr>
            </w:pPr>
            <w:ins w:id="1292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21" w:author=" " w:date="2019-05-27T04:43:00Z"/>
                <w:rFonts w:ascii="Arial" w:hAnsi="Arial" w:cs="Arial"/>
                <w:sz w:val="18"/>
                <w:szCs w:val="18"/>
              </w:rPr>
            </w:pPr>
            <w:ins w:id="1292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923" w:author=" " w:date="2019-05-27T04:43:00Z"/>
                <w:rFonts w:cs="Arial"/>
                <w:szCs w:val="18"/>
              </w:rPr>
            </w:pPr>
            <w:ins w:id="1292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25" w:author=" " w:date="2019-05-27T04:43:00Z"/>
                <w:rFonts w:cs="Arial"/>
                <w:szCs w:val="18"/>
              </w:rPr>
            </w:pPr>
            <w:ins w:id="1292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27" w:author=" " w:date="2019-05-27T04:43:00Z"/>
                <w:rFonts w:cs="Arial"/>
                <w:szCs w:val="18"/>
              </w:rPr>
            </w:pPr>
            <w:ins w:id="1292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29" w:author=" " w:date="2019-05-27T04:43:00Z"/>
                <w:rFonts w:cs="Arial"/>
                <w:szCs w:val="18"/>
              </w:rPr>
            </w:pPr>
            <w:ins w:id="12930" w:author=" " w:date="2019-05-27T04:43:00Z">
              <w:r w:rsidRPr="00340831">
                <w:rPr>
                  <w:rFonts w:cs="Arial"/>
                  <w:szCs w:val="18"/>
                  <w:lang w:val="en-US" w:eastAsia="ja-JP"/>
                </w:rPr>
                <w:t>None</w:t>
              </w:r>
            </w:ins>
          </w:p>
        </w:tc>
      </w:tr>
      <w:tr w:rsidR="007B2B12" w:rsidRPr="00340831" w:rsidTr="004C693F">
        <w:trPr>
          <w:gridAfter w:val="1"/>
          <w:wAfter w:w="12" w:type="pct"/>
          <w:cantSplit/>
          <w:ins w:id="1293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932" w:author=" " w:date="2019-05-27T04:43:00Z"/>
                <w:rFonts w:ascii="Arial" w:hAnsi="Arial"/>
                <w:sz w:val="18"/>
              </w:rPr>
            </w:pPr>
            <w:ins w:id="1293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_n260(2A-D-2O)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34" w:author=" " w:date="2019-05-27T04:43:00Z"/>
                <w:rFonts w:ascii="Arial" w:hAnsi="Arial" w:cs="Arial"/>
                <w:sz w:val="18"/>
                <w:szCs w:val="18"/>
              </w:rPr>
            </w:pPr>
            <w:ins w:id="1293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36" w:author=" " w:date="2019-05-27T04:43:00Z"/>
                <w:rFonts w:ascii="Arial" w:hAnsi="Arial" w:cs="Arial"/>
                <w:sz w:val="18"/>
                <w:szCs w:val="18"/>
              </w:rPr>
            </w:pPr>
            <w:ins w:id="1293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938" w:author=" " w:date="2019-05-27T04:43:00Z"/>
                <w:rFonts w:cs="Arial"/>
                <w:szCs w:val="18"/>
              </w:rPr>
            </w:pPr>
            <w:ins w:id="1293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40" w:author=" " w:date="2019-05-27T04:43:00Z"/>
                <w:rFonts w:cs="Arial"/>
                <w:szCs w:val="18"/>
              </w:rPr>
            </w:pPr>
            <w:ins w:id="1294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42" w:author=" " w:date="2019-05-27T04:43:00Z"/>
                <w:rFonts w:cs="Arial"/>
                <w:szCs w:val="18"/>
              </w:rPr>
            </w:pPr>
            <w:ins w:id="1294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44" w:author=" " w:date="2019-05-27T04:43:00Z"/>
                <w:rFonts w:cs="Arial"/>
                <w:szCs w:val="18"/>
              </w:rPr>
            </w:pPr>
            <w:ins w:id="12945" w:author=" " w:date="2019-05-27T04:43:00Z">
              <w:r w:rsidRPr="00340831">
                <w:rPr>
                  <w:rFonts w:cs="Arial"/>
                  <w:szCs w:val="18"/>
                  <w:lang w:val="en-US" w:eastAsia="ja-JP"/>
                </w:rPr>
                <w:t>None</w:t>
              </w:r>
            </w:ins>
          </w:p>
        </w:tc>
      </w:tr>
      <w:tr w:rsidR="007B2B12" w:rsidRPr="00340831" w:rsidTr="004C693F">
        <w:trPr>
          <w:gridAfter w:val="1"/>
          <w:wAfter w:w="12" w:type="pct"/>
          <w:cantSplit/>
          <w:ins w:id="1294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947" w:author=" " w:date="2019-05-27T04:43:00Z"/>
                <w:rFonts w:ascii="Arial" w:hAnsi="Arial"/>
                <w:sz w:val="18"/>
                <w:lang w:val="x-none"/>
              </w:rPr>
            </w:pPr>
            <w:ins w:id="1294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_n260(A-2D)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49" w:author=" " w:date="2019-05-27T04:43:00Z"/>
                <w:rFonts w:ascii="Arial" w:hAnsi="Arial" w:cs="Arial"/>
                <w:sz w:val="18"/>
                <w:szCs w:val="18"/>
              </w:rPr>
            </w:pPr>
            <w:ins w:id="1295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51" w:author=" " w:date="2019-05-27T04:43:00Z"/>
                <w:rFonts w:ascii="Arial" w:hAnsi="Arial" w:cs="Arial"/>
                <w:sz w:val="18"/>
                <w:szCs w:val="18"/>
              </w:rPr>
            </w:pPr>
            <w:ins w:id="1295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953" w:author=" " w:date="2019-05-27T04:43:00Z"/>
                <w:rFonts w:cs="Arial"/>
                <w:szCs w:val="18"/>
              </w:rPr>
            </w:pPr>
            <w:ins w:id="1295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55" w:author=" " w:date="2019-05-27T04:43:00Z"/>
                <w:rFonts w:cs="Arial"/>
                <w:szCs w:val="18"/>
              </w:rPr>
            </w:pPr>
            <w:ins w:id="1295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57" w:author=" " w:date="2019-05-27T04:43:00Z"/>
                <w:rFonts w:cs="Arial"/>
                <w:szCs w:val="18"/>
              </w:rPr>
            </w:pPr>
            <w:ins w:id="1295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59" w:author=" " w:date="2019-05-27T04:43:00Z"/>
                <w:rFonts w:cs="Arial"/>
                <w:szCs w:val="18"/>
              </w:rPr>
            </w:pPr>
            <w:ins w:id="12960" w:author=" " w:date="2019-05-27T04:43:00Z">
              <w:r w:rsidRPr="00340831">
                <w:rPr>
                  <w:rFonts w:cs="Arial"/>
                  <w:szCs w:val="18"/>
                  <w:lang w:val="en-US" w:eastAsia="ja-JP"/>
                </w:rPr>
                <w:t>None</w:t>
              </w:r>
            </w:ins>
          </w:p>
        </w:tc>
      </w:tr>
      <w:tr w:rsidR="007B2B12" w:rsidRPr="00340831" w:rsidTr="004C693F">
        <w:trPr>
          <w:gridAfter w:val="1"/>
          <w:wAfter w:w="12" w:type="pct"/>
          <w:cantSplit/>
          <w:ins w:id="1296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962" w:author=" " w:date="2019-05-27T04:43:00Z"/>
                <w:rFonts w:ascii="Arial" w:eastAsia="SimSun" w:hAnsi="Arial" w:cs="Arial"/>
                <w:sz w:val="18"/>
                <w:szCs w:val="18"/>
                <w:lang w:eastAsia="zh-CN"/>
              </w:rPr>
            </w:pPr>
            <w:ins w:id="12963" w:author=" " w:date="2019-05-27T04:43:00Z">
              <w:r w:rsidRPr="00340831">
                <w:rPr>
                  <w:rFonts w:ascii="Arial" w:hAnsi="Arial" w:cs="Arial"/>
                  <w:sz w:val="18"/>
                  <w:szCs w:val="18"/>
                  <w:lang w:val="x-none" w:eastAsia="ja-JP"/>
                </w:rPr>
                <w:lastRenderedPageBreak/>
                <w:t>DC_4A</w:t>
              </w:r>
              <w:r w:rsidRPr="00340831">
                <w:rPr>
                  <w:rFonts w:ascii="Arial" w:hAnsi="Arial" w:cs="Arial"/>
                  <w:sz w:val="18"/>
                  <w:szCs w:val="18"/>
                  <w:lang w:val="sv-SE" w:eastAsia="ja-JP"/>
                </w:rPr>
                <w:t>_n260(2A-2D)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64" w:author=" " w:date="2019-05-27T04:43:00Z"/>
                <w:rFonts w:ascii="Arial" w:hAnsi="Arial" w:cs="Arial"/>
                <w:sz w:val="18"/>
                <w:szCs w:val="18"/>
              </w:rPr>
            </w:pPr>
            <w:ins w:id="1296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66" w:author=" " w:date="2019-05-27T04:43:00Z"/>
                <w:rFonts w:ascii="Arial" w:hAnsi="Arial" w:cs="Arial"/>
                <w:sz w:val="18"/>
                <w:szCs w:val="18"/>
              </w:rPr>
            </w:pPr>
            <w:ins w:id="1296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968" w:author=" " w:date="2019-05-27T04:43:00Z"/>
                <w:rFonts w:cs="Arial"/>
                <w:szCs w:val="18"/>
              </w:rPr>
            </w:pPr>
            <w:ins w:id="1296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70" w:author=" " w:date="2019-05-27T04:43:00Z"/>
                <w:rFonts w:cs="Arial"/>
                <w:szCs w:val="18"/>
              </w:rPr>
            </w:pPr>
            <w:ins w:id="1297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72" w:author=" " w:date="2019-05-27T04:43:00Z"/>
                <w:rFonts w:cs="Arial"/>
                <w:szCs w:val="18"/>
              </w:rPr>
            </w:pPr>
            <w:ins w:id="1297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74" w:author=" " w:date="2019-05-27T04:43:00Z"/>
                <w:rFonts w:cs="Arial"/>
                <w:szCs w:val="18"/>
              </w:rPr>
            </w:pPr>
            <w:ins w:id="12975" w:author=" " w:date="2019-05-27T04:43:00Z">
              <w:r w:rsidRPr="00340831">
                <w:rPr>
                  <w:rFonts w:cs="Arial"/>
                  <w:szCs w:val="18"/>
                  <w:lang w:val="en-US" w:eastAsia="ja-JP"/>
                </w:rPr>
                <w:t>None</w:t>
              </w:r>
            </w:ins>
          </w:p>
        </w:tc>
      </w:tr>
      <w:tr w:rsidR="007B2B12" w:rsidRPr="00340831" w:rsidTr="004C693F">
        <w:trPr>
          <w:gridAfter w:val="1"/>
          <w:wAfter w:w="12" w:type="pct"/>
          <w:cantSplit/>
          <w:ins w:id="1297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977" w:author=" " w:date="2019-05-27T04:43:00Z"/>
                <w:rFonts w:ascii="Arial" w:hAnsi="Arial"/>
                <w:sz w:val="18"/>
              </w:rPr>
            </w:pPr>
            <w:ins w:id="1297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_n260(A-P)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79" w:author=" " w:date="2019-05-27T04:43:00Z"/>
                <w:rFonts w:ascii="Arial" w:hAnsi="Arial" w:cs="Arial"/>
                <w:sz w:val="18"/>
                <w:szCs w:val="18"/>
              </w:rPr>
            </w:pPr>
            <w:ins w:id="1298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81" w:author=" " w:date="2019-05-27T04:43:00Z"/>
                <w:rFonts w:ascii="Arial" w:hAnsi="Arial" w:cs="Arial"/>
                <w:sz w:val="18"/>
                <w:szCs w:val="18"/>
              </w:rPr>
            </w:pPr>
            <w:ins w:id="1298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983" w:author=" " w:date="2019-05-27T04:43:00Z"/>
                <w:rFonts w:cs="Arial"/>
                <w:szCs w:val="18"/>
              </w:rPr>
            </w:pPr>
            <w:ins w:id="1298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85" w:author=" " w:date="2019-05-27T04:43:00Z"/>
                <w:rFonts w:cs="Arial"/>
                <w:szCs w:val="18"/>
              </w:rPr>
            </w:pPr>
            <w:ins w:id="1298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87" w:author=" " w:date="2019-05-27T04:43:00Z"/>
                <w:rFonts w:cs="Arial"/>
                <w:szCs w:val="18"/>
              </w:rPr>
            </w:pPr>
            <w:ins w:id="1298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89" w:author=" " w:date="2019-05-27T04:43:00Z"/>
                <w:rFonts w:cs="Arial"/>
                <w:szCs w:val="18"/>
              </w:rPr>
            </w:pPr>
            <w:ins w:id="12990" w:author=" " w:date="2019-05-27T04:43:00Z">
              <w:r w:rsidRPr="00340831">
                <w:rPr>
                  <w:rFonts w:cs="Arial"/>
                  <w:szCs w:val="18"/>
                  <w:lang w:val="en-US" w:eastAsia="ja-JP"/>
                </w:rPr>
                <w:t>None</w:t>
              </w:r>
            </w:ins>
          </w:p>
        </w:tc>
      </w:tr>
      <w:tr w:rsidR="007B2B12" w:rsidRPr="00340831" w:rsidTr="004C693F">
        <w:trPr>
          <w:gridAfter w:val="1"/>
          <w:wAfter w:w="12" w:type="pct"/>
          <w:cantSplit/>
          <w:ins w:id="1299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2992" w:author=" " w:date="2019-05-27T04:43:00Z"/>
                <w:rFonts w:ascii="Arial" w:hAnsi="Arial"/>
                <w:sz w:val="18"/>
              </w:rPr>
            </w:pPr>
            <w:ins w:id="12993" w:author=" " w:date="2019-05-27T04:43:00Z">
              <w:r w:rsidRPr="00340831">
                <w:rPr>
                  <w:rFonts w:ascii="Arial" w:hAnsi="Arial" w:cs="Arial"/>
                  <w:sz w:val="18"/>
                  <w:szCs w:val="18"/>
                  <w:lang w:val="x-none" w:eastAsia="ja-JP"/>
                </w:rPr>
                <w:t>DC_</w:t>
              </w:r>
              <w:r w:rsidRPr="00340831">
                <w:rPr>
                  <w:rFonts w:ascii="Arial" w:hAnsi="Arial"/>
                  <w:sz w:val="18"/>
                  <w:lang w:val="en-US"/>
                </w:rPr>
                <w:t>4</w:t>
              </w:r>
              <w:r w:rsidRPr="00340831">
                <w:rPr>
                  <w:rFonts w:ascii="Arial" w:hAnsi="Arial" w:cs="Arial"/>
                  <w:sz w:val="18"/>
                  <w:szCs w:val="18"/>
                  <w:lang w:val="x-none" w:eastAsia="ja-JP"/>
                </w:rPr>
                <w:t>A</w:t>
              </w:r>
              <w:r w:rsidRPr="00340831">
                <w:rPr>
                  <w:rFonts w:ascii="Arial" w:hAnsi="Arial" w:cs="Arial"/>
                  <w:sz w:val="18"/>
                  <w:szCs w:val="18"/>
                  <w:lang w:val="sv-SE" w:eastAsia="ja-JP"/>
                </w:rPr>
                <w:t>_n260(2A-P)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94" w:author=" " w:date="2019-05-27T04:43:00Z"/>
                <w:rFonts w:ascii="Arial" w:hAnsi="Arial" w:cs="Arial"/>
                <w:sz w:val="18"/>
                <w:szCs w:val="18"/>
              </w:rPr>
            </w:pPr>
            <w:ins w:id="1299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96" w:author=" " w:date="2019-05-27T04:43:00Z"/>
                <w:rFonts w:ascii="Arial" w:hAnsi="Arial" w:cs="Arial"/>
                <w:sz w:val="18"/>
                <w:szCs w:val="18"/>
              </w:rPr>
            </w:pPr>
            <w:ins w:id="1299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998" w:author=" " w:date="2019-05-27T04:43:00Z"/>
                <w:rFonts w:cs="Arial"/>
                <w:szCs w:val="18"/>
              </w:rPr>
            </w:pPr>
            <w:ins w:id="1299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00" w:author=" " w:date="2019-05-27T04:43:00Z"/>
                <w:rFonts w:cs="Arial"/>
                <w:szCs w:val="18"/>
              </w:rPr>
            </w:pPr>
            <w:ins w:id="1300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02" w:author=" " w:date="2019-05-27T04:43:00Z"/>
                <w:rFonts w:cs="Arial"/>
                <w:szCs w:val="18"/>
              </w:rPr>
            </w:pPr>
            <w:ins w:id="1300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04" w:author=" " w:date="2019-05-27T04:43:00Z"/>
                <w:rFonts w:cs="Arial"/>
                <w:szCs w:val="18"/>
              </w:rPr>
            </w:pPr>
            <w:ins w:id="13005" w:author=" " w:date="2019-05-27T04:43:00Z">
              <w:r w:rsidRPr="00340831">
                <w:rPr>
                  <w:rFonts w:cs="Arial"/>
                  <w:szCs w:val="18"/>
                  <w:lang w:val="en-US" w:eastAsia="ja-JP"/>
                </w:rPr>
                <w:t>None</w:t>
              </w:r>
            </w:ins>
          </w:p>
        </w:tc>
      </w:tr>
      <w:tr w:rsidR="007B2B12" w:rsidRPr="00340831" w:rsidTr="004C693F">
        <w:trPr>
          <w:gridAfter w:val="1"/>
          <w:wAfter w:w="12" w:type="pct"/>
          <w:cantSplit/>
          <w:ins w:id="1300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007" w:author=" " w:date="2019-05-27T04:43:00Z"/>
                <w:rFonts w:ascii="Arial" w:hAnsi="Arial"/>
                <w:sz w:val="18"/>
              </w:rPr>
            </w:pPr>
            <w:ins w:id="13008" w:author=" " w:date="2019-05-27T04:43:00Z">
              <w:r w:rsidRPr="00340831">
                <w:rPr>
                  <w:rFonts w:ascii="Arial" w:hAnsi="Arial" w:cs="Arial"/>
                  <w:sz w:val="18"/>
                  <w:szCs w:val="18"/>
                  <w:lang w:val="x-none" w:eastAsia="ja-JP"/>
                </w:rPr>
                <w:t>DC_</w:t>
              </w:r>
              <w:r w:rsidRPr="00340831">
                <w:rPr>
                  <w:rFonts w:ascii="Arial" w:hAnsi="Arial"/>
                  <w:sz w:val="18"/>
                  <w:lang w:val="en-US"/>
                </w:rPr>
                <w:t>4</w:t>
              </w:r>
              <w:r w:rsidRPr="00340831">
                <w:rPr>
                  <w:rFonts w:ascii="Arial" w:hAnsi="Arial" w:cs="Arial"/>
                  <w:sz w:val="18"/>
                  <w:szCs w:val="18"/>
                  <w:lang w:val="x-none" w:eastAsia="ja-JP"/>
                </w:rPr>
                <w:t>A</w:t>
              </w:r>
              <w:r w:rsidRPr="00340831">
                <w:rPr>
                  <w:rFonts w:ascii="Arial" w:hAnsi="Arial" w:cs="Arial"/>
                  <w:sz w:val="18"/>
                  <w:szCs w:val="18"/>
                  <w:lang w:val="sv-SE" w:eastAsia="ja-JP"/>
                </w:rPr>
                <w:t>_n260(A-2P)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09" w:author=" " w:date="2019-05-27T04:43:00Z"/>
                <w:rFonts w:ascii="Arial" w:hAnsi="Arial" w:cs="Arial"/>
                <w:sz w:val="18"/>
                <w:szCs w:val="18"/>
              </w:rPr>
            </w:pPr>
            <w:ins w:id="1301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11" w:author=" " w:date="2019-05-27T04:43:00Z"/>
                <w:rFonts w:ascii="Arial" w:hAnsi="Arial" w:cs="Arial"/>
                <w:sz w:val="18"/>
                <w:szCs w:val="18"/>
              </w:rPr>
            </w:pPr>
            <w:ins w:id="1301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013" w:author=" " w:date="2019-05-27T04:43:00Z"/>
                <w:rFonts w:cs="Arial"/>
                <w:szCs w:val="18"/>
              </w:rPr>
            </w:pPr>
            <w:ins w:id="1301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15" w:author=" " w:date="2019-05-27T04:43:00Z"/>
                <w:rFonts w:cs="Arial"/>
                <w:szCs w:val="18"/>
              </w:rPr>
            </w:pPr>
            <w:ins w:id="1301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17" w:author=" " w:date="2019-05-27T04:43:00Z"/>
                <w:rFonts w:cs="Arial"/>
                <w:szCs w:val="18"/>
              </w:rPr>
            </w:pPr>
            <w:ins w:id="1301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19" w:author=" " w:date="2019-05-27T04:43:00Z"/>
                <w:rFonts w:cs="Arial"/>
                <w:szCs w:val="18"/>
              </w:rPr>
            </w:pPr>
            <w:ins w:id="13020" w:author=" " w:date="2019-05-27T04:43:00Z">
              <w:r w:rsidRPr="00340831">
                <w:rPr>
                  <w:rFonts w:cs="Arial"/>
                  <w:szCs w:val="18"/>
                  <w:lang w:val="en-US" w:eastAsia="ja-JP"/>
                </w:rPr>
                <w:t>None</w:t>
              </w:r>
            </w:ins>
          </w:p>
        </w:tc>
      </w:tr>
      <w:tr w:rsidR="007B2B12" w:rsidRPr="00340831" w:rsidTr="004C693F">
        <w:trPr>
          <w:gridAfter w:val="1"/>
          <w:wAfter w:w="12" w:type="pct"/>
          <w:cantSplit/>
          <w:ins w:id="1302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022" w:author=" " w:date="2019-05-27T04:43:00Z"/>
                <w:rFonts w:ascii="Arial" w:eastAsia="SimSun" w:hAnsi="Arial" w:cs="Arial"/>
                <w:sz w:val="18"/>
                <w:szCs w:val="18"/>
                <w:lang w:eastAsia="zh-CN"/>
              </w:rPr>
            </w:pPr>
            <w:ins w:id="13023" w:author=" " w:date="2019-05-27T04:43:00Z">
              <w:r w:rsidRPr="00340831">
                <w:rPr>
                  <w:rFonts w:ascii="Arial" w:hAnsi="Arial" w:cs="Arial"/>
                  <w:sz w:val="18"/>
                  <w:szCs w:val="18"/>
                  <w:lang w:val="x-none" w:eastAsia="ja-JP"/>
                </w:rPr>
                <w:t>DC_</w:t>
              </w:r>
              <w:r w:rsidRPr="00340831">
                <w:rPr>
                  <w:rFonts w:ascii="Arial" w:hAnsi="Arial"/>
                  <w:sz w:val="18"/>
                  <w:lang w:val="en-US"/>
                </w:rPr>
                <w:t>4</w:t>
              </w:r>
              <w:r w:rsidRPr="00340831">
                <w:rPr>
                  <w:rFonts w:ascii="Arial" w:hAnsi="Arial" w:cs="Arial"/>
                  <w:sz w:val="18"/>
                  <w:szCs w:val="18"/>
                  <w:lang w:val="x-none" w:eastAsia="ja-JP"/>
                </w:rPr>
                <w:t>A</w:t>
              </w:r>
              <w:r w:rsidRPr="00340831">
                <w:rPr>
                  <w:rFonts w:ascii="Arial" w:hAnsi="Arial" w:cs="Arial"/>
                  <w:sz w:val="18"/>
                  <w:szCs w:val="18"/>
                  <w:lang w:val="sv-SE" w:eastAsia="ja-JP"/>
                </w:rPr>
                <w:t>_n260(2A-2P)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24" w:author=" " w:date="2019-05-27T04:43:00Z"/>
                <w:rFonts w:ascii="Arial" w:hAnsi="Arial" w:cs="Arial"/>
                <w:sz w:val="18"/>
                <w:szCs w:val="18"/>
              </w:rPr>
            </w:pPr>
            <w:ins w:id="1302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26" w:author=" " w:date="2019-05-27T04:43:00Z"/>
                <w:rFonts w:ascii="Arial" w:hAnsi="Arial" w:cs="Arial"/>
                <w:sz w:val="18"/>
                <w:szCs w:val="18"/>
              </w:rPr>
            </w:pPr>
            <w:ins w:id="1302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028" w:author=" " w:date="2019-05-27T04:43:00Z"/>
                <w:rFonts w:cs="Arial"/>
                <w:szCs w:val="18"/>
              </w:rPr>
            </w:pPr>
            <w:ins w:id="1302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30" w:author=" " w:date="2019-05-27T04:43:00Z"/>
                <w:rFonts w:cs="Arial"/>
                <w:szCs w:val="18"/>
              </w:rPr>
            </w:pPr>
            <w:ins w:id="1303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32" w:author=" " w:date="2019-05-27T04:43:00Z"/>
                <w:rFonts w:cs="Arial"/>
                <w:szCs w:val="18"/>
              </w:rPr>
            </w:pPr>
            <w:ins w:id="1303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34" w:author=" " w:date="2019-05-27T04:43:00Z"/>
                <w:rFonts w:cs="Arial"/>
                <w:szCs w:val="18"/>
              </w:rPr>
            </w:pPr>
            <w:ins w:id="13035" w:author=" " w:date="2019-05-27T04:43:00Z">
              <w:r w:rsidRPr="00340831">
                <w:rPr>
                  <w:rFonts w:cs="Arial"/>
                  <w:szCs w:val="18"/>
                  <w:lang w:val="en-US" w:eastAsia="ja-JP"/>
                </w:rPr>
                <w:t>None</w:t>
              </w:r>
            </w:ins>
          </w:p>
        </w:tc>
      </w:tr>
      <w:tr w:rsidR="007B2B12" w:rsidRPr="00340831" w:rsidTr="004C693F">
        <w:trPr>
          <w:gridAfter w:val="1"/>
          <w:wAfter w:w="12" w:type="pct"/>
          <w:cantSplit/>
          <w:ins w:id="1303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037" w:author=" " w:date="2019-05-27T04:43:00Z"/>
                <w:rFonts w:ascii="Arial" w:eastAsia="SimSun" w:hAnsi="Arial" w:cs="Arial"/>
                <w:sz w:val="18"/>
                <w:szCs w:val="18"/>
                <w:lang w:eastAsia="zh-CN"/>
              </w:rPr>
            </w:pPr>
            <w:ins w:id="1303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_n260(A-G)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39" w:author=" " w:date="2019-05-27T04:43:00Z"/>
                <w:rFonts w:ascii="Arial" w:hAnsi="Arial" w:cs="Arial"/>
                <w:sz w:val="18"/>
                <w:szCs w:val="18"/>
              </w:rPr>
            </w:pPr>
            <w:ins w:id="1304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41" w:author=" " w:date="2019-05-27T04:43:00Z"/>
                <w:rFonts w:ascii="Arial" w:hAnsi="Arial" w:cs="Arial"/>
                <w:sz w:val="18"/>
                <w:szCs w:val="18"/>
              </w:rPr>
            </w:pPr>
            <w:ins w:id="1304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043" w:author=" " w:date="2019-05-27T04:43:00Z"/>
                <w:rFonts w:cs="Arial"/>
                <w:szCs w:val="18"/>
              </w:rPr>
            </w:pPr>
            <w:ins w:id="1304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45" w:author=" " w:date="2019-05-27T04:43:00Z"/>
                <w:rFonts w:cs="Arial"/>
                <w:szCs w:val="18"/>
              </w:rPr>
            </w:pPr>
            <w:ins w:id="1304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47" w:author=" " w:date="2019-05-27T04:43:00Z"/>
                <w:rFonts w:cs="Arial"/>
                <w:szCs w:val="18"/>
              </w:rPr>
            </w:pPr>
            <w:ins w:id="1304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49" w:author=" " w:date="2019-05-27T04:43:00Z"/>
                <w:rFonts w:cs="Arial"/>
                <w:szCs w:val="18"/>
              </w:rPr>
            </w:pPr>
            <w:ins w:id="13050" w:author=" " w:date="2019-05-27T04:43:00Z">
              <w:r w:rsidRPr="00340831">
                <w:rPr>
                  <w:rFonts w:cs="Arial"/>
                  <w:szCs w:val="18"/>
                  <w:lang w:val="en-US" w:eastAsia="ja-JP"/>
                </w:rPr>
                <w:t>None</w:t>
              </w:r>
            </w:ins>
          </w:p>
        </w:tc>
      </w:tr>
      <w:tr w:rsidR="007B2B12" w:rsidRPr="00340831" w:rsidTr="004C693F">
        <w:trPr>
          <w:gridAfter w:val="1"/>
          <w:wAfter w:w="12" w:type="pct"/>
          <w:cantSplit/>
          <w:ins w:id="1305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052" w:author=" " w:date="2019-05-27T04:43:00Z"/>
                <w:rFonts w:ascii="Arial" w:hAnsi="Arial" w:cs="Arial"/>
                <w:sz w:val="18"/>
                <w:szCs w:val="18"/>
                <w:lang w:val="x-none" w:eastAsia="ja-JP"/>
              </w:rPr>
            </w:pPr>
            <w:ins w:id="13053" w:author=" " w:date="2019-05-27T04:43:00Z">
              <w:r w:rsidRPr="00340831">
                <w:rPr>
                  <w:rFonts w:ascii="Arial" w:hAnsi="Arial"/>
                  <w:color w:val="000000"/>
                  <w:sz w:val="18"/>
                  <w:lang w:val="en-US"/>
                </w:rPr>
                <w:t>DC_4A_n260(A-</w:t>
              </w:r>
              <w:r w:rsidRPr="00340831">
                <w:rPr>
                  <w:rFonts w:ascii="Arial" w:hAnsi="Arial" w:cs="Arial"/>
                  <w:color w:val="000000"/>
                  <w:sz w:val="18"/>
                  <w:szCs w:val="18"/>
                  <w:lang w:val="en-US"/>
                </w:rPr>
                <w:t>G)_UL_4A_n260G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54" w:author=" " w:date="2019-05-27T04:43:00Z"/>
                <w:rFonts w:ascii="Arial" w:hAnsi="Arial" w:cs="Arial"/>
                <w:sz w:val="18"/>
                <w:szCs w:val="18"/>
              </w:rPr>
            </w:pPr>
            <w:ins w:id="13055" w:author=" " w:date="2019-05-27T04:43:00Z">
              <w:r w:rsidRPr="00340831">
                <w:rPr>
                  <w:rFonts w:ascii="Arial" w:hAnsi="Arial"/>
                  <w:color w:val="000000"/>
                  <w:sz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056" w:author=" " w:date="2019-05-27T04:43:00Z"/>
                <w:rFonts w:ascii="Arial" w:hAnsi="Arial" w:cs="Arial"/>
                <w:sz w:val="18"/>
                <w:szCs w:val="18"/>
              </w:rPr>
            </w:pPr>
            <w:ins w:id="1305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058" w:author=" " w:date="2019-05-27T04:43:00Z"/>
                <w:rFonts w:cs="Arial"/>
                <w:szCs w:val="18"/>
              </w:rPr>
            </w:pPr>
            <w:ins w:id="1305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60" w:author=" " w:date="2019-05-27T04:43:00Z"/>
                <w:rFonts w:cs="Arial"/>
                <w:szCs w:val="18"/>
              </w:rPr>
            </w:pPr>
            <w:ins w:id="1306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62" w:author=" " w:date="2019-05-27T04:43:00Z"/>
                <w:rFonts w:cs="Arial"/>
                <w:szCs w:val="18"/>
              </w:rPr>
            </w:pPr>
            <w:ins w:id="1306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64" w:author=" " w:date="2019-05-27T04:43:00Z"/>
                <w:rFonts w:cs="Arial"/>
                <w:szCs w:val="18"/>
              </w:rPr>
            </w:pPr>
            <w:ins w:id="13065" w:author=" " w:date="2019-05-27T04:43:00Z">
              <w:r w:rsidRPr="00340831">
                <w:rPr>
                  <w:rFonts w:cs="Arial"/>
                  <w:szCs w:val="18"/>
                  <w:lang w:val="en-US" w:eastAsia="ja-JP"/>
                </w:rPr>
                <w:t>None</w:t>
              </w:r>
            </w:ins>
          </w:p>
        </w:tc>
      </w:tr>
      <w:tr w:rsidR="007B2B12" w:rsidRPr="00340831" w:rsidTr="004C693F">
        <w:trPr>
          <w:gridAfter w:val="1"/>
          <w:wAfter w:w="12" w:type="pct"/>
          <w:cantSplit/>
          <w:ins w:id="1306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067" w:author=" " w:date="2019-05-27T04:43:00Z"/>
                <w:rFonts w:ascii="Arial" w:eastAsia="SimSun" w:hAnsi="Arial" w:cs="Arial"/>
                <w:sz w:val="18"/>
                <w:szCs w:val="18"/>
                <w:lang w:eastAsia="zh-CN"/>
              </w:rPr>
            </w:pPr>
            <w:ins w:id="1306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_n260(2A-G)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69" w:author=" " w:date="2019-05-27T04:43:00Z"/>
                <w:rFonts w:ascii="Arial" w:hAnsi="Arial" w:cs="Arial"/>
                <w:sz w:val="18"/>
                <w:szCs w:val="18"/>
              </w:rPr>
            </w:pPr>
            <w:ins w:id="1307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71" w:author=" " w:date="2019-05-27T04:43:00Z"/>
                <w:rFonts w:ascii="Arial" w:hAnsi="Arial" w:cs="Arial"/>
                <w:sz w:val="18"/>
                <w:szCs w:val="18"/>
              </w:rPr>
            </w:pPr>
            <w:ins w:id="1307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073" w:author=" " w:date="2019-05-27T04:43:00Z"/>
                <w:rFonts w:cs="Arial"/>
                <w:szCs w:val="18"/>
              </w:rPr>
            </w:pPr>
            <w:ins w:id="1307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75" w:author=" " w:date="2019-05-27T04:43:00Z"/>
                <w:rFonts w:cs="Arial"/>
                <w:szCs w:val="18"/>
              </w:rPr>
            </w:pPr>
            <w:ins w:id="1307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77" w:author=" " w:date="2019-05-27T04:43:00Z"/>
                <w:rFonts w:cs="Arial"/>
                <w:szCs w:val="18"/>
              </w:rPr>
            </w:pPr>
            <w:ins w:id="1307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79" w:author=" " w:date="2019-05-27T04:43:00Z"/>
                <w:rFonts w:cs="Arial"/>
                <w:szCs w:val="18"/>
              </w:rPr>
            </w:pPr>
            <w:ins w:id="13080" w:author=" " w:date="2019-05-27T04:43:00Z">
              <w:r w:rsidRPr="00340831">
                <w:rPr>
                  <w:rFonts w:cs="Arial"/>
                  <w:szCs w:val="18"/>
                  <w:lang w:val="en-US" w:eastAsia="ja-JP"/>
                </w:rPr>
                <w:t>None</w:t>
              </w:r>
            </w:ins>
          </w:p>
        </w:tc>
      </w:tr>
      <w:tr w:rsidR="007B2B12" w:rsidRPr="00340831" w:rsidTr="004C693F">
        <w:trPr>
          <w:gridAfter w:val="1"/>
          <w:wAfter w:w="12" w:type="pct"/>
          <w:cantSplit/>
          <w:ins w:id="1308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082" w:author=" " w:date="2019-05-27T04:43:00Z"/>
                <w:rFonts w:ascii="Arial" w:eastAsia="SimSun" w:hAnsi="Arial" w:cs="Arial"/>
                <w:sz w:val="18"/>
                <w:szCs w:val="18"/>
                <w:lang w:eastAsia="zh-CN"/>
              </w:rPr>
            </w:pPr>
            <w:ins w:id="1308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_n260(A-2G)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84" w:author=" " w:date="2019-05-27T04:43:00Z"/>
                <w:rFonts w:ascii="Arial" w:hAnsi="Arial" w:cs="Arial"/>
                <w:sz w:val="18"/>
                <w:szCs w:val="18"/>
              </w:rPr>
            </w:pPr>
            <w:ins w:id="1308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86" w:author=" " w:date="2019-05-27T04:43:00Z"/>
                <w:rFonts w:ascii="Arial" w:hAnsi="Arial" w:cs="Arial"/>
                <w:sz w:val="18"/>
                <w:szCs w:val="18"/>
              </w:rPr>
            </w:pPr>
            <w:ins w:id="1308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088" w:author=" " w:date="2019-05-27T04:43:00Z"/>
                <w:rFonts w:cs="Arial"/>
                <w:szCs w:val="18"/>
              </w:rPr>
            </w:pPr>
            <w:ins w:id="1308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90" w:author=" " w:date="2019-05-27T04:43:00Z"/>
                <w:rFonts w:cs="Arial"/>
                <w:szCs w:val="18"/>
              </w:rPr>
            </w:pPr>
            <w:ins w:id="1309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92" w:author=" " w:date="2019-05-27T04:43:00Z"/>
                <w:rFonts w:cs="Arial"/>
                <w:szCs w:val="18"/>
              </w:rPr>
            </w:pPr>
            <w:ins w:id="1309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94" w:author=" " w:date="2019-05-27T04:43:00Z"/>
                <w:rFonts w:cs="Arial"/>
                <w:szCs w:val="18"/>
              </w:rPr>
            </w:pPr>
            <w:ins w:id="13095" w:author=" " w:date="2019-05-27T04:43:00Z">
              <w:r w:rsidRPr="00340831">
                <w:rPr>
                  <w:rFonts w:cs="Arial"/>
                  <w:szCs w:val="18"/>
                  <w:lang w:val="en-US" w:eastAsia="ja-JP"/>
                </w:rPr>
                <w:t>None</w:t>
              </w:r>
            </w:ins>
          </w:p>
        </w:tc>
      </w:tr>
      <w:tr w:rsidR="007B2B12" w:rsidRPr="00340831" w:rsidTr="004C693F">
        <w:trPr>
          <w:gridAfter w:val="1"/>
          <w:wAfter w:w="12" w:type="pct"/>
          <w:cantSplit/>
          <w:ins w:id="1309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097" w:author=" " w:date="2019-05-27T04:43:00Z"/>
                <w:rFonts w:ascii="Arial" w:eastAsia="SimSun" w:hAnsi="Arial" w:cs="Arial"/>
                <w:sz w:val="18"/>
                <w:szCs w:val="18"/>
                <w:lang w:eastAsia="zh-CN"/>
              </w:rPr>
            </w:pPr>
            <w:ins w:id="1309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_n260(2A-2G)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99" w:author=" " w:date="2019-05-27T04:43:00Z"/>
                <w:rFonts w:ascii="Arial" w:hAnsi="Arial" w:cs="Arial"/>
                <w:sz w:val="18"/>
                <w:szCs w:val="18"/>
              </w:rPr>
            </w:pPr>
            <w:ins w:id="1310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01" w:author=" " w:date="2019-05-27T04:43:00Z"/>
                <w:rFonts w:ascii="Arial" w:hAnsi="Arial" w:cs="Arial"/>
                <w:sz w:val="18"/>
                <w:szCs w:val="18"/>
              </w:rPr>
            </w:pPr>
            <w:ins w:id="1310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103" w:author=" " w:date="2019-05-27T04:43:00Z"/>
                <w:rFonts w:cs="Arial"/>
                <w:szCs w:val="18"/>
              </w:rPr>
            </w:pPr>
            <w:ins w:id="1310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05" w:author=" " w:date="2019-05-27T04:43:00Z"/>
                <w:rFonts w:cs="Arial"/>
                <w:szCs w:val="18"/>
              </w:rPr>
            </w:pPr>
            <w:ins w:id="1310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07" w:author=" " w:date="2019-05-27T04:43:00Z"/>
                <w:rFonts w:cs="Arial"/>
                <w:szCs w:val="18"/>
              </w:rPr>
            </w:pPr>
            <w:ins w:id="1310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09" w:author=" " w:date="2019-05-27T04:43:00Z"/>
                <w:rFonts w:cs="Arial"/>
                <w:szCs w:val="18"/>
              </w:rPr>
            </w:pPr>
            <w:ins w:id="13110" w:author=" " w:date="2019-05-27T04:43:00Z">
              <w:r w:rsidRPr="00340831">
                <w:rPr>
                  <w:rFonts w:cs="Arial"/>
                  <w:szCs w:val="18"/>
                  <w:lang w:val="en-US" w:eastAsia="ja-JP"/>
                </w:rPr>
                <w:t>None</w:t>
              </w:r>
            </w:ins>
          </w:p>
        </w:tc>
      </w:tr>
      <w:tr w:rsidR="007B2B12" w:rsidRPr="00340831" w:rsidTr="004C693F">
        <w:trPr>
          <w:gridAfter w:val="1"/>
          <w:wAfter w:w="12" w:type="pct"/>
          <w:cantSplit/>
          <w:ins w:id="1311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112" w:author=" " w:date="2019-05-27T04:43:00Z"/>
                <w:rFonts w:ascii="Arial" w:hAnsi="Arial"/>
                <w:sz w:val="18"/>
              </w:rPr>
            </w:pPr>
            <w:ins w:id="1311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14" w:author=" " w:date="2019-05-27T04:43:00Z"/>
                <w:rFonts w:ascii="Arial" w:hAnsi="Arial" w:cs="Arial"/>
                <w:sz w:val="18"/>
                <w:szCs w:val="18"/>
              </w:rPr>
            </w:pPr>
            <w:ins w:id="1311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16" w:author=" " w:date="2019-05-27T04:43:00Z"/>
                <w:rFonts w:ascii="Arial" w:hAnsi="Arial" w:cs="Arial"/>
                <w:sz w:val="18"/>
                <w:szCs w:val="18"/>
              </w:rPr>
            </w:pPr>
            <w:ins w:id="1311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118" w:author=" " w:date="2019-05-27T04:43:00Z"/>
                <w:rFonts w:cs="Arial"/>
                <w:szCs w:val="18"/>
              </w:rPr>
            </w:pPr>
            <w:ins w:id="1311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20" w:author=" " w:date="2019-05-27T04:43:00Z"/>
                <w:rFonts w:cs="Arial"/>
                <w:szCs w:val="18"/>
              </w:rPr>
            </w:pPr>
            <w:ins w:id="1312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22" w:author=" " w:date="2019-05-27T04:43:00Z"/>
                <w:rFonts w:cs="Arial"/>
                <w:szCs w:val="18"/>
              </w:rPr>
            </w:pPr>
            <w:ins w:id="1312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24" w:author=" " w:date="2019-05-27T04:43:00Z"/>
                <w:rFonts w:cs="Arial"/>
                <w:szCs w:val="18"/>
              </w:rPr>
            </w:pPr>
            <w:ins w:id="13125" w:author=" " w:date="2019-05-27T04:43:00Z">
              <w:r w:rsidRPr="00340831">
                <w:rPr>
                  <w:rFonts w:cs="Arial"/>
                  <w:szCs w:val="18"/>
                  <w:lang w:val="en-US" w:eastAsia="ja-JP"/>
                </w:rPr>
                <w:t>None</w:t>
              </w:r>
            </w:ins>
          </w:p>
        </w:tc>
      </w:tr>
      <w:tr w:rsidR="007B2B12" w:rsidRPr="00340831" w:rsidTr="004C693F">
        <w:trPr>
          <w:gridAfter w:val="1"/>
          <w:wAfter w:w="12" w:type="pct"/>
          <w:cantSplit/>
          <w:ins w:id="1312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127" w:author=" " w:date="2019-05-27T04:43:00Z"/>
                <w:rFonts w:ascii="Arial" w:eastAsia="SimSun" w:hAnsi="Arial" w:cs="Arial"/>
                <w:sz w:val="18"/>
                <w:szCs w:val="18"/>
                <w:lang w:eastAsia="zh-CN"/>
              </w:rPr>
            </w:pPr>
            <w:ins w:id="1312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_n260(2G-O)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29" w:author=" " w:date="2019-05-27T04:43:00Z"/>
                <w:rFonts w:ascii="Arial" w:hAnsi="Arial" w:cs="Arial"/>
                <w:sz w:val="18"/>
                <w:szCs w:val="18"/>
              </w:rPr>
            </w:pPr>
            <w:ins w:id="1313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31" w:author=" " w:date="2019-05-27T04:43:00Z"/>
                <w:rFonts w:ascii="Arial" w:hAnsi="Arial" w:cs="Arial"/>
                <w:sz w:val="18"/>
                <w:szCs w:val="18"/>
              </w:rPr>
            </w:pPr>
            <w:ins w:id="1313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133" w:author=" " w:date="2019-05-27T04:43:00Z"/>
                <w:rFonts w:cs="Arial"/>
                <w:szCs w:val="18"/>
              </w:rPr>
            </w:pPr>
            <w:ins w:id="1313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35" w:author=" " w:date="2019-05-27T04:43:00Z"/>
                <w:rFonts w:cs="Arial"/>
                <w:szCs w:val="18"/>
              </w:rPr>
            </w:pPr>
            <w:ins w:id="1313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37" w:author=" " w:date="2019-05-27T04:43:00Z"/>
                <w:rFonts w:cs="Arial"/>
                <w:szCs w:val="18"/>
              </w:rPr>
            </w:pPr>
            <w:ins w:id="1313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39" w:author=" " w:date="2019-05-27T04:43:00Z"/>
                <w:rFonts w:cs="Arial"/>
                <w:szCs w:val="18"/>
              </w:rPr>
            </w:pPr>
            <w:ins w:id="13140" w:author=" " w:date="2019-05-27T04:43:00Z">
              <w:r w:rsidRPr="00340831">
                <w:rPr>
                  <w:rFonts w:cs="Arial"/>
                  <w:szCs w:val="18"/>
                  <w:lang w:val="en-US" w:eastAsia="ja-JP"/>
                </w:rPr>
                <w:t>None</w:t>
              </w:r>
            </w:ins>
          </w:p>
        </w:tc>
      </w:tr>
      <w:tr w:rsidR="007B2B12" w:rsidRPr="00340831" w:rsidTr="004C693F">
        <w:trPr>
          <w:gridAfter w:val="1"/>
          <w:wAfter w:w="12" w:type="pct"/>
          <w:cantSplit/>
          <w:ins w:id="1314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142" w:author=" " w:date="2019-05-27T04:43:00Z"/>
                <w:rFonts w:ascii="Arial" w:hAnsi="Arial"/>
                <w:sz w:val="18"/>
                <w:lang w:val="x-none"/>
              </w:rPr>
            </w:pPr>
            <w:ins w:id="1314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_n260(A-G-O)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44" w:author=" " w:date="2019-05-27T04:43:00Z"/>
                <w:rFonts w:ascii="Arial" w:hAnsi="Arial" w:cs="Arial"/>
                <w:sz w:val="18"/>
                <w:szCs w:val="18"/>
              </w:rPr>
            </w:pPr>
            <w:ins w:id="1314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46" w:author=" " w:date="2019-05-27T04:43:00Z"/>
                <w:rFonts w:ascii="Arial" w:hAnsi="Arial" w:cs="Arial"/>
                <w:sz w:val="18"/>
                <w:szCs w:val="18"/>
              </w:rPr>
            </w:pPr>
            <w:ins w:id="1314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148" w:author=" " w:date="2019-05-27T04:43:00Z"/>
                <w:rFonts w:cs="Arial"/>
                <w:szCs w:val="18"/>
              </w:rPr>
            </w:pPr>
            <w:ins w:id="1314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50" w:author=" " w:date="2019-05-27T04:43:00Z"/>
                <w:rFonts w:cs="Arial"/>
                <w:szCs w:val="18"/>
              </w:rPr>
            </w:pPr>
            <w:ins w:id="1315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52" w:author=" " w:date="2019-05-27T04:43:00Z"/>
                <w:rFonts w:cs="Arial"/>
                <w:szCs w:val="18"/>
              </w:rPr>
            </w:pPr>
            <w:ins w:id="1315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54" w:author=" " w:date="2019-05-27T04:43:00Z"/>
                <w:rFonts w:cs="Arial"/>
                <w:szCs w:val="18"/>
              </w:rPr>
            </w:pPr>
            <w:ins w:id="13155" w:author=" " w:date="2019-05-27T04:43:00Z">
              <w:r w:rsidRPr="00340831">
                <w:rPr>
                  <w:rFonts w:cs="Arial"/>
                  <w:szCs w:val="18"/>
                  <w:lang w:val="en-US" w:eastAsia="ja-JP"/>
                </w:rPr>
                <w:t>None</w:t>
              </w:r>
            </w:ins>
          </w:p>
        </w:tc>
      </w:tr>
      <w:tr w:rsidR="007B2B12" w:rsidRPr="00340831" w:rsidTr="004C693F">
        <w:trPr>
          <w:gridAfter w:val="1"/>
          <w:wAfter w:w="12" w:type="pct"/>
          <w:cantSplit/>
          <w:ins w:id="1315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157" w:author=" " w:date="2019-05-27T04:43:00Z"/>
                <w:rFonts w:ascii="Arial" w:hAnsi="Arial" w:cs="Arial"/>
                <w:sz w:val="18"/>
                <w:szCs w:val="18"/>
                <w:lang w:val="x-none" w:eastAsia="ja-JP"/>
              </w:rPr>
            </w:pPr>
            <w:ins w:id="1315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_n260(2A-G-O)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59" w:author=" " w:date="2019-05-27T04:43:00Z"/>
                <w:rFonts w:ascii="Arial" w:hAnsi="Arial" w:cs="Arial"/>
                <w:sz w:val="18"/>
                <w:szCs w:val="18"/>
              </w:rPr>
            </w:pPr>
            <w:ins w:id="1316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61" w:author=" " w:date="2019-05-27T04:43:00Z"/>
                <w:rFonts w:ascii="Arial" w:hAnsi="Arial" w:cs="Arial"/>
                <w:sz w:val="18"/>
                <w:szCs w:val="18"/>
              </w:rPr>
            </w:pPr>
            <w:ins w:id="1316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163" w:author=" " w:date="2019-05-27T04:43:00Z"/>
                <w:rFonts w:cs="Arial"/>
                <w:szCs w:val="18"/>
              </w:rPr>
            </w:pPr>
            <w:ins w:id="1316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65" w:author=" " w:date="2019-05-27T04:43:00Z"/>
                <w:rFonts w:cs="Arial"/>
                <w:szCs w:val="18"/>
              </w:rPr>
            </w:pPr>
            <w:ins w:id="1316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67" w:author=" " w:date="2019-05-27T04:43:00Z"/>
                <w:rFonts w:cs="Arial"/>
                <w:szCs w:val="18"/>
              </w:rPr>
            </w:pPr>
            <w:ins w:id="1316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69" w:author=" " w:date="2019-05-27T04:43:00Z"/>
                <w:rFonts w:cs="Arial"/>
                <w:szCs w:val="18"/>
              </w:rPr>
            </w:pPr>
            <w:ins w:id="13170" w:author=" " w:date="2019-05-27T04:43:00Z">
              <w:r w:rsidRPr="00340831">
                <w:rPr>
                  <w:rFonts w:cs="Arial"/>
                  <w:szCs w:val="18"/>
                  <w:lang w:val="en-US" w:eastAsia="ja-JP"/>
                </w:rPr>
                <w:t>None</w:t>
              </w:r>
            </w:ins>
          </w:p>
        </w:tc>
      </w:tr>
      <w:tr w:rsidR="007B2B12" w:rsidRPr="00340831" w:rsidTr="004C693F">
        <w:trPr>
          <w:gridAfter w:val="1"/>
          <w:wAfter w:w="12" w:type="pct"/>
          <w:cantSplit/>
          <w:ins w:id="1317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172" w:author=" " w:date="2019-05-27T04:43:00Z"/>
                <w:rFonts w:ascii="Arial" w:hAnsi="Arial"/>
                <w:sz w:val="18"/>
                <w:lang w:val="sv-SE"/>
              </w:rPr>
            </w:pPr>
            <w:ins w:id="1317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_n260(A-2G-O)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74" w:author=" " w:date="2019-05-27T04:43:00Z"/>
                <w:rFonts w:ascii="Arial" w:hAnsi="Arial" w:cs="Arial"/>
                <w:sz w:val="18"/>
                <w:szCs w:val="18"/>
              </w:rPr>
            </w:pPr>
            <w:ins w:id="1317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76" w:author=" " w:date="2019-05-27T04:43:00Z"/>
                <w:rFonts w:ascii="Arial" w:hAnsi="Arial" w:cs="Arial"/>
                <w:sz w:val="18"/>
                <w:szCs w:val="18"/>
              </w:rPr>
            </w:pPr>
            <w:ins w:id="1317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178" w:author=" " w:date="2019-05-27T04:43:00Z"/>
                <w:rFonts w:cs="Arial"/>
                <w:szCs w:val="18"/>
              </w:rPr>
            </w:pPr>
            <w:ins w:id="1317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80" w:author=" " w:date="2019-05-27T04:43:00Z"/>
                <w:rFonts w:cs="Arial"/>
                <w:szCs w:val="18"/>
              </w:rPr>
            </w:pPr>
            <w:ins w:id="1318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82" w:author=" " w:date="2019-05-27T04:43:00Z"/>
                <w:rFonts w:cs="Arial"/>
                <w:szCs w:val="18"/>
              </w:rPr>
            </w:pPr>
            <w:ins w:id="1318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84" w:author=" " w:date="2019-05-27T04:43:00Z"/>
                <w:rFonts w:cs="Arial"/>
                <w:szCs w:val="18"/>
              </w:rPr>
            </w:pPr>
            <w:ins w:id="13185" w:author=" " w:date="2019-05-27T04:43:00Z">
              <w:r w:rsidRPr="00340831">
                <w:rPr>
                  <w:rFonts w:cs="Arial"/>
                  <w:szCs w:val="18"/>
                  <w:lang w:val="en-US" w:eastAsia="ja-JP"/>
                </w:rPr>
                <w:t>None</w:t>
              </w:r>
            </w:ins>
          </w:p>
        </w:tc>
      </w:tr>
      <w:tr w:rsidR="007B2B12" w:rsidRPr="00340831" w:rsidTr="004C693F">
        <w:trPr>
          <w:gridAfter w:val="1"/>
          <w:wAfter w:w="12" w:type="pct"/>
          <w:cantSplit/>
          <w:ins w:id="1318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187" w:author=" " w:date="2019-05-27T04:43:00Z"/>
                <w:rFonts w:ascii="Arial" w:hAnsi="Arial"/>
                <w:sz w:val="18"/>
              </w:rPr>
            </w:pPr>
            <w:ins w:id="1318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_n260(2A-2G-O)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89" w:author=" " w:date="2019-05-27T04:43:00Z"/>
                <w:rFonts w:ascii="Arial" w:hAnsi="Arial" w:cs="Arial"/>
                <w:sz w:val="18"/>
                <w:szCs w:val="18"/>
              </w:rPr>
            </w:pPr>
            <w:ins w:id="1319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91" w:author=" " w:date="2019-05-27T04:43:00Z"/>
                <w:rFonts w:ascii="Arial" w:hAnsi="Arial" w:cs="Arial"/>
                <w:sz w:val="18"/>
                <w:szCs w:val="18"/>
              </w:rPr>
            </w:pPr>
            <w:ins w:id="1319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193" w:author=" " w:date="2019-05-27T04:43:00Z"/>
                <w:rFonts w:cs="Arial"/>
                <w:szCs w:val="18"/>
              </w:rPr>
            </w:pPr>
            <w:ins w:id="1319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95" w:author=" " w:date="2019-05-27T04:43:00Z"/>
                <w:rFonts w:cs="Arial"/>
                <w:szCs w:val="18"/>
              </w:rPr>
            </w:pPr>
            <w:ins w:id="1319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97" w:author=" " w:date="2019-05-27T04:43:00Z"/>
                <w:rFonts w:cs="Arial"/>
                <w:szCs w:val="18"/>
              </w:rPr>
            </w:pPr>
            <w:ins w:id="1319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99" w:author=" " w:date="2019-05-27T04:43:00Z"/>
                <w:rFonts w:cs="Arial"/>
                <w:szCs w:val="18"/>
              </w:rPr>
            </w:pPr>
            <w:ins w:id="13200" w:author=" " w:date="2019-05-27T04:43:00Z">
              <w:r w:rsidRPr="00340831">
                <w:rPr>
                  <w:rFonts w:cs="Arial"/>
                  <w:szCs w:val="18"/>
                  <w:lang w:val="en-US" w:eastAsia="ja-JP"/>
                </w:rPr>
                <w:t>None</w:t>
              </w:r>
            </w:ins>
          </w:p>
        </w:tc>
      </w:tr>
      <w:tr w:rsidR="007B2B12" w:rsidRPr="00340831" w:rsidTr="004C693F">
        <w:trPr>
          <w:gridAfter w:val="1"/>
          <w:wAfter w:w="12" w:type="pct"/>
          <w:cantSplit/>
          <w:ins w:id="1320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202" w:author=" " w:date="2019-05-27T04:43:00Z"/>
                <w:rFonts w:ascii="Arial" w:hAnsi="Arial"/>
                <w:sz w:val="18"/>
                <w:lang w:val="x-none"/>
              </w:rPr>
            </w:pPr>
            <w:ins w:id="1320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_n260(A-H)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04" w:author=" " w:date="2019-05-27T04:43:00Z"/>
                <w:rFonts w:ascii="Arial" w:hAnsi="Arial" w:cs="Arial"/>
                <w:sz w:val="18"/>
                <w:szCs w:val="18"/>
              </w:rPr>
            </w:pPr>
            <w:ins w:id="1320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06" w:author=" " w:date="2019-05-27T04:43:00Z"/>
                <w:rFonts w:ascii="Arial" w:hAnsi="Arial" w:cs="Arial"/>
                <w:sz w:val="18"/>
                <w:szCs w:val="18"/>
              </w:rPr>
            </w:pPr>
            <w:ins w:id="1320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208" w:author=" " w:date="2019-05-27T04:43:00Z"/>
                <w:rFonts w:cs="Arial"/>
                <w:szCs w:val="18"/>
              </w:rPr>
            </w:pPr>
            <w:ins w:id="1320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10" w:author=" " w:date="2019-05-27T04:43:00Z"/>
                <w:rFonts w:cs="Arial"/>
                <w:szCs w:val="18"/>
              </w:rPr>
            </w:pPr>
            <w:ins w:id="1321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12" w:author=" " w:date="2019-05-27T04:43:00Z"/>
                <w:rFonts w:cs="Arial"/>
                <w:szCs w:val="18"/>
              </w:rPr>
            </w:pPr>
            <w:ins w:id="1321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14" w:author=" " w:date="2019-05-27T04:43:00Z"/>
                <w:rFonts w:cs="Arial"/>
                <w:szCs w:val="18"/>
              </w:rPr>
            </w:pPr>
            <w:ins w:id="13215" w:author=" " w:date="2019-05-27T04:43:00Z">
              <w:r w:rsidRPr="00340831">
                <w:rPr>
                  <w:rFonts w:cs="Arial"/>
                  <w:szCs w:val="18"/>
                  <w:lang w:val="en-US" w:eastAsia="ja-JP"/>
                </w:rPr>
                <w:t>None</w:t>
              </w:r>
            </w:ins>
          </w:p>
        </w:tc>
      </w:tr>
      <w:tr w:rsidR="007B2B12" w:rsidRPr="00340831" w:rsidTr="004C693F">
        <w:trPr>
          <w:gridAfter w:val="1"/>
          <w:wAfter w:w="12" w:type="pct"/>
          <w:cantSplit/>
          <w:ins w:id="1321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217" w:author=" " w:date="2019-05-27T04:43:00Z"/>
                <w:rFonts w:ascii="Arial" w:hAnsi="Arial"/>
                <w:sz w:val="18"/>
                <w:lang w:val="x-none"/>
              </w:rPr>
            </w:pPr>
            <w:ins w:id="1321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_n260(A-2H)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19" w:author=" " w:date="2019-05-27T04:43:00Z"/>
                <w:rFonts w:ascii="Arial" w:hAnsi="Arial" w:cs="Arial"/>
                <w:sz w:val="18"/>
                <w:szCs w:val="18"/>
              </w:rPr>
            </w:pPr>
            <w:ins w:id="1322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21" w:author=" " w:date="2019-05-27T04:43:00Z"/>
                <w:rFonts w:ascii="Arial" w:hAnsi="Arial" w:cs="Arial"/>
                <w:sz w:val="18"/>
                <w:szCs w:val="18"/>
              </w:rPr>
            </w:pPr>
            <w:ins w:id="1322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223" w:author=" " w:date="2019-05-27T04:43:00Z"/>
                <w:rFonts w:cs="Arial"/>
                <w:szCs w:val="18"/>
              </w:rPr>
            </w:pPr>
            <w:ins w:id="1322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25" w:author=" " w:date="2019-05-27T04:43:00Z"/>
                <w:rFonts w:cs="Arial"/>
                <w:szCs w:val="18"/>
              </w:rPr>
            </w:pPr>
            <w:ins w:id="1322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27" w:author=" " w:date="2019-05-27T04:43:00Z"/>
                <w:rFonts w:cs="Arial"/>
                <w:szCs w:val="18"/>
              </w:rPr>
            </w:pPr>
            <w:ins w:id="1322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29" w:author=" " w:date="2019-05-27T04:43:00Z"/>
                <w:rFonts w:cs="Arial"/>
                <w:szCs w:val="18"/>
              </w:rPr>
            </w:pPr>
            <w:ins w:id="13230" w:author=" " w:date="2019-05-27T04:43:00Z">
              <w:r w:rsidRPr="00340831">
                <w:rPr>
                  <w:rFonts w:cs="Arial"/>
                  <w:szCs w:val="18"/>
                  <w:lang w:val="en-US" w:eastAsia="ja-JP"/>
                </w:rPr>
                <w:t>None</w:t>
              </w:r>
            </w:ins>
          </w:p>
        </w:tc>
      </w:tr>
      <w:tr w:rsidR="007B2B12" w:rsidRPr="00340831" w:rsidTr="004C693F">
        <w:trPr>
          <w:gridAfter w:val="1"/>
          <w:wAfter w:w="12" w:type="pct"/>
          <w:cantSplit/>
          <w:ins w:id="1323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232" w:author=" " w:date="2019-05-27T04:43:00Z"/>
                <w:rFonts w:ascii="Arial" w:hAnsi="Arial"/>
                <w:sz w:val="18"/>
                <w:lang w:val="x-none"/>
              </w:rPr>
            </w:pPr>
            <w:ins w:id="1323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_n260(2A-H)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34" w:author=" " w:date="2019-05-27T04:43:00Z"/>
                <w:rFonts w:ascii="Arial" w:hAnsi="Arial" w:cs="Arial"/>
                <w:sz w:val="18"/>
                <w:szCs w:val="18"/>
              </w:rPr>
            </w:pPr>
            <w:ins w:id="1323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36" w:author=" " w:date="2019-05-27T04:43:00Z"/>
                <w:rFonts w:ascii="Arial" w:hAnsi="Arial" w:cs="Arial"/>
                <w:sz w:val="18"/>
                <w:szCs w:val="18"/>
              </w:rPr>
            </w:pPr>
            <w:ins w:id="1323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238" w:author=" " w:date="2019-05-27T04:43:00Z"/>
                <w:rFonts w:cs="Arial"/>
                <w:szCs w:val="18"/>
              </w:rPr>
            </w:pPr>
            <w:ins w:id="1323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40" w:author=" " w:date="2019-05-27T04:43:00Z"/>
                <w:rFonts w:cs="Arial"/>
                <w:szCs w:val="18"/>
              </w:rPr>
            </w:pPr>
            <w:ins w:id="1324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42" w:author=" " w:date="2019-05-27T04:43:00Z"/>
                <w:rFonts w:cs="Arial"/>
                <w:szCs w:val="18"/>
              </w:rPr>
            </w:pPr>
            <w:ins w:id="1324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44" w:author=" " w:date="2019-05-27T04:43:00Z"/>
                <w:rFonts w:cs="Arial"/>
                <w:szCs w:val="18"/>
              </w:rPr>
            </w:pPr>
            <w:ins w:id="13245" w:author=" " w:date="2019-05-27T04:43:00Z">
              <w:r w:rsidRPr="00340831">
                <w:rPr>
                  <w:rFonts w:cs="Arial"/>
                  <w:szCs w:val="18"/>
                  <w:lang w:val="en-US" w:eastAsia="ja-JP"/>
                </w:rPr>
                <w:t>None</w:t>
              </w:r>
            </w:ins>
          </w:p>
        </w:tc>
      </w:tr>
      <w:tr w:rsidR="007B2B12" w:rsidRPr="00340831" w:rsidTr="004C693F">
        <w:trPr>
          <w:gridAfter w:val="1"/>
          <w:wAfter w:w="12" w:type="pct"/>
          <w:cantSplit/>
          <w:ins w:id="1324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247" w:author=" " w:date="2019-05-27T04:43:00Z"/>
                <w:rFonts w:ascii="Arial" w:eastAsia="SimSun" w:hAnsi="Arial" w:cs="Arial"/>
                <w:sz w:val="18"/>
                <w:szCs w:val="18"/>
                <w:lang w:eastAsia="zh-CN"/>
              </w:rPr>
            </w:pPr>
            <w:ins w:id="1324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_n260(2A-2H)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49" w:author=" " w:date="2019-05-27T04:43:00Z"/>
                <w:rFonts w:ascii="Arial" w:hAnsi="Arial" w:cs="Arial"/>
                <w:sz w:val="18"/>
                <w:szCs w:val="18"/>
              </w:rPr>
            </w:pPr>
            <w:ins w:id="1325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51" w:author=" " w:date="2019-05-27T04:43:00Z"/>
                <w:rFonts w:ascii="Arial" w:hAnsi="Arial" w:cs="Arial"/>
                <w:sz w:val="18"/>
                <w:szCs w:val="18"/>
              </w:rPr>
            </w:pPr>
            <w:ins w:id="1325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253" w:author=" " w:date="2019-05-27T04:43:00Z"/>
                <w:rFonts w:cs="Arial"/>
                <w:szCs w:val="18"/>
              </w:rPr>
            </w:pPr>
            <w:ins w:id="1325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55" w:author=" " w:date="2019-05-27T04:43:00Z"/>
                <w:rFonts w:cs="Arial"/>
                <w:szCs w:val="18"/>
              </w:rPr>
            </w:pPr>
            <w:ins w:id="1325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57" w:author=" " w:date="2019-05-27T04:43:00Z"/>
                <w:rFonts w:cs="Arial"/>
                <w:szCs w:val="18"/>
              </w:rPr>
            </w:pPr>
            <w:ins w:id="1325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59" w:author=" " w:date="2019-05-27T04:43:00Z"/>
                <w:rFonts w:cs="Arial"/>
                <w:szCs w:val="18"/>
              </w:rPr>
            </w:pPr>
            <w:ins w:id="13260" w:author=" " w:date="2019-05-27T04:43:00Z">
              <w:r w:rsidRPr="00340831">
                <w:rPr>
                  <w:rFonts w:cs="Arial"/>
                  <w:szCs w:val="18"/>
                  <w:lang w:val="en-US" w:eastAsia="ja-JP"/>
                </w:rPr>
                <w:t>None</w:t>
              </w:r>
            </w:ins>
          </w:p>
        </w:tc>
      </w:tr>
      <w:tr w:rsidR="007B2B12" w:rsidRPr="00340831" w:rsidTr="004C693F">
        <w:trPr>
          <w:gridAfter w:val="1"/>
          <w:wAfter w:w="12" w:type="pct"/>
          <w:cantSplit/>
          <w:ins w:id="1326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262" w:author=" " w:date="2019-05-27T04:43:00Z"/>
                <w:rFonts w:ascii="Arial" w:eastAsia="SimSun" w:hAnsi="Arial" w:cs="Arial"/>
                <w:sz w:val="18"/>
                <w:szCs w:val="18"/>
                <w:lang w:eastAsia="zh-CN"/>
              </w:rPr>
            </w:pPr>
            <w:ins w:id="1326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_n260(2A-2O)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64" w:author=" " w:date="2019-05-27T04:43:00Z"/>
                <w:rFonts w:ascii="Arial" w:hAnsi="Arial" w:cs="Arial"/>
                <w:sz w:val="18"/>
                <w:szCs w:val="18"/>
              </w:rPr>
            </w:pPr>
            <w:ins w:id="1326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66" w:author=" " w:date="2019-05-27T04:43:00Z"/>
                <w:rFonts w:ascii="Arial" w:hAnsi="Arial" w:cs="Arial"/>
                <w:sz w:val="18"/>
                <w:szCs w:val="18"/>
              </w:rPr>
            </w:pPr>
            <w:ins w:id="1326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268" w:author=" " w:date="2019-05-27T04:43:00Z"/>
                <w:rFonts w:cs="Arial"/>
                <w:szCs w:val="18"/>
              </w:rPr>
            </w:pPr>
            <w:ins w:id="1326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70" w:author=" " w:date="2019-05-27T04:43:00Z"/>
                <w:rFonts w:cs="Arial"/>
                <w:szCs w:val="18"/>
              </w:rPr>
            </w:pPr>
            <w:ins w:id="1327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72" w:author=" " w:date="2019-05-27T04:43:00Z"/>
                <w:rFonts w:cs="Arial"/>
                <w:szCs w:val="18"/>
              </w:rPr>
            </w:pPr>
            <w:ins w:id="1327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74" w:author=" " w:date="2019-05-27T04:43:00Z"/>
                <w:rFonts w:cs="Arial"/>
                <w:szCs w:val="18"/>
              </w:rPr>
            </w:pPr>
            <w:ins w:id="13275" w:author=" " w:date="2019-05-27T04:43:00Z">
              <w:r w:rsidRPr="00340831">
                <w:rPr>
                  <w:rFonts w:cs="Arial"/>
                  <w:szCs w:val="18"/>
                  <w:lang w:val="en-US" w:eastAsia="ja-JP"/>
                </w:rPr>
                <w:t>None</w:t>
              </w:r>
            </w:ins>
          </w:p>
        </w:tc>
      </w:tr>
      <w:tr w:rsidR="007B2B12" w:rsidRPr="00340831" w:rsidTr="004C693F">
        <w:trPr>
          <w:gridAfter w:val="1"/>
          <w:wAfter w:w="12" w:type="pct"/>
          <w:cantSplit/>
          <w:ins w:id="1327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277" w:author=" " w:date="2019-05-27T04:43:00Z"/>
                <w:rFonts w:ascii="Arial" w:hAnsi="Arial"/>
                <w:sz w:val="18"/>
                <w:lang w:val="x-none"/>
              </w:rPr>
            </w:pPr>
            <w:ins w:id="1327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_n260(A-3O)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79" w:author=" " w:date="2019-05-27T04:43:00Z"/>
                <w:rFonts w:ascii="Arial" w:hAnsi="Arial" w:cs="Arial"/>
                <w:sz w:val="18"/>
                <w:szCs w:val="18"/>
              </w:rPr>
            </w:pPr>
            <w:ins w:id="1328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81" w:author=" " w:date="2019-05-27T04:43:00Z"/>
                <w:rFonts w:ascii="Arial" w:hAnsi="Arial" w:cs="Arial"/>
                <w:sz w:val="18"/>
                <w:szCs w:val="18"/>
              </w:rPr>
            </w:pPr>
            <w:ins w:id="1328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283" w:author=" " w:date="2019-05-27T04:43:00Z"/>
                <w:rFonts w:cs="Arial"/>
                <w:szCs w:val="18"/>
              </w:rPr>
            </w:pPr>
            <w:ins w:id="1328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85" w:author=" " w:date="2019-05-27T04:43:00Z"/>
                <w:rFonts w:cs="Arial"/>
                <w:szCs w:val="18"/>
              </w:rPr>
            </w:pPr>
            <w:ins w:id="1328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87" w:author=" " w:date="2019-05-27T04:43:00Z"/>
                <w:rFonts w:cs="Arial"/>
                <w:szCs w:val="18"/>
              </w:rPr>
            </w:pPr>
            <w:ins w:id="1328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89" w:author=" " w:date="2019-05-27T04:43:00Z"/>
                <w:rFonts w:cs="Arial"/>
                <w:szCs w:val="18"/>
              </w:rPr>
            </w:pPr>
            <w:ins w:id="13290" w:author=" " w:date="2019-05-27T04:43:00Z">
              <w:r w:rsidRPr="00340831">
                <w:rPr>
                  <w:rFonts w:cs="Arial"/>
                  <w:szCs w:val="18"/>
                  <w:lang w:val="en-US" w:eastAsia="ja-JP"/>
                </w:rPr>
                <w:t>None</w:t>
              </w:r>
            </w:ins>
          </w:p>
        </w:tc>
      </w:tr>
      <w:tr w:rsidR="007B2B12" w:rsidRPr="00340831" w:rsidTr="004C693F">
        <w:trPr>
          <w:gridAfter w:val="1"/>
          <w:wAfter w:w="12" w:type="pct"/>
          <w:cantSplit/>
          <w:ins w:id="1329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292" w:author=" " w:date="2019-05-27T04:43:00Z"/>
                <w:rFonts w:ascii="Arial" w:eastAsia="SimSun" w:hAnsi="Arial" w:cs="Arial"/>
                <w:sz w:val="18"/>
                <w:szCs w:val="18"/>
                <w:lang w:eastAsia="zh-CN"/>
              </w:rPr>
            </w:pPr>
            <w:ins w:id="1329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_n260(2A-3O)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94" w:author=" " w:date="2019-05-27T04:43:00Z"/>
                <w:rFonts w:ascii="Arial" w:hAnsi="Arial" w:cs="Arial"/>
                <w:sz w:val="18"/>
                <w:szCs w:val="18"/>
              </w:rPr>
            </w:pPr>
            <w:ins w:id="1329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96" w:author=" " w:date="2019-05-27T04:43:00Z"/>
                <w:rFonts w:ascii="Arial" w:hAnsi="Arial" w:cs="Arial"/>
                <w:sz w:val="18"/>
                <w:szCs w:val="18"/>
              </w:rPr>
            </w:pPr>
            <w:ins w:id="1329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298" w:author=" " w:date="2019-05-27T04:43:00Z"/>
                <w:rFonts w:cs="Arial"/>
                <w:szCs w:val="18"/>
              </w:rPr>
            </w:pPr>
            <w:ins w:id="1329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00" w:author=" " w:date="2019-05-27T04:43:00Z"/>
                <w:rFonts w:cs="Arial"/>
                <w:szCs w:val="18"/>
              </w:rPr>
            </w:pPr>
            <w:ins w:id="1330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02" w:author=" " w:date="2019-05-27T04:43:00Z"/>
                <w:rFonts w:cs="Arial"/>
                <w:szCs w:val="18"/>
              </w:rPr>
            </w:pPr>
            <w:ins w:id="1330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04" w:author=" " w:date="2019-05-27T04:43:00Z"/>
                <w:rFonts w:cs="Arial"/>
                <w:szCs w:val="18"/>
              </w:rPr>
            </w:pPr>
            <w:ins w:id="13305" w:author=" " w:date="2019-05-27T04:43:00Z">
              <w:r w:rsidRPr="00340831">
                <w:rPr>
                  <w:rFonts w:cs="Arial"/>
                  <w:szCs w:val="18"/>
                  <w:lang w:val="en-US" w:eastAsia="ja-JP"/>
                </w:rPr>
                <w:t>None</w:t>
              </w:r>
            </w:ins>
          </w:p>
        </w:tc>
      </w:tr>
      <w:tr w:rsidR="007B2B12" w:rsidRPr="00340831" w:rsidTr="004C693F">
        <w:trPr>
          <w:gridAfter w:val="1"/>
          <w:wAfter w:w="12" w:type="pct"/>
          <w:cantSplit/>
          <w:ins w:id="1330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307" w:author=" " w:date="2019-05-27T04:43:00Z"/>
                <w:rFonts w:ascii="Arial" w:hAnsi="Arial"/>
                <w:sz w:val="18"/>
              </w:rPr>
            </w:pPr>
            <w:ins w:id="1330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_n260(A-4O)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09" w:author=" " w:date="2019-05-27T04:43:00Z"/>
                <w:rFonts w:ascii="Arial" w:hAnsi="Arial" w:cs="Arial"/>
                <w:sz w:val="18"/>
                <w:szCs w:val="18"/>
              </w:rPr>
            </w:pPr>
            <w:ins w:id="1331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11" w:author=" " w:date="2019-05-27T04:43:00Z"/>
                <w:rFonts w:ascii="Arial" w:hAnsi="Arial" w:cs="Arial"/>
                <w:sz w:val="18"/>
                <w:szCs w:val="18"/>
              </w:rPr>
            </w:pPr>
            <w:ins w:id="1331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313" w:author=" " w:date="2019-05-27T04:43:00Z"/>
                <w:rFonts w:cs="Arial"/>
                <w:szCs w:val="18"/>
              </w:rPr>
            </w:pPr>
            <w:ins w:id="1331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15" w:author=" " w:date="2019-05-27T04:43:00Z"/>
                <w:rFonts w:cs="Arial"/>
                <w:szCs w:val="18"/>
              </w:rPr>
            </w:pPr>
            <w:ins w:id="1331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17" w:author=" " w:date="2019-05-27T04:43:00Z"/>
                <w:rFonts w:cs="Arial"/>
                <w:szCs w:val="18"/>
              </w:rPr>
            </w:pPr>
            <w:ins w:id="1331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19" w:author=" " w:date="2019-05-27T04:43:00Z"/>
                <w:rFonts w:cs="Arial"/>
                <w:szCs w:val="18"/>
              </w:rPr>
            </w:pPr>
            <w:ins w:id="13320" w:author=" " w:date="2019-05-27T04:43:00Z">
              <w:r w:rsidRPr="00340831">
                <w:rPr>
                  <w:rFonts w:cs="Arial"/>
                  <w:szCs w:val="18"/>
                  <w:lang w:val="en-US" w:eastAsia="ja-JP"/>
                </w:rPr>
                <w:t>None</w:t>
              </w:r>
            </w:ins>
          </w:p>
        </w:tc>
      </w:tr>
      <w:tr w:rsidR="007B2B12" w:rsidRPr="00340831" w:rsidTr="004C693F">
        <w:trPr>
          <w:gridAfter w:val="1"/>
          <w:wAfter w:w="12" w:type="pct"/>
          <w:cantSplit/>
          <w:ins w:id="1332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322" w:author=" " w:date="2019-05-27T04:43:00Z"/>
                <w:rFonts w:ascii="Arial" w:eastAsia="SimSun" w:hAnsi="Arial" w:cs="Arial"/>
                <w:sz w:val="18"/>
                <w:szCs w:val="18"/>
                <w:lang w:eastAsia="zh-CN"/>
              </w:rPr>
            </w:pPr>
            <w:ins w:id="13323" w:author=" " w:date="2019-05-27T04:43:00Z">
              <w:r w:rsidRPr="00340831">
                <w:rPr>
                  <w:rFonts w:ascii="Arial" w:hAnsi="Arial" w:cs="Arial"/>
                  <w:sz w:val="18"/>
                  <w:szCs w:val="18"/>
                  <w:lang w:val="x-none" w:eastAsia="ja-JP"/>
                </w:rPr>
                <w:lastRenderedPageBreak/>
                <w:t>DC_4A</w:t>
              </w:r>
              <w:r w:rsidRPr="00340831">
                <w:rPr>
                  <w:rFonts w:ascii="Arial" w:hAnsi="Arial" w:cs="Arial"/>
                  <w:sz w:val="18"/>
                  <w:szCs w:val="18"/>
                  <w:lang w:val="sv-SE" w:eastAsia="ja-JP"/>
                </w:rPr>
                <w:t>_n260(2A-4O)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24" w:author=" " w:date="2019-05-27T04:43:00Z"/>
                <w:rFonts w:ascii="Arial" w:hAnsi="Arial" w:cs="Arial"/>
                <w:sz w:val="18"/>
                <w:szCs w:val="18"/>
              </w:rPr>
            </w:pPr>
            <w:ins w:id="1332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26" w:author=" " w:date="2019-05-27T04:43:00Z"/>
                <w:rFonts w:ascii="Arial" w:hAnsi="Arial" w:cs="Arial"/>
                <w:sz w:val="18"/>
                <w:szCs w:val="18"/>
              </w:rPr>
            </w:pPr>
            <w:ins w:id="1332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328" w:author=" " w:date="2019-05-27T04:43:00Z"/>
                <w:rFonts w:cs="Arial"/>
                <w:szCs w:val="18"/>
              </w:rPr>
            </w:pPr>
            <w:ins w:id="1332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30" w:author=" " w:date="2019-05-27T04:43:00Z"/>
                <w:rFonts w:cs="Arial"/>
                <w:szCs w:val="18"/>
              </w:rPr>
            </w:pPr>
            <w:ins w:id="1333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32" w:author=" " w:date="2019-05-27T04:43:00Z"/>
                <w:rFonts w:cs="Arial"/>
                <w:szCs w:val="18"/>
              </w:rPr>
            </w:pPr>
            <w:ins w:id="1333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34" w:author=" " w:date="2019-05-27T04:43:00Z"/>
                <w:rFonts w:cs="Arial"/>
                <w:szCs w:val="18"/>
              </w:rPr>
            </w:pPr>
            <w:ins w:id="13335" w:author=" " w:date="2019-05-27T04:43:00Z">
              <w:r w:rsidRPr="00340831">
                <w:rPr>
                  <w:rFonts w:cs="Arial"/>
                  <w:szCs w:val="18"/>
                  <w:lang w:val="en-US" w:eastAsia="ja-JP"/>
                </w:rPr>
                <w:t>None</w:t>
              </w:r>
            </w:ins>
          </w:p>
        </w:tc>
      </w:tr>
      <w:tr w:rsidR="007B2B12" w:rsidRPr="00340831" w:rsidTr="004C693F">
        <w:trPr>
          <w:gridAfter w:val="1"/>
          <w:wAfter w:w="12" w:type="pct"/>
          <w:cantSplit/>
          <w:ins w:id="1333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337" w:author=" " w:date="2019-05-27T04:43:00Z"/>
                <w:rFonts w:ascii="Arial" w:hAnsi="Arial" w:cs="Arial"/>
                <w:sz w:val="18"/>
                <w:szCs w:val="18"/>
                <w:lang w:val="x-none" w:eastAsia="ja-JP"/>
              </w:rPr>
            </w:pPr>
            <w:ins w:id="1333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_n260(3A-O)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39" w:author=" " w:date="2019-05-27T04:43:00Z"/>
                <w:rFonts w:ascii="Arial" w:hAnsi="Arial" w:cs="Arial"/>
                <w:sz w:val="18"/>
                <w:szCs w:val="18"/>
              </w:rPr>
            </w:pPr>
            <w:ins w:id="1334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41" w:author=" " w:date="2019-05-27T04:43:00Z"/>
                <w:rFonts w:ascii="Arial" w:hAnsi="Arial" w:cs="Arial"/>
                <w:sz w:val="18"/>
                <w:szCs w:val="18"/>
              </w:rPr>
            </w:pPr>
            <w:ins w:id="1334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343" w:author=" " w:date="2019-05-27T04:43:00Z"/>
                <w:rFonts w:cs="Arial"/>
                <w:szCs w:val="18"/>
              </w:rPr>
            </w:pPr>
            <w:ins w:id="1334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45" w:author=" " w:date="2019-05-27T04:43:00Z"/>
                <w:rFonts w:cs="Arial"/>
                <w:szCs w:val="18"/>
              </w:rPr>
            </w:pPr>
            <w:ins w:id="1334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47" w:author=" " w:date="2019-05-27T04:43:00Z"/>
                <w:rFonts w:cs="Arial"/>
                <w:szCs w:val="18"/>
              </w:rPr>
            </w:pPr>
            <w:ins w:id="1334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49" w:author=" " w:date="2019-05-27T04:43:00Z"/>
                <w:rFonts w:cs="Arial"/>
                <w:szCs w:val="18"/>
              </w:rPr>
            </w:pPr>
            <w:ins w:id="13350" w:author=" " w:date="2019-05-27T04:43:00Z">
              <w:r w:rsidRPr="00340831">
                <w:rPr>
                  <w:rFonts w:cs="Arial"/>
                  <w:szCs w:val="18"/>
                  <w:lang w:val="en-US" w:eastAsia="ja-JP"/>
                </w:rPr>
                <w:t>None</w:t>
              </w:r>
            </w:ins>
          </w:p>
        </w:tc>
      </w:tr>
      <w:tr w:rsidR="007B2B12" w:rsidRPr="00340831" w:rsidTr="004C693F">
        <w:trPr>
          <w:gridAfter w:val="1"/>
          <w:wAfter w:w="12" w:type="pct"/>
          <w:cantSplit/>
          <w:ins w:id="1335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352" w:author=" " w:date="2019-05-27T04:43:00Z"/>
                <w:rFonts w:ascii="Arial" w:eastAsia="SimSun" w:hAnsi="Arial" w:cs="Arial"/>
                <w:sz w:val="18"/>
                <w:szCs w:val="18"/>
                <w:lang w:eastAsia="zh-CN"/>
              </w:rPr>
            </w:pPr>
            <w:ins w:id="1335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_n260(3A-2O)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54" w:author=" " w:date="2019-05-27T04:43:00Z"/>
                <w:rFonts w:ascii="Arial" w:hAnsi="Arial" w:cs="Arial"/>
                <w:sz w:val="18"/>
                <w:szCs w:val="18"/>
              </w:rPr>
            </w:pPr>
            <w:ins w:id="1335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56" w:author=" " w:date="2019-05-27T04:43:00Z"/>
                <w:rFonts w:ascii="Arial" w:hAnsi="Arial" w:cs="Arial"/>
                <w:sz w:val="18"/>
                <w:szCs w:val="18"/>
              </w:rPr>
            </w:pPr>
            <w:ins w:id="1335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358" w:author=" " w:date="2019-05-27T04:43:00Z"/>
                <w:rFonts w:cs="Arial"/>
                <w:szCs w:val="18"/>
              </w:rPr>
            </w:pPr>
            <w:ins w:id="1335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60" w:author=" " w:date="2019-05-27T04:43:00Z"/>
                <w:rFonts w:cs="Arial"/>
                <w:szCs w:val="18"/>
              </w:rPr>
            </w:pPr>
            <w:ins w:id="1336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62" w:author=" " w:date="2019-05-27T04:43:00Z"/>
                <w:rFonts w:cs="Arial"/>
                <w:szCs w:val="18"/>
              </w:rPr>
            </w:pPr>
            <w:ins w:id="1336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64" w:author=" " w:date="2019-05-27T04:43:00Z"/>
                <w:rFonts w:cs="Arial"/>
                <w:szCs w:val="18"/>
              </w:rPr>
            </w:pPr>
            <w:ins w:id="13365" w:author=" " w:date="2019-05-27T04:43:00Z">
              <w:r w:rsidRPr="00340831">
                <w:rPr>
                  <w:rFonts w:cs="Arial"/>
                  <w:szCs w:val="18"/>
                  <w:lang w:val="en-US" w:eastAsia="ja-JP"/>
                </w:rPr>
                <w:t>None</w:t>
              </w:r>
            </w:ins>
          </w:p>
        </w:tc>
      </w:tr>
      <w:tr w:rsidR="007B2B12" w:rsidRPr="00340831" w:rsidTr="004C693F">
        <w:trPr>
          <w:gridAfter w:val="1"/>
          <w:wAfter w:w="12" w:type="pct"/>
          <w:cantSplit/>
          <w:ins w:id="1336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367" w:author=" " w:date="2019-05-27T04:43:00Z"/>
                <w:rFonts w:ascii="Arial" w:eastAsia="SimSun" w:hAnsi="Arial" w:cs="Arial"/>
                <w:sz w:val="18"/>
                <w:szCs w:val="18"/>
                <w:lang w:eastAsia="zh-CN"/>
              </w:rPr>
            </w:pPr>
            <w:ins w:id="1336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_n260(3A-3O)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69" w:author=" " w:date="2019-05-27T04:43:00Z"/>
                <w:rFonts w:ascii="Arial" w:hAnsi="Arial" w:cs="Arial"/>
                <w:sz w:val="18"/>
                <w:szCs w:val="18"/>
              </w:rPr>
            </w:pPr>
            <w:ins w:id="1337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71" w:author=" " w:date="2019-05-27T04:43:00Z"/>
                <w:rFonts w:ascii="Arial" w:hAnsi="Arial" w:cs="Arial"/>
                <w:sz w:val="18"/>
                <w:szCs w:val="18"/>
              </w:rPr>
            </w:pPr>
            <w:ins w:id="1337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373" w:author=" " w:date="2019-05-27T04:43:00Z"/>
                <w:rFonts w:cs="Arial"/>
                <w:szCs w:val="18"/>
              </w:rPr>
            </w:pPr>
            <w:ins w:id="1337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75" w:author=" " w:date="2019-05-27T04:43:00Z"/>
                <w:rFonts w:cs="Arial"/>
                <w:szCs w:val="18"/>
              </w:rPr>
            </w:pPr>
            <w:ins w:id="1337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77" w:author=" " w:date="2019-05-27T04:43:00Z"/>
                <w:rFonts w:cs="Arial"/>
                <w:szCs w:val="18"/>
              </w:rPr>
            </w:pPr>
            <w:ins w:id="1337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79" w:author=" " w:date="2019-05-27T04:43:00Z"/>
                <w:rFonts w:cs="Arial"/>
                <w:szCs w:val="18"/>
              </w:rPr>
            </w:pPr>
            <w:ins w:id="13380" w:author=" " w:date="2019-05-27T04:43:00Z">
              <w:r w:rsidRPr="00340831">
                <w:rPr>
                  <w:rFonts w:cs="Arial"/>
                  <w:szCs w:val="18"/>
                  <w:lang w:val="en-US" w:eastAsia="ja-JP"/>
                </w:rPr>
                <w:t>None</w:t>
              </w:r>
            </w:ins>
          </w:p>
        </w:tc>
      </w:tr>
      <w:tr w:rsidR="007B2B12" w:rsidRPr="00340831" w:rsidTr="004C693F">
        <w:trPr>
          <w:gridAfter w:val="1"/>
          <w:wAfter w:w="12" w:type="pct"/>
          <w:cantSplit/>
          <w:ins w:id="1338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382" w:author=" " w:date="2019-05-27T04:43:00Z"/>
                <w:rFonts w:ascii="Arial" w:hAnsi="Arial"/>
                <w:sz w:val="18"/>
                <w:lang w:val="x-none"/>
              </w:rPr>
            </w:pPr>
            <w:ins w:id="1338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_n260(3A-G)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84" w:author=" " w:date="2019-05-27T04:43:00Z"/>
                <w:rFonts w:ascii="Arial" w:hAnsi="Arial" w:cs="Arial"/>
                <w:sz w:val="18"/>
                <w:szCs w:val="18"/>
              </w:rPr>
            </w:pPr>
            <w:ins w:id="1338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86" w:author=" " w:date="2019-05-27T04:43:00Z"/>
                <w:rFonts w:ascii="Arial" w:hAnsi="Arial" w:cs="Arial"/>
                <w:sz w:val="18"/>
                <w:szCs w:val="18"/>
              </w:rPr>
            </w:pPr>
            <w:ins w:id="1338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388" w:author=" " w:date="2019-05-27T04:43:00Z"/>
                <w:rFonts w:cs="Arial"/>
                <w:szCs w:val="18"/>
              </w:rPr>
            </w:pPr>
            <w:ins w:id="1338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90" w:author=" " w:date="2019-05-27T04:43:00Z"/>
                <w:rFonts w:cs="Arial"/>
                <w:szCs w:val="18"/>
              </w:rPr>
            </w:pPr>
            <w:ins w:id="1339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92" w:author=" " w:date="2019-05-27T04:43:00Z"/>
                <w:rFonts w:cs="Arial"/>
                <w:szCs w:val="18"/>
              </w:rPr>
            </w:pPr>
            <w:ins w:id="1339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94" w:author=" " w:date="2019-05-27T04:43:00Z"/>
                <w:rFonts w:cs="Arial"/>
                <w:szCs w:val="18"/>
              </w:rPr>
            </w:pPr>
            <w:ins w:id="13395" w:author=" " w:date="2019-05-27T04:43:00Z">
              <w:r w:rsidRPr="00340831">
                <w:rPr>
                  <w:rFonts w:cs="Arial"/>
                  <w:szCs w:val="18"/>
                  <w:lang w:val="en-US" w:eastAsia="ja-JP"/>
                </w:rPr>
                <w:t>None</w:t>
              </w:r>
            </w:ins>
          </w:p>
        </w:tc>
      </w:tr>
      <w:tr w:rsidR="007B2B12" w:rsidRPr="00340831" w:rsidTr="004C693F">
        <w:trPr>
          <w:gridAfter w:val="1"/>
          <w:wAfter w:w="12" w:type="pct"/>
          <w:cantSplit/>
          <w:ins w:id="1339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397" w:author=" " w:date="2019-05-27T04:43:00Z"/>
                <w:rFonts w:ascii="Arial" w:hAnsi="Arial"/>
                <w:sz w:val="18"/>
                <w:lang w:val="x-none"/>
              </w:rPr>
            </w:pPr>
            <w:ins w:id="13398" w:author=" " w:date="2019-05-27T04:43:00Z">
              <w:r w:rsidRPr="00340831">
                <w:rPr>
                  <w:rFonts w:ascii="Arial" w:hAnsi="Arial"/>
                  <w:sz w:val="18"/>
                  <w:lang w:val="x-none"/>
                </w:rPr>
                <w:t>DC_4A</w:t>
              </w:r>
              <w:r w:rsidRPr="00340831">
                <w:rPr>
                  <w:rFonts w:ascii="Arial" w:hAnsi="Arial"/>
                  <w:sz w:val="18"/>
                  <w:lang w:val="sv-SE"/>
                </w:rPr>
                <w:t>_n260(</w:t>
              </w:r>
              <w:r w:rsidRPr="00340831">
                <w:rPr>
                  <w:rFonts w:ascii="Arial" w:hAnsi="Arial" w:cs="Arial"/>
                  <w:sz w:val="18"/>
                  <w:szCs w:val="18"/>
                  <w:lang w:val="sv-SE" w:eastAsia="ja-JP"/>
                </w:rPr>
                <w:t>3A-2G</w:t>
              </w:r>
              <w:r w:rsidRPr="00340831">
                <w:rPr>
                  <w:rFonts w:ascii="Arial" w:hAnsi="Arial"/>
                  <w:sz w:val="18"/>
                  <w:lang w:val="sv-SE"/>
                </w:rPr>
                <w:t>)</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99" w:author=" " w:date="2019-05-27T04:43:00Z"/>
                <w:rFonts w:ascii="Arial" w:hAnsi="Arial" w:cs="Arial"/>
                <w:sz w:val="18"/>
                <w:szCs w:val="18"/>
              </w:rPr>
            </w:pPr>
            <w:ins w:id="1340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401" w:author=" " w:date="2019-05-27T04:43:00Z"/>
                <w:rFonts w:ascii="Arial" w:hAnsi="Arial" w:cs="Arial"/>
                <w:sz w:val="18"/>
                <w:szCs w:val="18"/>
              </w:rPr>
            </w:pPr>
            <w:ins w:id="1340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403" w:author=" " w:date="2019-05-27T04:43:00Z"/>
                <w:rFonts w:cs="Arial"/>
                <w:szCs w:val="18"/>
              </w:rPr>
            </w:pPr>
            <w:ins w:id="1340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05" w:author=" " w:date="2019-05-27T04:43:00Z"/>
                <w:rFonts w:cs="Arial"/>
                <w:szCs w:val="18"/>
              </w:rPr>
            </w:pPr>
            <w:ins w:id="1340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07" w:author=" " w:date="2019-05-27T04:43:00Z"/>
                <w:rFonts w:cs="Arial"/>
                <w:szCs w:val="18"/>
              </w:rPr>
            </w:pPr>
            <w:ins w:id="1340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09" w:author=" " w:date="2019-05-27T04:43:00Z"/>
                <w:rFonts w:cs="Arial"/>
                <w:szCs w:val="18"/>
              </w:rPr>
            </w:pPr>
            <w:ins w:id="13410" w:author=" " w:date="2019-05-27T04:43:00Z">
              <w:r w:rsidRPr="00340831">
                <w:rPr>
                  <w:rFonts w:cs="Arial"/>
                  <w:szCs w:val="18"/>
                  <w:lang w:val="en-US" w:eastAsia="ja-JP"/>
                </w:rPr>
                <w:t>None</w:t>
              </w:r>
            </w:ins>
          </w:p>
        </w:tc>
      </w:tr>
      <w:tr w:rsidR="007B2B12" w:rsidRPr="00340831" w:rsidTr="004C693F">
        <w:trPr>
          <w:gridAfter w:val="1"/>
          <w:wAfter w:w="12" w:type="pct"/>
          <w:cantSplit/>
          <w:ins w:id="1341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412" w:author=" " w:date="2019-05-27T04:43:00Z"/>
                <w:rFonts w:ascii="Arial" w:hAnsi="Arial"/>
                <w:sz w:val="18"/>
                <w:lang w:val="x-none"/>
              </w:rPr>
            </w:pPr>
            <w:ins w:id="13413" w:author=" " w:date="2019-05-27T04:43:00Z">
              <w:r w:rsidRPr="00340831">
                <w:rPr>
                  <w:rFonts w:ascii="Arial" w:hAnsi="Arial"/>
                  <w:sz w:val="18"/>
                  <w:lang w:val="x-none"/>
                </w:rPr>
                <w:t>DC_4A</w:t>
              </w:r>
              <w:r w:rsidRPr="00340831">
                <w:rPr>
                  <w:rFonts w:ascii="Arial" w:hAnsi="Arial"/>
                  <w:sz w:val="18"/>
                  <w:lang w:val="sv-SE"/>
                </w:rPr>
                <w:t>_n260(</w:t>
              </w:r>
              <w:r w:rsidRPr="00340831">
                <w:rPr>
                  <w:rFonts w:ascii="Arial" w:hAnsi="Arial" w:cs="Arial"/>
                  <w:sz w:val="18"/>
                  <w:szCs w:val="18"/>
                  <w:lang w:val="sv-SE" w:eastAsia="ja-JP"/>
                </w:rPr>
                <w:t>4A-G</w:t>
              </w:r>
              <w:r w:rsidRPr="00340831">
                <w:rPr>
                  <w:rFonts w:ascii="Arial" w:hAnsi="Arial"/>
                  <w:sz w:val="18"/>
                  <w:lang w:val="sv-SE"/>
                </w:rPr>
                <w:t>)</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414" w:author=" " w:date="2019-05-27T04:43:00Z"/>
                <w:rFonts w:ascii="Arial" w:hAnsi="Arial" w:cs="Arial"/>
                <w:sz w:val="18"/>
                <w:szCs w:val="18"/>
              </w:rPr>
            </w:pPr>
            <w:ins w:id="1341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416" w:author=" " w:date="2019-05-27T04:43:00Z"/>
                <w:rFonts w:ascii="Arial" w:hAnsi="Arial" w:cs="Arial"/>
                <w:sz w:val="18"/>
                <w:szCs w:val="18"/>
              </w:rPr>
            </w:pPr>
            <w:ins w:id="1341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418" w:author=" " w:date="2019-05-27T04:43:00Z"/>
                <w:rFonts w:cs="Arial"/>
                <w:szCs w:val="18"/>
              </w:rPr>
            </w:pPr>
            <w:ins w:id="1341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20" w:author=" " w:date="2019-05-27T04:43:00Z"/>
                <w:rFonts w:cs="Arial"/>
                <w:szCs w:val="18"/>
              </w:rPr>
            </w:pPr>
            <w:ins w:id="1342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22" w:author=" " w:date="2019-05-27T04:43:00Z"/>
                <w:rFonts w:cs="Arial"/>
                <w:szCs w:val="18"/>
              </w:rPr>
            </w:pPr>
            <w:ins w:id="1342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24" w:author=" " w:date="2019-05-27T04:43:00Z"/>
                <w:rFonts w:cs="Arial"/>
                <w:szCs w:val="18"/>
              </w:rPr>
            </w:pPr>
            <w:ins w:id="13425" w:author=" " w:date="2019-05-27T04:43:00Z">
              <w:r w:rsidRPr="00340831">
                <w:rPr>
                  <w:rFonts w:cs="Arial"/>
                  <w:szCs w:val="18"/>
                  <w:lang w:val="en-US" w:eastAsia="ja-JP"/>
                </w:rPr>
                <w:t>None</w:t>
              </w:r>
            </w:ins>
          </w:p>
        </w:tc>
      </w:tr>
      <w:tr w:rsidR="007B2B12" w:rsidRPr="00340831" w:rsidTr="004C693F">
        <w:trPr>
          <w:gridAfter w:val="1"/>
          <w:wAfter w:w="12" w:type="pct"/>
          <w:cantSplit/>
          <w:ins w:id="1342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427" w:author=" " w:date="2019-05-27T04:43:00Z"/>
                <w:rFonts w:ascii="Arial" w:eastAsia="SimSun" w:hAnsi="Arial" w:cs="Arial"/>
                <w:sz w:val="18"/>
                <w:szCs w:val="18"/>
                <w:lang w:eastAsia="zh-CN"/>
              </w:rPr>
            </w:pPr>
            <w:ins w:id="1342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_n260(4A-2G)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429" w:author=" " w:date="2019-05-27T04:43:00Z"/>
                <w:rFonts w:ascii="Arial" w:hAnsi="Arial" w:cs="Arial"/>
                <w:sz w:val="18"/>
                <w:szCs w:val="18"/>
              </w:rPr>
            </w:pPr>
            <w:ins w:id="1343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431" w:author=" " w:date="2019-05-27T04:43:00Z"/>
                <w:rFonts w:ascii="Arial" w:hAnsi="Arial" w:cs="Arial"/>
                <w:sz w:val="18"/>
                <w:szCs w:val="18"/>
              </w:rPr>
            </w:pPr>
            <w:ins w:id="1343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433" w:author=" " w:date="2019-05-27T04:43:00Z"/>
                <w:rFonts w:cs="Arial"/>
                <w:szCs w:val="18"/>
              </w:rPr>
            </w:pPr>
            <w:ins w:id="1343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35" w:author=" " w:date="2019-05-27T04:43:00Z"/>
                <w:rFonts w:cs="Arial"/>
                <w:szCs w:val="18"/>
              </w:rPr>
            </w:pPr>
            <w:ins w:id="1343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37" w:author=" " w:date="2019-05-27T04:43:00Z"/>
                <w:rFonts w:cs="Arial"/>
                <w:szCs w:val="18"/>
              </w:rPr>
            </w:pPr>
            <w:ins w:id="1343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39" w:author=" " w:date="2019-05-27T04:43:00Z"/>
                <w:rFonts w:cs="Arial"/>
                <w:szCs w:val="18"/>
              </w:rPr>
            </w:pPr>
            <w:ins w:id="13440" w:author=" " w:date="2019-05-27T04:43:00Z">
              <w:r w:rsidRPr="00340831">
                <w:rPr>
                  <w:rFonts w:cs="Arial"/>
                  <w:szCs w:val="18"/>
                  <w:lang w:val="en-US" w:eastAsia="ja-JP"/>
                </w:rPr>
                <w:t>None</w:t>
              </w:r>
            </w:ins>
          </w:p>
        </w:tc>
      </w:tr>
      <w:tr w:rsidR="007B2B12" w:rsidRPr="00340831" w:rsidTr="004C693F">
        <w:trPr>
          <w:gridAfter w:val="1"/>
          <w:wAfter w:w="12" w:type="pct"/>
          <w:cantSplit/>
          <w:ins w:id="1344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442" w:author=" " w:date="2019-05-27T04:43:00Z"/>
                <w:rFonts w:ascii="Arial" w:eastAsia="SimSun" w:hAnsi="Arial" w:cs="Arial"/>
                <w:sz w:val="18"/>
                <w:szCs w:val="18"/>
                <w:lang w:eastAsia="zh-CN"/>
              </w:rPr>
            </w:pPr>
            <w:ins w:id="1344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_n260(4A-O)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444" w:author=" " w:date="2019-05-27T04:43:00Z"/>
                <w:rFonts w:ascii="Arial" w:hAnsi="Arial" w:cs="Arial"/>
                <w:sz w:val="18"/>
                <w:szCs w:val="18"/>
              </w:rPr>
            </w:pPr>
            <w:ins w:id="1344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446" w:author=" " w:date="2019-05-27T04:43:00Z"/>
                <w:rFonts w:ascii="Arial" w:hAnsi="Arial" w:cs="Arial"/>
                <w:sz w:val="18"/>
                <w:szCs w:val="18"/>
              </w:rPr>
            </w:pPr>
            <w:ins w:id="1344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448" w:author=" " w:date="2019-05-27T04:43:00Z"/>
                <w:rFonts w:cs="Arial"/>
                <w:szCs w:val="18"/>
              </w:rPr>
            </w:pPr>
            <w:ins w:id="1344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50" w:author=" " w:date="2019-05-27T04:43:00Z"/>
                <w:rFonts w:cs="Arial"/>
                <w:szCs w:val="18"/>
              </w:rPr>
            </w:pPr>
            <w:ins w:id="1345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52" w:author=" " w:date="2019-05-27T04:43:00Z"/>
                <w:rFonts w:cs="Arial"/>
                <w:szCs w:val="18"/>
              </w:rPr>
            </w:pPr>
            <w:ins w:id="1345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54" w:author=" " w:date="2019-05-27T04:43:00Z"/>
                <w:rFonts w:cs="Arial"/>
                <w:szCs w:val="18"/>
              </w:rPr>
            </w:pPr>
            <w:ins w:id="13455" w:author=" " w:date="2019-05-27T04:43:00Z">
              <w:r w:rsidRPr="00340831">
                <w:rPr>
                  <w:rFonts w:cs="Arial"/>
                  <w:szCs w:val="18"/>
                  <w:lang w:val="en-US" w:eastAsia="ja-JP"/>
                </w:rPr>
                <w:t>None</w:t>
              </w:r>
            </w:ins>
          </w:p>
        </w:tc>
      </w:tr>
      <w:tr w:rsidR="007B2B12" w:rsidRPr="00340831" w:rsidTr="004C693F">
        <w:trPr>
          <w:gridAfter w:val="1"/>
          <w:wAfter w:w="12" w:type="pct"/>
          <w:cantSplit/>
          <w:ins w:id="1345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457" w:author=" " w:date="2019-05-27T04:43:00Z"/>
                <w:rFonts w:ascii="Arial" w:eastAsia="SimSun" w:hAnsi="Arial" w:cs="Arial"/>
                <w:sz w:val="18"/>
                <w:szCs w:val="18"/>
                <w:lang w:eastAsia="zh-CN"/>
              </w:rPr>
            </w:pPr>
            <w:ins w:id="1345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_n260(4A-2O)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459" w:author=" " w:date="2019-05-27T04:43:00Z"/>
                <w:rFonts w:ascii="Arial" w:hAnsi="Arial" w:cs="Arial"/>
                <w:sz w:val="18"/>
                <w:szCs w:val="18"/>
              </w:rPr>
            </w:pPr>
            <w:ins w:id="1346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461" w:author=" " w:date="2019-05-27T04:43:00Z"/>
                <w:rFonts w:ascii="Arial" w:hAnsi="Arial" w:cs="Arial"/>
                <w:sz w:val="18"/>
                <w:szCs w:val="18"/>
              </w:rPr>
            </w:pPr>
            <w:ins w:id="1346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463" w:author=" " w:date="2019-05-27T04:43:00Z"/>
                <w:rFonts w:cs="Arial"/>
                <w:szCs w:val="18"/>
              </w:rPr>
            </w:pPr>
            <w:ins w:id="1346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65" w:author=" " w:date="2019-05-27T04:43:00Z"/>
                <w:rFonts w:cs="Arial"/>
                <w:szCs w:val="18"/>
              </w:rPr>
            </w:pPr>
            <w:ins w:id="1346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67" w:author=" " w:date="2019-05-27T04:43:00Z"/>
                <w:rFonts w:cs="Arial"/>
                <w:szCs w:val="18"/>
              </w:rPr>
            </w:pPr>
            <w:ins w:id="1346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69" w:author=" " w:date="2019-05-27T04:43:00Z"/>
                <w:rFonts w:cs="Arial"/>
                <w:szCs w:val="18"/>
              </w:rPr>
            </w:pPr>
            <w:ins w:id="13470" w:author=" " w:date="2019-05-27T04:43:00Z">
              <w:r w:rsidRPr="00340831">
                <w:rPr>
                  <w:rFonts w:cs="Arial"/>
                  <w:szCs w:val="18"/>
                  <w:lang w:val="en-US" w:eastAsia="ja-JP"/>
                </w:rPr>
                <w:t>None</w:t>
              </w:r>
            </w:ins>
          </w:p>
        </w:tc>
      </w:tr>
      <w:tr w:rsidR="007B2B12" w:rsidRPr="00340831" w:rsidTr="004C693F">
        <w:trPr>
          <w:gridAfter w:val="1"/>
          <w:wAfter w:w="12" w:type="pct"/>
          <w:cantSplit/>
          <w:ins w:id="1347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472" w:author=" " w:date="2019-05-27T04:43:00Z"/>
                <w:rFonts w:ascii="Arial" w:eastAsia="SimSun" w:hAnsi="Arial" w:cs="Arial"/>
                <w:sz w:val="18"/>
                <w:szCs w:val="18"/>
                <w:lang w:eastAsia="zh-CN"/>
              </w:rPr>
            </w:pPr>
            <w:ins w:id="1347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_n260(D-2G)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474" w:author=" " w:date="2019-05-27T04:43:00Z"/>
                <w:rFonts w:ascii="Arial" w:hAnsi="Arial" w:cs="Arial"/>
                <w:sz w:val="18"/>
                <w:szCs w:val="18"/>
              </w:rPr>
            </w:pPr>
            <w:ins w:id="1347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476" w:author=" " w:date="2019-05-27T04:43:00Z"/>
                <w:rFonts w:ascii="Arial" w:hAnsi="Arial" w:cs="Arial"/>
                <w:sz w:val="18"/>
                <w:szCs w:val="18"/>
              </w:rPr>
            </w:pPr>
            <w:ins w:id="1347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478" w:author=" " w:date="2019-05-27T04:43:00Z"/>
                <w:rFonts w:cs="Arial"/>
                <w:szCs w:val="18"/>
              </w:rPr>
            </w:pPr>
            <w:ins w:id="1347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80" w:author=" " w:date="2019-05-27T04:43:00Z"/>
                <w:rFonts w:cs="Arial"/>
                <w:szCs w:val="18"/>
              </w:rPr>
            </w:pPr>
            <w:ins w:id="1348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82" w:author=" " w:date="2019-05-27T04:43:00Z"/>
                <w:rFonts w:cs="Arial"/>
                <w:szCs w:val="18"/>
              </w:rPr>
            </w:pPr>
            <w:ins w:id="1348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84" w:author=" " w:date="2019-05-27T04:43:00Z"/>
                <w:rFonts w:cs="Arial"/>
                <w:szCs w:val="18"/>
              </w:rPr>
            </w:pPr>
            <w:ins w:id="13485" w:author=" " w:date="2019-05-27T04:43:00Z">
              <w:r w:rsidRPr="00340831">
                <w:rPr>
                  <w:rFonts w:cs="Arial"/>
                  <w:szCs w:val="18"/>
                  <w:lang w:val="en-US" w:eastAsia="ja-JP"/>
                </w:rPr>
                <w:t>None</w:t>
              </w:r>
            </w:ins>
          </w:p>
        </w:tc>
      </w:tr>
      <w:tr w:rsidR="007B2B12" w:rsidRPr="00340831" w:rsidTr="004C693F">
        <w:trPr>
          <w:gridAfter w:val="1"/>
          <w:wAfter w:w="12" w:type="pct"/>
          <w:cantSplit/>
          <w:ins w:id="1348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487" w:author=" " w:date="2019-05-27T04:43:00Z"/>
                <w:rFonts w:ascii="Arial" w:eastAsia="SimSun" w:hAnsi="Arial" w:cs="Arial"/>
                <w:sz w:val="18"/>
                <w:szCs w:val="18"/>
                <w:lang w:eastAsia="zh-CN"/>
              </w:rPr>
            </w:pPr>
            <w:ins w:id="1348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_n260(2D-O)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489" w:author=" " w:date="2019-05-27T04:43:00Z"/>
                <w:rFonts w:ascii="Arial" w:hAnsi="Arial" w:cs="Arial"/>
                <w:sz w:val="18"/>
                <w:szCs w:val="18"/>
              </w:rPr>
            </w:pPr>
            <w:ins w:id="1349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491" w:author=" " w:date="2019-05-27T04:43:00Z"/>
                <w:rFonts w:ascii="Arial" w:hAnsi="Arial" w:cs="Arial"/>
                <w:sz w:val="18"/>
                <w:szCs w:val="18"/>
              </w:rPr>
            </w:pPr>
            <w:ins w:id="1349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493" w:author=" " w:date="2019-05-27T04:43:00Z"/>
                <w:rFonts w:cs="Arial"/>
                <w:szCs w:val="18"/>
              </w:rPr>
            </w:pPr>
            <w:ins w:id="1349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95" w:author=" " w:date="2019-05-27T04:43:00Z"/>
                <w:rFonts w:cs="Arial"/>
                <w:szCs w:val="18"/>
              </w:rPr>
            </w:pPr>
            <w:ins w:id="1349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97" w:author=" " w:date="2019-05-27T04:43:00Z"/>
                <w:rFonts w:cs="Arial"/>
                <w:szCs w:val="18"/>
              </w:rPr>
            </w:pPr>
            <w:ins w:id="1349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99" w:author=" " w:date="2019-05-27T04:43:00Z"/>
                <w:rFonts w:cs="Arial"/>
                <w:szCs w:val="18"/>
              </w:rPr>
            </w:pPr>
            <w:ins w:id="13500" w:author=" " w:date="2019-05-27T04:43:00Z">
              <w:r w:rsidRPr="00340831">
                <w:rPr>
                  <w:rFonts w:cs="Arial"/>
                  <w:szCs w:val="18"/>
                  <w:lang w:val="en-US" w:eastAsia="ja-JP"/>
                </w:rPr>
                <w:t>None</w:t>
              </w:r>
            </w:ins>
          </w:p>
        </w:tc>
      </w:tr>
      <w:tr w:rsidR="007B2B12" w:rsidRPr="00340831" w:rsidTr="004C693F">
        <w:trPr>
          <w:gridAfter w:val="1"/>
          <w:wAfter w:w="12" w:type="pct"/>
          <w:cantSplit/>
          <w:ins w:id="1350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502" w:author=" " w:date="2019-05-27T04:43:00Z"/>
                <w:rFonts w:ascii="Arial" w:eastAsia="SimSun" w:hAnsi="Arial" w:cs="Arial"/>
                <w:sz w:val="18"/>
                <w:szCs w:val="18"/>
                <w:lang w:eastAsia="zh-CN"/>
              </w:rPr>
            </w:pPr>
            <w:ins w:id="1350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_n260(G-2O)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504" w:author=" " w:date="2019-05-27T04:43:00Z"/>
                <w:rFonts w:ascii="Arial" w:hAnsi="Arial" w:cs="Arial"/>
                <w:sz w:val="18"/>
                <w:szCs w:val="18"/>
              </w:rPr>
            </w:pPr>
            <w:ins w:id="1350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506" w:author=" " w:date="2019-05-27T04:43:00Z"/>
                <w:rFonts w:ascii="Arial" w:hAnsi="Arial" w:cs="Arial"/>
                <w:sz w:val="18"/>
                <w:szCs w:val="18"/>
              </w:rPr>
            </w:pPr>
            <w:ins w:id="1350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508" w:author=" " w:date="2019-05-27T04:43:00Z"/>
                <w:rFonts w:cs="Arial"/>
                <w:szCs w:val="18"/>
              </w:rPr>
            </w:pPr>
            <w:ins w:id="1350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10" w:author=" " w:date="2019-05-27T04:43:00Z"/>
                <w:rFonts w:cs="Arial"/>
                <w:szCs w:val="18"/>
              </w:rPr>
            </w:pPr>
            <w:ins w:id="1351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12" w:author=" " w:date="2019-05-27T04:43:00Z"/>
                <w:rFonts w:cs="Arial"/>
                <w:szCs w:val="18"/>
              </w:rPr>
            </w:pPr>
            <w:ins w:id="1351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14" w:author=" " w:date="2019-05-27T04:43:00Z"/>
                <w:rFonts w:cs="Arial"/>
                <w:szCs w:val="18"/>
              </w:rPr>
            </w:pPr>
            <w:ins w:id="13515" w:author=" " w:date="2019-05-27T04:43:00Z">
              <w:r w:rsidRPr="00340831">
                <w:rPr>
                  <w:rFonts w:cs="Arial"/>
                  <w:szCs w:val="18"/>
                  <w:lang w:val="en-US" w:eastAsia="ja-JP"/>
                </w:rPr>
                <w:t>None</w:t>
              </w:r>
            </w:ins>
          </w:p>
        </w:tc>
      </w:tr>
      <w:tr w:rsidR="007B2B12" w:rsidRPr="00340831" w:rsidTr="004C693F">
        <w:trPr>
          <w:gridAfter w:val="1"/>
          <w:wAfter w:w="12" w:type="pct"/>
          <w:cantSplit/>
          <w:ins w:id="1351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517" w:author=" " w:date="2019-05-27T04:43:00Z"/>
                <w:rFonts w:ascii="Arial" w:eastAsia="SimSun" w:hAnsi="Arial" w:cs="Arial"/>
                <w:sz w:val="18"/>
                <w:szCs w:val="18"/>
                <w:lang w:eastAsia="zh-CN"/>
              </w:rPr>
            </w:pPr>
            <w:ins w:id="1351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_n260(2G-2O)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519" w:author=" " w:date="2019-05-27T04:43:00Z"/>
                <w:rFonts w:ascii="Arial" w:hAnsi="Arial" w:cs="Arial"/>
                <w:sz w:val="18"/>
                <w:szCs w:val="18"/>
              </w:rPr>
            </w:pPr>
            <w:ins w:id="1352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521" w:author=" " w:date="2019-05-27T04:43:00Z"/>
                <w:rFonts w:ascii="Arial" w:hAnsi="Arial" w:cs="Arial"/>
                <w:sz w:val="18"/>
                <w:szCs w:val="18"/>
              </w:rPr>
            </w:pPr>
            <w:ins w:id="1352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523" w:author=" " w:date="2019-05-27T04:43:00Z"/>
                <w:rFonts w:cs="Arial"/>
                <w:szCs w:val="18"/>
              </w:rPr>
            </w:pPr>
            <w:ins w:id="1352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25" w:author=" " w:date="2019-05-27T04:43:00Z"/>
                <w:rFonts w:cs="Arial"/>
                <w:szCs w:val="18"/>
              </w:rPr>
            </w:pPr>
            <w:ins w:id="1352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27" w:author=" " w:date="2019-05-27T04:43:00Z"/>
                <w:rFonts w:cs="Arial"/>
                <w:szCs w:val="18"/>
              </w:rPr>
            </w:pPr>
            <w:ins w:id="1352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29" w:author=" " w:date="2019-05-27T04:43:00Z"/>
                <w:rFonts w:cs="Arial"/>
                <w:szCs w:val="18"/>
              </w:rPr>
            </w:pPr>
            <w:ins w:id="13530" w:author=" " w:date="2019-05-27T04:43:00Z">
              <w:r w:rsidRPr="00340831">
                <w:rPr>
                  <w:rFonts w:cs="Arial"/>
                  <w:szCs w:val="18"/>
                  <w:lang w:val="en-US" w:eastAsia="ja-JP"/>
                </w:rPr>
                <w:t>None</w:t>
              </w:r>
            </w:ins>
          </w:p>
        </w:tc>
      </w:tr>
      <w:tr w:rsidR="007B2B12" w:rsidRPr="00340831" w:rsidTr="004C693F">
        <w:trPr>
          <w:gridAfter w:val="1"/>
          <w:wAfter w:w="12" w:type="pct"/>
          <w:cantSplit/>
          <w:ins w:id="1353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532" w:author=" " w:date="2019-05-27T04:43:00Z"/>
                <w:rFonts w:ascii="Arial" w:hAnsi="Arial"/>
                <w:sz w:val="18"/>
                <w:lang w:val="x-none"/>
              </w:rPr>
            </w:pPr>
            <w:ins w:id="1353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_n260(G-3O)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534" w:author=" " w:date="2019-05-27T04:43:00Z"/>
                <w:rFonts w:ascii="Arial" w:hAnsi="Arial" w:cs="Arial"/>
                <w:sz w:val="18"/>
                <w:szCs w:val="18"/>
              </w:rPr>
            </w:pPr>
            <w:ins w:id="1353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536" w:author=" " w:date="2019-05-27T04:43:00Z"/>
                <w:rFonts w:ascii="Arial" w:hAnsi="Arial" w:cs="Arial"/>
                <w:sz w:val="18"/>
                <w:szCs w:val="18"/>
              </w:rPr>
            </w:pPr>
            <w:ins w:id="1353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538" w:author=" " w:date="2019-05-27T04:43:00Z"/>
                <w:rFonts w:cs="Arial"/>
                <w:szCs w:val="18"/>
              </w:rPr>
            </w:pPr>
            <w:ins w:id="1353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40" w:author=" " w:date="2019-05-27T04:43:00Z"/>
                <w:rFonts w:cs="Arial"/>
                <w:szCs w:val="18"/>
              </w:rPr>
            </w:pPr>
            <w:ins w:id="1354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42" w:author=" " w:date="2019-05-27T04:43:00Z"/>
                <w:rFonts w:cs="Arial"/>
                <w:szCs w:val="18"/>
              </w:rPr>
            </w:pPr>
            <w:ins w:id="1354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44" w:author=" " w:date="2019-05-27T04:43:00Z"/>
                <w:rFonts w:cs="Arial"/>
                <w:szCs w:val="18"/>
              </w:rPr>
            </w:pPr>
            <w:ins w:id="13545" w:author=" " w:date="2019-05-27T04:43:00Z">
              <w:r w:rsidRPr="00340831">
                <w:rPr>
                  <w:rFonts w:cs="Arial"/>
                  <w:szCs w:val="18"/>
                  <w:lang w:val="en-US" w:eastAsia="ja-JP"/>
                </w:rPr>
                <w:t>None</w:t>
              </w:r>
            </w:ins>
          </w:p>
        </w:tc>
      </w:tr>
      <w:tr w:rsidR="007B2B12" w:rsidRPr="00340831" w:rsidTr="004C693F">
        <w:trPr>
          <w:gridAfter w:val="1"/>
          <w:wAfter w:w="12" w:type="pct"/>
          <w:cantSplit/>
          <w:ins w:id="1354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547" w:author=" " w:date="2019-05-27T04:43:00Z"/>
                <w:rFonts w:ascii="Arial" w:eastAsia="SimSun" w:hAnsi="Arial" w:cs="Arial"/>
                <w:sz w:val="18"/>
                <w:szCs w:val="18"/>
                <w:lang w:eastAsia="zh-CN"/>
              </w:rPr>
            </w:pPr>
            <w:ins w:id="1354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_n260(2G-3O)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549" w:author=" " w:date="2019-05-27T04:43:00Z"/>
                <w:rFonts w:ascii="Arial" w:hAnsi="Arial" w:cs="Arial"/>
                <w:sz w:val="18"/>
                <w:szCs w:val="18"/>
              </w:rPr>
            </w:pPr>
            <w:ins w:id="1355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551" w:author=" " w:date="2019-05-27T04:43:00Z"/>
                <w:rFonts w:ascii="Arial" w:hAnsi="Arial" w:cs="Arial"/>
                <w:sz w:val="18"/>
                <w:szCs w:val="18"/>
              </w:rPr>
            </w:pPr>
            <w:ins w:id="1355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553" w:author=" " w:date="2019-05-27T04:43:00Z"/>
                <w:rFonts w:cs="Arial"/>
                <w:szCs w:val="18"/>
              </w:rPr>
            </w:pPr>
            <w:ins w:id="1355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55" w:author=" " w:date="2019-05-27T04:43:00Z"/>
                <w:rFonts w:cs="Arial"/>
                <w:szCs w:val="18"/>
              </w:rPr>
            </w:pPr>
            <w:ins w:id="1355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57" w:author=" " w:date="2019-05-27T04:43:00Z"/>
                <w:rFonts w:cs="Arial"/>
                <w:szCs w:val="18"/>
              </w:rPr>
            </w:pPr>
            <w:ins w:id="1355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59" w:author=" " w:date="2019-05-27T04:43:00Z"/>
                <w:rFonts w:cs="Arial"/>
                <w:szCs w:val="18"/>
              </w:rPr>
            </w:pPr>
            <w:ins w:id="13560" w:author=" " w:date="2019-05-27T04:43:00Z">
              <w:r w:rsidRPr="00340831">
                <w:rPr>
                  <w:rFonts w:cs="Arial"/>
                  <w:szCs w:val="18"/>
                  <w:lang w:val="en-US" w:eastAsia="ja-JP"/>
                </w:rPr>
                <w:t>None</w:t>
              </w:r>
            </w:ins>
          </w:p>
        </w:tc>
      </w:tr>
      <w:tr w:rsidR="007B2B12" w:rsidRPr="00340831" w:rsidTr="004C693F">
        <w:trPr>
          <w:gridAfter w:val="1"/>
          <w:wAfter w:w="12" w:type="pct"/>
          <w:cantSplit/>
          <w:ins w:id="1356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562" w:author=" " w:date="2019-05-27T04:43:00Z"/>
                <w:rFonts w:ascii="Arial" w:hAnsi="Arial"/>
                <w:sz w:val="18"/>
                <w:lang w:val="x-none"/>
              </w:rPr>
            </w:pPr>
            <w:ins w:id="1356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_n260(G-4O)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564" w:author=" " w:date="2019-05-27T04:43:00Z"/>
                <w:rFonts w:ascii="Arial" w:hAnsi="Arial" w:cs="Arial"/>
                <w:sz w:val="18"/>
                <w:szCs w:val="18"/>
              </w:rPr>
            </w:pPr>
            <w:ins w:id="1356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566" w:author=" " w:date="2019-05-27T04:43:00Z"/>
                <w:rFonts w:ascii="Arial" w:hAnsi="Arial" w:cs="Arial"/>
                <w:sz w:val="18"/>
                <w:szCs w:val="18"/>
              </w:rPr>
            </w:pPr>
            <w:ins w:id="1356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568" w:author=" " w:date="2019-05-27T04:43:00Z"/>
                <w:rFonts w:cs="Arial"/>
                <w:szCs w:val="18"/>
              </w:rPr>
            </w:pPr>
            <w:ins w:id="1356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70" w:author=" " w:date="2019-05-27T04:43:00Z"/>
                <w:rFonts w:cs="Arial"/>
                <w:szCs w:val="18"/>
              </w:rPr>
            </w:pPr>
            <w:ins w:id="1357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72" w:author=" " w:date="2019-05-27T04:43:00Z"/>
                <w:rFonts w:cs="Arial"/>
                <w:szCs w:val="18"/>
              </w:rPr>
            </w:pPr>
            <w:ins w:id="1357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74" w:author=" " w:date="2019-05-27T04:43:00Z"/>
                <w:rFonts w:cs="Arial"/>
                <w:szCs w:val="18"/>
              </w:rPr>
            </w:pPr>
            <w:ins w:id="13575" w:author=" " w:date="2019-05-27T04:43:00Z">
              <w:r w:rsidRPr="00340831">
                <w:rPr>
                  <w:rFonts w:cs="Arial"/>
                  <w:szCs w:val="18"/>
                  <w:lang w:val="en-US" w:eastAsia="ja-JP"/>
                </w:rPr>
                <w:t>None</w:t>
              </w:r>
            </w:ins>
          </w:p>
        </w:tc>
      </w:tr>
      <w:tr w:rsidR="007B2B12" w:rsidRPr="00340831" w:rsidTr="004C693F">
        <w:trPr>
          <w:gridAfter w:val="1"/>
          <w:wAfter w:w="12" w:type="pct"/>
          <w:cantSplit/>
          <w:ins w:id="1357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577" w:author=" " w:date="2019-05-27T04:43:00Z"/>
                <w:rFonts w:ascii="Arial" w:eastAsia="SimSun" w:hAnsi="Arial" w:cs="Arial"/>
                <w:sz w:val="18"/>
                <w:szCs w:val="18"/>
                <w:lang w:eastAsia="zh-CN"/>
              </w:rPr>
            </w:pPr>
            <w:ins w:id="1357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_n260(2G-4O)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579" w:author=" " w:date="2019-05-27T04:43:00Z"/>
                <w:rFonts w:ascii="Arial" w:hAnsi="Arial" w:cs="Arial"/>
                <w:sz w:val="18"/>
                <w:szCs w:val="18"/>
              </w:rPr>
            </w:pPr>
            <w:ins w:id="1358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581" w:author=" " w:date="2019-05-27T04:43:00Z"/>
                <w:rFonts w:ascii="Arial" w:hAnsi="Arial" w:cs="Arial"/>
                <w:sz w:val="18"/>
                <w:szCs w:val="18"/>
              </w:rPr>
            </w:pPr>
            <w:ins w:id="1358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583" w:author=" " w:date="2019-05-27T04:43:00Z"/>
                <w:rFonts w:cs="Arial"/>
                <w:szCs w:val="18"/>
              </w:rPr>
            </w:pPr>
            <w:ins w:id="1358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85" w:author=" " w:date="2019-05-27T04:43:00Z"/>
                <w:rFonts w:cs="Arial"/>
                <w:szCs w:val="18"/>
              </w:rPr>
            </w:pPr>
            <w:ins w:id="1358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87" w:author=" " w:date="2019-05-27T04:43:00Z"/>
                <w:rFonts w:cs="Arial"/>
                <w:szCs w:val="18"/>
              </w:rPr>
            </w:pPr>
            <w:ins w:id="1358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89" w:author=" " w:date="2019-05-27T04:43:00Z"/>
                <w:rFonts w:cs="Arial"/>
                <w:szCs w:val="18"/>
              </w:rPr>
            </w:pPr>
            <w:ins w:id="13590" w:author=" " w:date="2019-05-27T04:43:00Z">
              <w:r w:rsidRPr="00340831">
                <w:rPr>
                  <w:rFonts w:cs="Arial"/>
                  <w:szCs w:val="18"/>
                  <w:lang w:val="en-US" w:eastAsia="ja-JP"/>
                </w:rPr>
                <w:t>None</w:t>
              </w:r>
            </w:ins>
          </w:p>
        </w:tc>
      </w:tr>
      <w:tr w:rsidR="007B2B12" w:rsidRPr="00340831" w:rsidTr="004C693F">
        <w:trPr>
          <w:gridAfter w:val="1"/>
          <w:wAfter w:w="12" w:type="pct"/>
          <w:cantSplit/>
          <w:ins w:id="1359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592" w:author=" " w:date="2019-05-27T04:43:00Z"/>
                <w:rFonts w:ascii="Arial" w:eastAsia="SimSun" w:hAnsi="Arial" w:cs="Arial"/>
                <w:sz w:val="18"/>
                <w:szCs w:val="18"/>
                <w:lang w:eastAsia="zh-CN"/>
              </w:rPr>
            </w:pPr>
            <w:ins w:id="1359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_n260(3G-O)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594" w:author=" " w:date="2019-05-27T04:43:00Z"/>
                <w:rFonts w:ascii="Arial" w:hAnsi="Arial" w:cs="Arial"/>
                <w:sz w:val="18"/>
                <w:szCs w:val="18"/>
              </w:rPr>
            </w:pPr>
            <w:ins w:id="1359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596" w:author=" " w:date="2019-05-27T04:43:00Z"/>
                <w:rFonts w:ascii="Arial" w:hAnsi="Arial" w:cs="Arial"/>
                <w:sz w:val="18"/>
                <w:szCs w:val="18"/>
              </w:rPr>
            </w:pPr>
            <w:ins w:id="1359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598" w:author=" " w:date="2019-05-27T04:43:00Z"/>
                <w:rFonts w:cs="Arial"/>
                <w:szCs w:val="18"/>
              </w:rPr>
            </w:pPr>
            <w:ins w:id="1359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00" w:author=" " w:date="2019-05-27T04:43:00Z"/>
                <w:rFonts w:cs="Arial"/>
                <w:szCs w:val="18"/>
              </w:rPr>
            </w:pPr>
            <w:ins w:id="1360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02" w:author=" " w:date="2019-05-27T04:43:00Z"/>
                <w:rFonts w:cs="Arial"/>
                <w:szCs w:val="18"/>
              </w:rPr>
            </w:pPr>
            <w:ins w:id="1360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04" w:author=" " w:date="2019-05-27T04:43:00Z"/>
                <w:rFonts w:cs="Arial"/>
                <w:szCs w:val="18"/>
              </w:rPr>
            </w:pPr>
            <w:ins w:id="13605" w:author=" " w:date="2019-05-27T04:43:00Z">
              <w:r w:rsidRPr="00340831">
                <w:rPr>
                  <w:rFonts w:cs="Arial"/>
                  <w:szCs w:val="18"/>
                  <w:lang w:val="en-US" w:eastAsia="ja-JP"/>
                </w:rPr>
                <w:t>None</w:t>
              </w:r>
            </w:ins>
          </w:p>
        </w:tc>
      </w:tr>
      <w:tr w:rsidR="007B2B12" w:rsidRPr="00340831" w:rsidTr="004C693F">
        <w:trPr>
          <w:gridAfter w:val="1"/>
          <w:wAfter w:w="12" w:type="pct"/>
          <w:cantSplit/>
          <w:ins w:id="1360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607" w:author=" " w:date="2019-05-27T04:43:00Z"/>
                <w:rFonts w:ascii="Arial" w:eastAsia="SimSun" w:hAnsi="Arial" w:cs="Arial"/>
                <w:sz w:val="18"/>
                <w:szCs w:val="18"/>
                <w:lang w:eastAsia="zh-CN"/>
              </w:rPr>
            </w:pPr>
            <w:ins w:id="1360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_n260(4G-O)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609" w:author=" " w:date="2019-05-27T04:43:00Z"/>
                <w:rFonts w:ascii="Arial" w:hAnsi="Arial" w:cs="Arial"/>
                <w:sz w:val="18"/>
                <w:szCs w:val="18"/>
              </w:rPr>
            </w:pPr>
            <w:ins w:id="1361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611" w:author=" " w:date="2019-05-27T04:43:00Z"/>
                <w:rFonts w:ascii="Arial" w:hAnsi="Arial" w:cs="Arial"/>
                <w:sz w:val="18"/>
                <w:szCs w:val="18"/>
              </w:rPr>
            </w:pPr>
            <w:ins w:id="1361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613" w:author=" " w:date="2019-05-27T04:43:00Z"/>
                <w:rFonts w:cs="Arial"/>
                <w:szCs w:val="18"/>
              </w:rPr>
            </w:pPr>
            <w:ins w:id="1361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15" w:author=" " w:date="2019-05-27T04:43:00Z"/>
                <w:rFonts w:cs="Arial"/>
                <w:szCs w:val="18"/>
              </w:rPr>
            </w:pPr>
            <w:ins w:id="1361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17" w:author=" " w:date="2019-05-27T04:43:00Z"/>
                <w:rFonts w:cs="Arial"/>
                <w:szCs w:val="18"/>
              </w:rPr>
            </w:pPr>
            <w:ins w:id="1361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19" w:author=" " w:date="2019-05-27T04:43:00Z"/>
                <w:rFonts w:cs="Arial"/>
                <w:szCs w:val="18"/>
              </w:rPr>
            </w:pPr>
            <w:ins w:id="13620" w:author=" " w:date="2019-05-27T04:43:00Z">
              <w:r w:rsidRPr="00340831">
                <w:rPr>
                  <w:rFonts w:cs="Arial"/>
                  <w:szCs w:val="18"/>
                  <w:lang w:val="en-US" w:eastAsia="ja-JP"/>
                </w:rPr>
                <w:t>None</w:t>
              </w:r>
            </w:ins>
          </w:p>
        </w:tc>
      </w:tr>
      <w:tr w:rsidR="007B2B12" w:rsidRPr="00340831" w:rsidTr="004C693F">
        <w:trPr>
          <w:gridAfter w:val="1"/>
          <w:wAfter w:w="12" w:type="pct"/>
          <w:cantSplit/>
          <w:ins w:id="1362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622" w:author=" " w:date="2019-05-27T04:43:00Z"/>
                <w:rFonts w:ascii="Arial" w:hAnsi="Arial"/>
                <w:sz w:val="18"/>
              </w:rPr>
            </w:pPr>
            <w:ins w:id="13623" w:author=" " w:date="2019-05-27T04:43:00Z">
              <w:r w:rsidRPr="00340831">
                <w:rPr>
                  <w:rFonts w:ascii="Arial" w:hAnsi="Arial"/>
                  <w:sz w:val="18"/>
                  <w:lang w:val="en-US"/>
                </w:rPr>
                <w:t>DC_</w:t>
              </w:r>
              <w:r w:rsidRPr="00340831">
                <w:rPr>
                  <w:rFonts w:ascii="Arial" w:hAnsi="Arial" w:cs="Arial"/>
                  <w:sz w:val="18"/>
                  <w:szCs w:val="18"/>
                  <w:lang w:val="en-US" w:eastAsia="ja-JP"/>
                </w:rPr>
                <w:t>4A</w:t>
              </w:r>
              <w:r w:rsidRPr="00340831">
                <w:rPr>
                  <w:rFonts w:ascii="Arial" w:hAnsi="Arial"/>
                  <w:sz w:val="18"/>
                  <w:lang w:val="en-US"/>
                </w:rPr>
                <w:t>_</w:t>
              </w:r>
              <w:r w:rsidRPr="00340831">
                <w:rPr>
                  <w:rFonts w:ascii="Arial" w:hAnsi="Arial" w:cs="Arial"/>
                  <w:sz w:val="18"/>
                  <w:szCs w:val="18"/>
                  <w:lang w:val="x-none" w:eastAsia="ja-JP"/>
                </w:rPr>
                <w:t>n260(H-O)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624" w:author=" " w:date="2019-05-27T04:43:00Z"/>
                <w:rFonts w:ascii="Arial" w:hAnsi="Arial" w:cs="Arial"/>
                <w:sz w:val="18"/>
                <w:szCs w:val="18"/>
              </w:rPr>
            </w:pPr>
            <w:ins w:id="1362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626" w:author=" " w:date="2019-05-27T04:43:00Z"/>
                <w:rFonts w:ascii="Arial" w:hAnsi="Arial" w:cs="Arial"/>
                <w:sz w:val="18"/>
                <w:szCs w:val="18"/>
              </w:rPr>
            </w:pPr>
            <w:ins w:id="1362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628" w:author=" " w:date="2019-05-27T04:43:00Z"/>
                <w:rFonts w:cs="Arial"/>
                <w:szCs w:val="18"/>
              </w:rPr>
            </w:pPr>
            <w:ins w:id="1362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30" w:author=" " w:date="2019-05-27T04:43:00Z"/>
                <w:rFonts w:cs="Arial"/>
                <w:szCs w:val="18"/>
              </w:rPr>
            </w:pPr>
            <w:ins w:id="1363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32" w:author=" " w:date="2019-05-27T04:43:00Z"/>
                <w:rFonts w:cs="Arial"/>
                <w:szCs w:val="18"/>
              </w:rPr>
            </w:pPr>
            <w:ins w:id="1363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34" w:author=" " w:date="2019-05-27T04:43:00Z"/>
                <w:rFonts w:cs="Arial"/>
                <w:szCs w:val="18"/>
              </w:rPr>
            </w:pPr>
            <w:ins w:id="13635" w:author=" " w:date="2019-05-27T04:43:00Z">
              <w:r w:rsidRPr="00340831">
                <w:rPr>
                  <w:rFonts w:cs="Arial"/>
                  <w:szCs w:val="18"/>
                  <w:lang w:val="en-US" w:eastAsia="ja-JP"/>
                </w:rPr>
                <w:t>None</w:t>
              </w:r>
            </w:ins>
          </w:p>
        </w:tc>
      </w:tr>
      <w:tr w:rsidR="007B2B12" w:rsidRPr="00340831" w:rsidTr="004C693F">
        <w:trPr>
          <w:gridAfter w:val="1"/>
          <w:wAfter w:w="12" w:type="pct"/>
          <w:cantSplit/>
          <w:ins w:id="1363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637" w:author=" " w:date="2019-05-27T04:43:00Z"/>
                <w:rFonts w:ascii="Arial" w:hAnsi="Arial"/>
                <w:sz w:val="18"/>
              </w:rPr>
            </w:pPr>
            <w:ins w:id="13638" w:author=" " w:date="2019-05-27T04:43:00Z">
              <w:r w:rsidRPr="00340831">
                <w:rPr>
                  <w:rFonts w:ascii="Arial" w:hAnsi="Arial"/>
                  <w:sz w:val="18"/>
                  <w:lang w:val="en-US"/>
                </w:rPr>
                <w:t>DC_</w:t>
              </w:r>
              <w:r w:rsidRPr="00340831">
                <w:rPr>
                  <w:rFonts w:ascii="Arial" w:hAnsi="Arial" w:cs="Arial"/>
                  <w:sz w:val="18"/>
                  <w:szCs w:val="18"/>
                  <w:lang w:val="en-US" w:eastAsia="ja-JP"/>
                </w:rPr>
                <w:t>4A</w:t>
              </w:r>
              <w:r w:rsidRPr="00340831">
                <w:rPr>
                  <w:rFonts w:ascii="Arial" w:hAnsi="Arial"/>
                  <w:sz w:val="18"/>
                  <w:lang w:val="en-US"/>
                </w:rPr>
                <w:t>_</w:t>
              </w:r>
              <w:r w:rsidRPr="00340831">
                <w:rPr>
                  <w:rFonts w:ascii="Arial" w:hAnsi="Arial" w:cs="Arial"/>
                  <w:sz w:val="18"/>
                  <w:szCs w:val="18"/>
                  <w:lang w:val="x-none" w:eastAsia="ja-JP"/>
                </w:rPr>
                <w:t>n260(2H-O)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639" w:author=" " w:date="2019-05-27T04:43:00Z"/>
                <w:rFonts w:ascii="Arial" w:hAnsi="Arial" w:cs="Arial"/>
                <w:sz w:val="18"/>
                <w:szCs w:val="18"/>
              </w:rPr>
            </w:pPr>
            <w:ins w:id="1364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641" w:author=" " w:date="2019-05-27T04:43:00Z"/>
                <w:rFonts w:ascii="Arial" w:hAnsi="Arial" w:cs="Arial"/>
                <w:sz w:val="18"/>
                <w:szCs w:val="18"/>
              </w:rPr>
            </w:pPr>
            <w:ins w:id="1364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643" w:author=" " w:date="2019-05-27T04:43:00Z"/>
                <w:rFonts w:cs="Arial"/>
                <w:szCs w:val="18"/>
              </w:rPr>
            </w:pPr>
            <w:ins w:id="1364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45" w:author=" " w:date="2019-05-27T04:43:00Z"/>
                <w:rFonts w:cs="Arial"/>
                <w:szCs w:val="18"/>
              </w:rPr>
            </w:pPr>
            <w:ins w:id="1364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47" w:author=" " w:date="2019-05-27T04:43:00Z"/>
                <w:rFonts w:cs="Arial"/>
                <w:szCs w:val="18"/>
              </w:rPr>
            </w:pPr>
            <w:ins w:id="1364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49" w:author=" " w:date="2019-05-27T04:43:00Z"/>
                <w:rFonts w:cs="Arial"/>
                <w:szCs w:val="18"/>
              </w:rPr>
            </w:pPr>
            <w:ins w:id="13650" w:author=" " w:date="2019-05-27T04:43:00Z">
              <w:r w:rsidRPr="00340831">
                <w:rPr>
                  <w:rFonts w:cs="Arial"/>
                  <w:szCs w:val="18"/>
                  <w:lang w:val="en-US" w:eastAsia="ja-JP"/>
                </w:rPr>
                <w:t>None</w:t>
              </w:r>
            </w:ins>
          </w:p>
        </w:tc>
      </w:tr>
      <w:tr w:rsidR="007B2B12" w:rsidRPr="00340831" w:rsidTr="004C693F">
        <w:trPr>
          <w:gridAfter w:val="1"/>
          <w:wAfter w:w="12" w:type="pct"/>
          <w:cantSplit/>
          <w:ins w:id="1365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652" w:author=" " w:date="2019-05-27T04:43:00Z"/>
                <w:lang w:val="en-US"/>
              </w:rPr>
            </w:pPr>
            <w:ins w:id="13653" w:author=" " w:date="2019-05-27T04:43:00Z">
              <w:r w:rsidRPr="00340831">
                <w:rPr>
                  <w:rFonts w:ascii="Arial" w:hAnsi="Arial" w:cs="Arial"/>
                  <w:color w:val="000000"/>
                  <w:sz w:val="18"/>
                  <w:szCs w:val="18"/>
                  <w:lang w:val="en-US"/>
                </w:rPr>
                <w:t>DC_4A_n260(2A-2G)_UL_4A_n260A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654" w:author=" " w:date="2019-05-27T04:43:00Z"/>
                <w:rFonts w:ascii="Arial" w:hAnsi="Arial" w:cs="Arial"/>
                <w:sz w:val="18"/>
                <w:szCs w:val="18"/>
              </w:rPr>
            </w:pPr>
            <w:ins w:id="13655" w:author=" " w:date="2019-05-27T04:43:00Z">
              <w:r w:rsidRPr="00340831">
                <w:rPr>
                  <w:rFonts w:ascii="Arial" w:hAnsi="Arial"/>
                  <w:color w:val="000000"/>
                  <w:sz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656" w:author=" " w:date="2019-05-27T04:43:00Z"/>
              </w:rPr>
            </w:pPr>
            <w:ins w:id="1365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658" w:author=" " w:date="2019-05-27T04:43:00Z"/>
                <w:rFonts w:cs="Arial"/>
                <w:szCs w:val="18"/>
              </w:rPr>
            </w:pPr>
            <w:ins w:id="13659"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60" w:author=" " w:date="2019-05-27T04:43:00Z"/>
                <w:rFonts w:cs="Arial"/>
                <w:szCs w:val="18"/>
              </w:rPr>
            </w:pPr>
            <w:ins w:id="1366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62" w:author=" " w:date="2019-05-27T04:43:00Z"/>
                <w:rFonts w:cs="Arial"/>
                <w:szCs w:val="18"/>
              </w:rPr>
            </w:pPr>
            <w:ins w:id="1366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64" w:author=" " w:date="2019-05-27T04:43:00Z"/>
                <w:rFonts w:cs="Arial"/>
                <w:szCs w:val="18"/>
              </w:rPr>
            </w:pPr>
            <w:ins w:id="13665" w:author=" " w:date="2019-05-27T04:43:00Z">
              <w:r w:rsidRPr="00340831">
                <w:rPr>
                  <w:rFonts w:cs="Arial"/>
                  <w:szCs w:val="18"/>
                  <w:lang w:val="en-US" w:eastAsia="ja-JP"/>
                </w:rPr>
                <w:t>None</w:t>
              </w:r>
            </w:ins>
          </w:p>
        </w:tc>
      </w:tr>
      <w:tr w:rsidR="007B2B12" w:rsidRPr="00340831" w:rsidTr="004C693F">
        <w:trPr>
          <w:gridAfter w:val="1"/>
          <w:wAfter w:w="12" w:type="pct"/>
          <w:cantSplit/>
          <w:ins w:id="1366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667" w:author=" " w:date="2019-05-27T04:43:00Z"/>
                <w:lang w:val="en-US"/>
              </w:rPr>
            </w:pPr>
            <w:ins w:id="13668" w:author=" " w:date="2019-05-27T04:43:00Z">
              <w:r w:rsidRPr="00340831">
                <w:rPr>
                  <w:rFonts w:ascii="Arial" w:hAnsi="Arial" w:cs="Arial"/>
                  <w:color w:val="000000"/>
                  <w:sz w:val="18"/>
                  <w:szCs w:val="18"/>
                  <w:lang w:val="en-US"/>
                </w:rPr>
                <w:t>DC_4A_n260(2A-2G)_UL_4A_n260G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669" w:author=" " w:date="2019-05-27T04:43:00Z"/>
                <w:rFonts w:ascii="Arial" w:hAnsi="Arial" w:cs="Arial"/>
                <w:sz w:val="18"/>
                <w:szCs w:val="18"/>
              </w:rPr>
            </w:pPr>
            <w:ins w:id="13670" w:author=" " w:date="2019-05-27T04:43:00Z">
              <w:r w:rsidRPr="00340831">
                <w:rPr>
                  <w:rFonts w:ascii="Arial" w:hAnsi="Arial"/>
                  <w:color w:val="000000"/>
                  <w:sz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671" w:author=" " w:date="2019-05-27T04:43:00Z"/>
              </w:rPr>
            </w:pPr>
            <w:ins w:id="1367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673" w:author=" " w:date="2019-05-27T04:43:00Z"/>
                <w:rFonts w:cs="Arial"/>
                <w:szCs w:val="18"/>
              </w:rPr>
            </w:pPr>
            <w:ins w:id="13674"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75" w:author=" " w:date="2019-05-27T04:43:00Z"/>
                <w:rFonts w:cs="Arial"/>
                <w:szCs w:val="18"/>
              </w:rPr>
            </w:pPr>
            <w:ins w:id="1367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77" w:author=" " w:date="2019-05-27T04:43:00Z"/>
                <w:rFonts w:cs="Arial"/>
                <w:szCs w:val="18"/>
              </w:rPr>
            </w:pPr>
            <w:ins w:id="1367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79" w:author=" " w:date="2019-05-27T04:43:00Z"/>
                <w:rFonts w:cs="Arial"/>
                <w:szCs w:val="18"/>
              </w:rPr>
            </w:pPr>
            <w:ins w:id="13680" w:author=" " w:date="2019-05-27T04:43:00Z">
              <w:r w:rsidRPr="00340831">
                <w:rPr>
                  <w:rFonts w:cs="Arial"/>
                  <w:szCs w:val="18"/>
                  <w:lang w:val="en-US" w:eastAsia="ja-JP"/>
                </w:rPr>
                <w:t>None</w:t>
              </w:r>
            </w:ins>
          </w:p>
        </w:tc>
      </w:tr>
      <w:tr w:rsidR="007B2B12" w:rsidRPr="00340831" w:rsidTr="004C693F">
        <w:trPr>
          <w:gridAfter w:val="1"/>
          <w:wAfter w:w="12" w:type="pct"/>
          <w:cantSplit/>
          <w:ins w:id="1368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682" w:author=" " w:date="2019-05-27T04:43:00Z"/>
                <w:rFonts w:ascii="Arial" w:hAnsi="Arial" w:cs="Arial"/>
                <w:sz w:val="18"/>
                <w:szCs w:val="18"/>
                <w:lang w:val="en-US" w:eastAsia="ja-JP"/>
              </w:rPr>
            </w:pPr>
            <w:ins w:id="13683" w:author=" " w:date="2019-05-27T04:43:00Z">
              <w:r w:rsidRPr="00340831">
                <w:rPr>
                  <w:rFonts w:ascii="Arial" w:hAnsi="Arial" w:cs="Arial"/>
                  <w:color w:val="000000"/>
                  <w:sz w:val="18"/>
                  <w:szCs w:val="18"/>
                  <w:lang w:val="en-US"/>
                </w:rPr>
                <w:lastRenderedPageBreak/>
                <w:t>DC_4A_n260H</w:t>
              </w:r>
              <w:r w:rsidRPr="00340831">
                <w:rPr>
                  <w:rFonts w:ascii="Arial" w:hAnsi="Arial" w:cs="Arial"/>
                  <w:bCs/>
                  <w:color w:val="000000"/>
                  <w:sz w:val="18"/>
                  <w:szCs w:val="18"/>
                  <w:lang w:val="en-US"/>
                </w:rPr>
                <w:t>_UL_4A_n</w:t>
              </w:r>
              <w:r w:rsidRPr="00340831">
                <w:rPr>
                  <w:rFonts w:ascii="Arial" w:hAnsi="Arial" w:cs="Arial"/>
                  <w:color w:val="000000"/>
                  <w:sz w:val="18"/>
                  <w:szCs w:val="18"/>
                  <w:lang w:val="en-US"/>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684" w:author=" " w:date="2019-05-27T04:43:00Z"/>
                <w:rFonts w:ascii="Arial" w:hAnsi="Arial" w:cs="Arial"/>
                <w:sz w:val="18"/>
                <w:szCs w:val="18"/>
              </w:rPr>
            </w:pPr>
            <w:ins w:id="1368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686" w:author=" " w:date="2019-05-27T04:43:00Z"/>
                <w:rFonts w:ascii="Arial" w:hAnsi="Arial" w:cs="Arial"/>
                <w:sz w:val="18"/>
                <w:szCs w:val="18"/>
              </w:rPr>
            </w:pPr>
            <w:ins w:id="1368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688" w:author=" " w:date="2019-05-27T04:43:00Z"/>
                <w:rFonts w:cs="Arial"/>
                <w:szCs w:val="18"/>
              </w:rPr>
            </w:pPr>
            <w:ins w:id="13689"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90" w:author=" " w:date="2019-05-27T04:43:00Z"/>
                <w:rFonts w:cs="Arial"/>
                <w:szCs w:val="18"/>
              </w:rPr>
            </w:pPr>
            <w:ins w:id="1369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92" w:author=" " w:date="2019-05-27T04:43:00Z"/>
                <w:rFonts w:cs="Arial"/>
                <w:szCs w:val="18"/>
              </w:rPr>
            </w:pPr>
            <w:ins w:id="1369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94" w:author=" " w:date="2019-05-27T04:43:00Z"/>
                <w:rFonts w:cs="Arial"/>
                <w:szCs w:val="18"/>
              </w:rPr>
            </w:pPr>
            <w:ins w:id="13695" w:author=" " w:date="2019-05-27T04:43:00Z">
              <w:r w:rsidRPr="00340831">
                <w:rPr>
                  <w:rFonts w:cs="Arial"/>
                  <w:szCs w:val="18"/>
                  <w:lang w:val="en-US" w:eastAsia="ja-JP"/>
                </w:rPr>
                <w:t>None</w:t>
              </w:r>
            </w:ins>
          </w:p>
        </w:tc>
      </w:tr>
      <w:tr w:rsidR="007B2B12" w:rsidRPr="00340831" w:rsidTr="004C693F">
        <w:trPr>
          <w:gridAfter w:val="1"/>
          <w:wAfter w:w="12" w:type="pct"/>
          <w:cantSplit/>
          <w:ins w:id="1369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697" w:author=" " w:date="2019-05-27T04:43:00Z"/>
                <w:rFonts w:ascii="Arial" w:hAnsi="Arial" w:cs="Arial"/>
                <w:sz w:val="18"/>
                <w:szCs w:val="18"/>
                <w:lang w:val="en-US" w:eastAsia="ja-JP"/>
              </w:rPr>
            </w:pPr>
            <w:ins w:id="13698" w:author=" " w:date="2019-05-27T04:43:00Z">
              <w:r w:rsidRPr="00340831">
                <w:rPr>
                  <w:rFonts w:ascii="Arial" w:hAnsi="Arial" w:cs="Arial"/>
                  <w:color w:val="000000"/>
                  <w:sz w:val="18"/>
                  <w:szCs w:val="18"/>
                  <w:lang w:val="en-US"/>
                </w:rPr>
                <w:t>DC_4A_n260H</w:t>
              </w:r>
              <w:r w:rsidRPr="00340831">
                <w:rPr>
                  <w:rFonts w:ascii="Arial" w:hAnsi="Arial" w:cs="Arial"/>
                  <w:bCs/>
                  <w:color w:val="000000"/>
                  <w:sz w:val="18"/>
                  <w:szCs w:val="18"/>
                  <w:lang w:val="en-US"/>
                </w:rPr>
                <w:t>_UL_4A_n</w:t>
              </w:r>
              <w:r w:rsidRPr="00340831">
                <w:rPr>
                  <w:rFonts w:ascii="Arial" w:hAnsi="Arial" w:cs="Arial"/>
                  <w:color w:val="000000"/>
                  <w:sz w:val="18"/>
                  <w:szCs w:val="18"/>
                  <w:lang w:val="en-US"/>
                </w:rPr>
                <w:t>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699" w:author=" " w:date="2019-05-27T04:43:00Z"/>
                <w:rFonts w:ascii="Arial" w:hAnsi="Arial" w:cs="Arial"/>
                <w:sz w:val="18"/>
                <w:szCs w:val="18"/>
              </w:rPr>
            </w:pPr>
            <w:ins w:id="13700"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701" w:author=" " w:date="2019-05-27T04:43:00Z"/>
                <w:rFonts w:ascii="Arial" w:hAnsi="Arial" w:cs="Arial"/>
                <w:sz w:val="18"/>
                <w:szCs w:val="18"/>
              </w:rPr>
            </w:pPr>
            <w:ins w:id="1370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703" w:author=" " w:date="2019-05-27T04:43:00Z"/>
                <w:rFonts w:cs="Arial"/>
                <w:szCs w:val="18"/>
              </w:rPr>
            </w:pPr>
            <w:ins w:id="13704"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05" w:author=" " w:date="2019-05-27T04:43:00Z"/>
                <w:rFonts w:cs="Arial"/>
                <w:szCs w:val="18"/>
              </w:rPr>
            </w:pPr>
            <w:ins w:id="1370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07" w:author=" " w:date="2019-05-27T04:43:00Z"/>
                <w:rFonts w:cs="Arial"/>
                <w:szCs w:val="18"/>
              </w:rPr>
            </w:pPr>
            <w:ins w:id="1370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09" w:author=" " w:date="2019-05-27T04:43:00Z"/>
                <w:rFonts w:cs="Arial"/>
                <w:szCs w:val="18"/>
              </w:rPr>
            </w:pPr>
            <w:ins w:id="13710" w:author=" " w:date="2019-05-27T04:43:00Z">
              <w:r w:rsidRPr="00340831">
                <w:rPr>
                  <w:rFonts w:cs="Arial"/>
                  <w:szCs w:val="18"/>
                  <w:lang w:val="en-US" w:eastAsia="ja-JP"/>
                </w:rPr>
                <w:t>None</w:t>
              </w:r>
            </w:ins>
          </w:p>
        </w:tc>
      </w:tr>
      <w:tr w:rsidR="007B2B12" w:rsidRPr="00340831" w:rsidTr="004C693F">
        <w:trPr>
          <w:gridAfter w:val="1"/>
          <w:wAfter w:w="12" w:type="pct"/>
          <w:cantSplit/>
          <w:ins w:id="1371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712" w:author=" " w:date="2019-05-27T04:43:00Z"/>
                <w:rFonts w:ascii="Arial" w:hAnsi="Arial" w:cs="Arial"/>
                <w:sz w:val="18"/>
                <w:szCs w:val="18"/>
                <w:lang w:val="en-US" w:eastAsia="ja-JP"/>
              </w:rPr>
            </w:pPr>
            <w:ins w:id="13713" w:author=" " w:date="2019-05-27T04:43:00Z">
              <w:r w:rsidRPr="00340831">
                <w:rPr>
                  <w:rFonts w:ascii="Arial" w:hAnsi="Arial" w:cs="Arial"/>
                  <w:color w:val="000000"/>
                  <w:sz w:val="18"/>
                  <w:szCs w:val="18"/>
                  <w:lang w:val="en-US"/>
                </w:rPr>
                <w:t>DC_4A_n260H</w:t>
              </w:r>
              <w:r w:rsidRPr="00340831">
                <w:rPr>
                  <w:rFonts w:ascii="Arial" w:hAnsi="Arial" w:cs="Arial"/>
                  <w:bCs/>
                  <w:color w:val="000000"/>
                  <w:sz w:val="18"/>
                  <w:szCs w:val="18"/>
                  <w:lang w:val="en-US"/>
                </w:rPr>
                <w:t>_UL_4A_n</w:t>
              </w:r>
              <w:r w:rsidRPr="00340831">
                <w:rPr>
                  <w:rFonts w:ascii="Arial" w:hAnsi="Arial" w:cs="Arial"/>
                  <w:color w:val="000000"/>
                  <w:sz w:val="18"/>
                  <w:szCs w:val="18"/>
                  <w:lang w:val="en-US"/>
                </w:rPr>
                <w:t>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714" w:author=" " w:date="2019-05-27T04:43:00Z"/>
                <w:rFonts w:ascii="Arial" w:hAnsi="Arial" w:cs="Arial"/>
                <w:sz w:val="18"/>
                <w:szCs w:val="18"/>
              </w:rPr>
            </w:pPr>
            <w:ins w:id="1371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716" w:author=" " w:date="2019-05-27T04:43:00Z"/>
                <w:rFonts w:ascii="Arial" w:hAnsi="Arial" w:cs="Arial"/>
                <w:sz w:val="18"/>
                <w:szCs w:val="18"/>
              </w:rPr>
            </w:pPr>
            <w:ins w:id="1371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718" w:author=" " w:date="2019-05-27T04:43:00Z"/>
                <w:rFonts w:cs="Arial"/>
                <w:szCs w:val="18"/>
              </w:rPr>
            </w:pPr>
            <w:ins w:id="13719"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20" w:author=" " w:date="2019-05-27T04:43:00Z"/>
                <w:rFonts w:cs="Arial"/>
                <w:szCs w:val="18"/>
              </w:rPr>
            </w:pPr>
            <w:ins w:id="1372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22" w:author=" " w:date="2019-05-27T04:43:00Z"/>
                <w:rFonts w:cs="Arial"/>
                <w:szCs w:val="18"/>
              </w:rPr>
            </w:pPr>
            <w:ins w:id="1372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24" w:author=" " w:date="2019-05-27T04:43:00Z"/>
                <w:rFonts w:cs="Arial"/>
                <w:szCs w:val="18"/>
              </w:rPr>
            </w:pPr>
            <w:ins w:id="13725" w:author=" " w:date="2019-05-27T04:43:00Z">
              <w:r w:rsidRPr="00340831">
                <w:rPr>
                  <w:rFonts w:cs="Arial"/>
                  <w:szCs w:val="18"/>
                  <w:lang w:val="en-US" w:eastAsia="ja-JP"/>
                </w:rPr>
                <w:t>None</w:t>
              </w:r>
            </w:ins>
          </w:p>
        </w:tc>
      </w:tr>
      <w:tr w:rsidR="007B2B12" w:rsidRPr="00340831" w:rsidTr="004C693F">
        <w:trPr>
          <w:gridAfter w:val="1"/>
          <w:wAfter w:w="12" w:type="pct"/>
          <w:cantSplit/>
          <w:ins w:id="1372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727" w:author=" " w:date="2019-05-27T04:43:00Z"/>
                <w:rFonts w:ascii="Arial" w:hAnsi="Arial" w:cs="Arial"/>
                <w:sz w:val="18"/>
                <w:szCs w:val="18"/>
                <w:lang w:val="en-US" w:eastAsia="ja-JP"/>
              </w:rPr>
            </w:pPr>
            <w:ins w:id="13728" w:author=" " w:date="2019-05-27T04:43:00Z">
              <w:r w:rsidRPr="00340831">
                <w:rPr>
                  <w:rFonts w:ascii="Arial" w:hAnsi="Arial" w:cs="Arial"/>
                  <w:color w:val="000000"/>
                  <w:sz w:val="18"/>
                  <w:szCs w:val="18"/>
                  <w:lang w:val="en-US"/>
                </w:rPr>
                <w:t>DC_4A_n260(2H)_UL_4A_n260A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729" w:author=" " w:date="2019-05-27T04:43:00Z"/>
                <w:rFonts w:ascii="Arial" w:hAnsi="Arial" w:cs="Arial"/>
                <w:sz w:val="18"/>
                <w:szCs w:val="18"/>
              </w:rPr>
            </w:pPr>
            <w:ins w:id="13730"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731" w:author=" " w:date="2019-05-27T04:43:00Z"/>
                <w:rFonts w:ascii="Arial" w:hAnsi="Arial" w:cs="Arial"/>
                <w:sz w:val="18"/>
                <w:szCs w:val="18"/>
              </w:rPr>
            </w:pPr>
            <w:ins w:id="1373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733" w:author=" " w:date="2019-05-27T04:43:00Z"/>
                <w:rFonts w:cs="Arial"/>
                <w:szCs w:val="18"/>
              </w:rPr>
            </w:pPr>
            <w:ins w:id="13734"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35" w:author=" " w:date="2019-05-27T04:43:00Z"/>
                <w:rFonts w:cs="Arial"/>
                <w:szCs w:val="18"/>
              </w:rPr>
            </w:pPr>
            <w:ins w:id="1373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37" w:author=" " w:date="2019-05-27T04:43:00Z"/>
                <w:rFonts w:cs="Arial"/>
                <w:szCs w:val="18"/>
              </w:rPr>
            </w:pPr>
            <w:ins w:id="1373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39" w:author=" " w:date="2019-05-27T04:43:00Z"/>
                <w:rFonts w:cs="Arial"/>
                <w:szCs w:val="18"/>
              </w:rPr>
            </w:pPr>
            <w:ins w:id="13740" w:author=" " w:date="2019-05-27T04:43:00Z">
              <w:r w:rsidRPr="00340831">
                <w:rPr>
                  <w:rFonts w:cs="Arial"/>
                  <w:szCs w:val="18"/>
                  <w:lang w:val="en-US" w:eastAsia="ja-JP"/>
                </w:rPr>
                <w:t>None</w:t>
              </w:r>
            </w:ins>
          </w:p>
        </w:tc>
      </w:tr>
      <w:tr w:rsidR="007B2B12" w:rsidRPr="00340831" w:rsidTr="004C693F">
        <w:trPr>
          <w:gridAfter w:val="1"/>
          <w:wAfter w:w="12" w:type="pct"/>
          <w:cantSplit/>
          <w:ins w:id="1374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742" w:author=" " w:date="2019-05-27T04:43:00Z"/>
                <w:rFonts w:ascii="Arial" w:hAnsi="Arial" w:cs="Arial"/>
                <w:sz w:val="18"/>
                <w:szCs w:val="18"/>
                <w:lang w:val="en-US" w:eastAsia="ja-JP"/>
              </w:rPr>
            </w:pPr>
            <w:ins w:id="13743" w:author=" " w:date="2019-05-27T04:43:00Z">
              <w:r w:rsidRPr="00340831">
                <w:rPr>
                  <w:rFonts w:ascii="Arial" w:hAnsi="Arial" w:cs="Arial"/>
                  <w:color w:val="000000"/>
                  <w:sz w:val="18"/>
                  <w:szCs w:val="18"/>
                  <w:lang w:val="en-US"/>
                </w:rPr>
                <w:t>DC_4A_n260(2H)_UL_4A_n260G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744" w:author=" " w:date="2019-05-27T04:43:00Z"/>
                <w:rFonts w:ascii="Arial" w:hAnsi="Arial" w:cs="Arial"/>
                <w:sz w:val="18"/>
                <w:szCs w:val="18"/>
              </w:rPr>
            </w:pPr>
            <w:ins w:id="1374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746" w:author=" " w:date="2019-05-27T04:43:00Z"/>
                <w:rFonts w:ascii="Arial" w:hAnsi="Arial" w:cs="Arial"/>
                <w:sz w:val="18"/>
                <w:szCs w:val="18"/>
              </w:rPr>
            </w:pPr>
            <w:ins w:id="1374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748" w:author=" " w:date="2019-05-27T04:43:00Z"/>
                <w:rFonts w:cs="Arial"/>
                <w:szCs w:val="18"/>
              </w:rPr>
            </w:pPr>
            <w:ins w:id="13749"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50" w:author=" " w:date="2019-05-27T04:43:00Z"/>
                <w:rFonts w:cs="Arial"/>
                <w:szCs w:val="18"/>
              </w:rPr>
            </w:pPr>
            <w:ins w:id="1375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52" w:author=" " w:date="2019-05-27T04:43:00Z"/>
                <w:rFonts w:cs="Arial"/>
                <w:szCs w:val="18"/>
              </w:rPr>
            </w:pPr>
            <w:ins w:id="1375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54" w:author=" " w:date="2019-05-27T04:43:00Z"/>
                <w:rFonts w:cs="Arial"/>
                <w:szCs w:val="18"/>
              </w:rPr>
            </w:pPr>
            <w:ins w:id="13755" w:author=" " w:date="2019-05-27T04:43:00Z">
              <w:r w:rsidRPr="00340831">
                <w:rPr>
                  <w:rFonts w:cs="Arial"/>
                  <w:szCs w:val="18"/>
                  <w:lang w:val="en-US" w:eastAsia="ja-JP"/>
                </w:rPr>
                <w:t>None</w:t>
              </w:r>
            </w:ins>
          </w:p>
        </w:tc>
      </w:tr>
      <w:tr w:rsidR="007B2B12" w:rsidRPr="00340831" w:rsidTr="004C693F">
        <w:trPr>
          <w:gridAfter w:val="1"/>
          <w:wAfter w:w="12" w:type="pct"/>
          <w:cantSplit/>
          <w:ins w:id="1375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757" w:author=" " w:date="2019-05-27T04:43:00Z"/>
                <w:rFonts w:ascii="Arial" w:hAnsi="Arial" w:cs="Arial"/>
                <w:sz w:val="18"/>
                <w:szCs w:val="18"/>
                <w:lang w:val="en-US" w:eastAsia="ja-JP"/>
              </w:rPr>
            </w:pPr>
            <w:ins w:id="13758" w:author=" " w:date="2019-05-27T04:43:00Z">
              <w:r w:rsidRPr="00340831">
                <w:rPr>
                  <w:rFonts w:ascii="Arial" w:hAnsi="Arial" w:cs="Arial"/>
                  <w:color w:val="000000"/>
                  <w:sz w:val="18"/>
                  <w:szCs w:val="18"/>
                  <w:lang w:val="en-US"/>
                </w:rPr>
                <w:t>DC_4A_n260(2H)_UL_4A_n260H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759" w:author=" " w:date="2019-05-27T04:43:00Z"/>
                <w:rFonts w:ascii="Arial" w:hAnsi="Arial" w:cs="Arial"/>
                <w:sz w:val="18"/>
                <w:szCs w:val="18"/>
              </w:rPr>
            </w:pPr>
            <w:ins w:id="13760"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761" w:author=" " w:date="2019-05-27T04:43:00Z"/>
                <w:rFonts w:ascii="Arial" w:hAnsi="Arial" w:cs="Arial"/>
                <w:sz w:val="18"/>
                <w:szCs w:val="18"/>
              </w:rPr>
            </w:pPr>
            <w:ins w:id="1376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763" w:author=" " w:date="2019-05-27T04:43:00Z"/>
                <w:rFonts w:cs="Arial"/>
                <w:szCs w:val="18"/>
              </w:rPr>
            </w:pPr>
            <w:ins w:id="13764"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65" w:author=" " w:date="2019-05-27T04:43:00Z"/>
                <w:rFonts w:cs="Arial"/>
                <w:szCs w:val="18"/>
              </w:rPr>
            </w:pPr>
            <w:ins w:id="1376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67" w:author=" " w:date="2019-05-27T04:43:00Z"/>
                <w:rFonts w:cs="Arial"/>
                <w:szCs w:val="18"/>
              </w:rPr>
            </w:pPr>
            <w:ins w:id="1376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69" w:author=" " w:date="2019-05-27T04:43:00Z"/>
                <w:rFonts w:cs="Arial"/>
                <w:szCs w:val="18"/>
              </w:rPr>
            </w:pPr>
            <w:ins w:id="13770" w:author=" " w:date="2019-05-27T04:43:00Z">
              <w:r w:rsidRPr="00340831">
                <w:rPr>
                  <w:rFonts w:cs="Arial"/>
                  <w:szCs w:val="18"/>
                  <w:lang w:val="en-US" w:eastAsia="ja-JP"/>
                </w:rPr>
                <w:t>None</w:t>
              </w:r>
            </w:ins>
          </w:p>
        </w:tc>
      </w:tr>
      <w:tr w:rsidR="007B2B12" w:rsidRPr="00340831" w:rsidTr="004C693F">
        <w:trPr>
          <w:gridAfter w:val="1"/>
          <w:wAfter w:w="12" w:type="pct"/>
          <w:cantSplit/>
          <w:ins w:id="1377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772" w:author=" " w:date="2019-05-27T04:43:00Z"/>
                <w:rFonts w:ascii="Arial" w:hAnsi="Arial" w:cs="Arial"/>
                <w:sz w:val="18"/>
                <w:szCs w:val="18"/>
                <w:lang w:val="en-US" w:eastAsia="ja-JP"/>
              </w:rPr>
            </w:pPr>
            <w:ins w:id="13773" w:author=" " w:date="2019-05-27T04:43:00Z">
              <w:r w:rsidRPr="00340831">
                <w:rPr>
                  <w:rFonts w:ascii="Arial" w:hAnsi="Arial" w:cs="Arial"/>
                  <w:color w:val="000000"/>
                  <w:sz w:val="18"/>
                  <w:szCs w:val="18"/>
                  <w:lang w:val="en-US"/>
                </w:rPr>
                <w:t>DC_4A_</w:t>
              </w:r>
              <w:r w:rsidRPr="00340831">
                <w:rPr>
                  <w:rFonts w:ascii="Arial" w:hAnsi="Arial" w:cs="Arial"/>
                  <w:bCs/>
                  <w:color w:val="000000"/>
                  <w:sz w:val="18"/>
                  <w:szCs w:val="18"/>
                  <w:lang w:val="en-US"/>
                </w:rPr>
                <w:t>n260(2A-2H)_UL_4A_n</w:t>
              </w:r>
              <w:r w:rsidRPr="00340831">
                <w:rPr>
                  <w:rFonts w:ascii="Arial" w:hAnsi="Arial" w:cs="Arial"/>
                  <w:color w:val="000000"/>
                  <w:sz w:val="18"/>
                  <w:szCs w:val="18"/>
                  <w:lang w:val="en-US"/>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774" w:author=" " w:date="2019-05-27T04:43:00Z"/>
                <w:rFonts w:ascii="Arial" w:hAnsi="Arial" w:cs="Arial"/>
                <w:sz w:val="18"/>
                <w:szCs w:val="18"/>
              </w:rPr>
            </w:pPr>
            <w:ins w:id="1377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776" w:author=" " w:date="2019-05-27T04:43:00Z"/>
                <w:rFonts w:ascii="Arial" w:hAnsi="Arial" w:cs="Arial"/>
                <w:sz w:val="18"/>
                <w:szCs w:val="18"/>
              </w:rPr>
            </w:pPr>
            <w:ins w:id="1377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778" w:author=" " w:date="2019-05-27T04:43:00Z"/>
                <w:rFonts w:cs="Arial"/>
                <w:szCs w:val="18"/>
              </w:rPr>
            </w:pPr>
            <w:ins w:id="13779"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80" w:author=" " w:date="2019-05-27T04:43:00Z"/>
                <w:rFonts w:cs="Arial"/>
                <w:szCs w:val="18"/>
              </w:rPr>
            </w:pPr>
            <w:ins w:id="1378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82" w:author=" " w:date="2019-05-27T04:43:00Z"/>
                <w:rFonts w:cs="Arial"/>
                <w:szCs w:val="18"/>
              </w:rPr>
            </w:pPr>
            <w:ins w:id="1378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84" w:author=" " w:date="2019-05-27T04:43:00Z"/>
                <w:rFonts w:cs="Arial"/>
                <w:szCs w:val="18"/>
              </w:rPr>
            </w:pPr>
            <w:ins w:id="13785" w:author=" " w:date="2019-05-27T04:43:00Z">
              <w:r w:rsidRPr="00340831">
                <w:rPr>
                  <w:rFonts w:cs="Arial"/>
                  <w:szCs w:val="18"/>
                  <w:lang w:val="en-US" w:eastAsia="ja-JP"/>
                </w:rPr>
                <w:t>None</w:t>
              </w:r>
            </w:ins>
          </w:p>
        </w:tc>
      </w:tr>
      <w:tr w:rsidR="007B2B12" w:rsidRPr="00340831" w:rsidTr="004C693F">
        <w:trPr>
          <w:gridAfter w:val="1"/>
          <w:wAfter w:w="12" w:type="pct"/>
          <w:cantSplit/>
          <w:ins w:id="1378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787" w:author=" " w:date="2019-05-27T04:43:00Z"/>
                <w:rFonts w:ascii="Arial" w:hAnsi="Arial" w:cs="Arial"/>
                <w:sz w:val="18"/>
                <w:szCs w:val="18"/>
                <w:lang w:val="en-US" w:eastAsia="ja-JP"/>
              </w:rPr>
            </w:pPr>
            <w:ins w:id="13788" w:author=" " w:date="2019-05-27T04:43:00Z">
              <w:r w:rsidRPr="00340831">
                <w:rPr>
                  <w:rFonts w:ascii="Arial" w:hAnsi="Arial" w:cs="Arial"/>
                  <w:color w:val="000000"/>
                  <w:sz w:val="18"/>
                  <w:szCs w:val="18"/>
                  <w:lang w:val="en-US"/>
                </w:rPr>
                <w:t>DC_4A_</w:t>
              </w:r>
              <w:r w:rsidRPr="00340831">
                <w:rPr>
                  <w:rFonts w:ascii="Arial" w:hAnsi="Arial" w:cs="Arial"/>
                  <w:bCs/>
                  <w:color w:val="000000"/>
                  <w:sz w:val="18"/>
                  <w:szCs w:val="18"/>
                  <w:lang w:val="en-US"/>
                </w:rPr>
                <w:t>n260(2A-2H)_UL_4A_n</w:t>
              </w:r>
              <w:r w:rsidRPr="00340831">
                <w:rPr>
                  <w:rFonts w:ascii="Arial" w:hAnsi="Arial" w:cs="Arial"/>
                  <w:color w:val="000000"/>
                  <w:sz w:val="18"/>
                  <w:szCs w:val="18"/>
                  <w:lang w:val="en-US"/>
                </w:rPr>
                <w:t>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789" w:author=" " w:date="2019-05-27T04:43:00Z"/>
                <w:rFonts w:ascii="Arial" w:hAnsi="Arial" w:cs="Arial"/>
                <w:sz w:val="18"/>
                <w:szCs w:val="18"/>
              </w:rPr>
            </w:pPr>
            <w:ins w:id="13790"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791" w:author=" " w:date="2019-05-27T04:43:00Z"/>
                <w:rFonts w:ascii="Arial" w:hAnsi="Arial" w:cs="Arial"/>
                <w:sz w:val="18"/>
                <w:szCs w:val="18"/>
              </w:rPr>
            </w:pPr>
            <w:ins w:id="1379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793" w:author=" " w:date="2019-05-27T04:43:00Z"/>
                <w:rFonts w:cs="Arial"/>
                <w:szCs w:val="18"/>
              </w:rPr>
            </w:pPr>
            <w:ins w:id="13794"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95" w:author=" " w:date="2019-05-27T04:43:00Z"/>
                <w:rFonts w:cs="Arial"/>
                <w:szCs w:val="18"/>
              </w:rPr>
            </w:pPr>
            <w:ins w:id="1379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97" w:author=" " w:date="2019-05-27T04:43:00Z"/>
                <w:rFonts w:cs="Arial"/>
                <w:szCs w:val="18"/>
              </w:rPr>
            </w:pPr>
            <w:ins w:id="1379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99" w:author=" " w:date="2019-05-27T04:43:00Z"/>
                <w:rFonts w:cs="Arial"/>
                <w:szCs w:val="18"/>
              </w:rPr>
            </w:pPr>
            <w:ins w:id="13800" w:author=" " w:date="2019-05-27T04:43:00Z">
              <w:r w:rsidRPr="00340831">
                <w:rPr>
                  <w:rFonts w:cs="Arial"/>
                  <w:szCs w:val="18"/>
                  <w:lang w:val="en-US" w:eastAsia="ja-JP"/>
                </w:rPr>
                <w:t>None</w:t>
              </w:r>
            </w:ins>
          </w:p>
        </w:tc>
      </w:tr>
      <w:tr w:rsidR="007B2B12" w:rsidRPr="00340831" w:rsidTr="004C693F">
        <w:trPr>
          <w:gridAfter w:val="1"/>
          <w:wAfter w:w="12" w:type="pct"/>
          <w:cantSplit/>
          <w:ins w:id="1380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802" w:author=" " w:date="2019-05-27T04:43:00Z"/>
                <w:rFonts w:ascii="Arial" w:hAnsi="Arial" w:cs="Arial"/>
                <w:sz w:val="18"/>
                <w:szCs w:val="18"/>
                <w:lang w:val="en-US" w:eastAsia="ja-JP"/>
              </w:rPr>
            </w:pPr>
            <w:ins w:id="13803" w:author=" " w:date="2019-05-27T04:43:00Z">
              <w:r w:rsidRPr="00340831">
                <w:rPr>
                  <w:rFonts w:ascii="Arial" w:hAnsi="Arial" w:cs="Arial"/>
                  <w:color w:val="000000"/>
                  <w:sz w:val="18"/>
                  <w:szCs w:val="18"/>
                  <w:lang w:val="en-US"/>
                </w:rPr>
                <w:t>DC_4A_</w:t>
              </w:r>
              <w:r w:rsidRPr="00340831">
                <w:rPr>
                  <w:rFonts w:ascii="Arial" w:hAnsi="Arial" w:cs="Arial"/>
                  <w:bCs/>
                  <w:color w:val="000000"/>
                  <w:sz w:val="18"/>
                  <w:szCs w:val="18"/>
                  <w:lang w:val="en-US"/>
                </w:rPr>
                <w:t>n260(2A-2H)_UL_4A_n</w:t>
              </w:r>
              <w:r w:rsidRPr="00340831">
                <w:rPr>
                  <w:rFonts w:ascii="Arial" w:hAnsi="Arial" w:cs="Arial"/>
                  <w:color w:val="000000"/>
                  <w:sz w:val="18"/>
                  <w:szCs w:val="18"/>
                  <w:lang w:val="en-US"/>
                </w:rPr>
                <w:t>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804" w:author=" " w:date="2019-05-27T04:43:00Z"/>
                <w:rFonts w:ascii="Arial" w:hAnsi="Arial" w:cs="Arial"/>
                <w:sz w:val="18"/>
                <w:szCs w:val="18"/>
              </w:rPr>
            </w:pPr>
            <w:ins w:id="1380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806" w:author=" " w:date="2019-05-27T04:43:00Z"/>
                <w:rFonts w:ascii="Arial" w:hAnsi="Arial" w:cs="Arial"/>
                <w:sz w:val="18"/>
                <w:szCs w:val="18"/>
              </w:rPr>
            </w:pPr>
            <w:ins w:id="1380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808" w:author=" " w:date="2019-05-27T04:43:00Z"/>
                <w:rFonts w:cs="Arial"/>
                <w:szCs w:val="18"/>
              </w:rPr>
            </w:pPr>
            <w:ins w:id="13809"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810" w:author=" " w:date="2019-05-27T04:43:00Z"/>
                <w:rFonts w:cs="Arial"/>
                <w:szCs w:val="18"/>
              </w:rPr>
            </w:pPr>
            <w:ins w:id="1381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812" w:author=" " w:date="2019-05-27T04:43:00Z"/>
                <w:rFonts w:cs="Arial"/>
                <w:szCs w:val="18"/>
              </w:rPr>
            </w:pPr>
            <w:ins w:id="1381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814" w:author=" " w:date="2019-05-27T04:43:00Z"/>
                <w:rFonts w:cs="Arial"/>
                <w:szCs w:val="18"/>
              </w:rPr>
            </w:pPr>
            <w:ins w:id="13815" w:author=" " w:date="2019-05-27T04:43:00Z">
              <w:r w:rsidRPr="00340831">
                <w:rPr>
                  <w:rFonts w:cs="Arial"/>
                  <w:szCs w:val="18"/>
                  <w:lang w:val="en-US" w:eastAsia="ja-JP"/>
                </w:rPr>
                <w:t>None</w:t>
              </w:r>
            </w:ins>
          </w:p>
        </w:tc>
      </w:tr>
      <w:tr w:rsidR="007B2B12" w:rsidRPr="00340831" w:rsidTr="004C693F">
        <w:trPr>
          <w:gridAfter w:val="1"/>
          <w:wAfter w:w="12" w:type="pct"/>
          <w:cantSplit/>
          <w:ins w:id="1381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817" w:author=" " w:date="2019-05-27T04:43:00Z"/>
                <w:rFonts w:ascii="Arial" w:hAnsi="Arial" w:cs="Arial"/>
                <w:sz w:val="18"/>
                <w:szCs w:val="18"/>
                <w:lang w:val="en-US" w:eastAsia="ja-JP"/>
              </w:rPr>
            </w:pPr>
            <w:ins w:id="13818" w:author=" " w:date="2019-05-27T04:43:00Z">
              <w:r w:rsidRPr="00340831">
                <w:rPr>
                  <w:rFonts w:ascii="Arial" w:hAnsi="Arial" w:cs="Arial"/>
                  <w:color w:val="000000"/>
                  <w:sz w:val="18"/>
                  <w:szCs w:val="18"/>
                  <w:lang w:val="en-US"/>
                </w:rPr>
                <w:t>DC_4A_n260O</w:t>
              </w:r>
              <w:r w:rsidRPr="00340831">
                <w:rPr>
                  <w:rFonts w:ascii="Arial" w:hAnsi="Arial" w:cs="Arial"/>
                  <w:bCs/>
                  <w:color w:val="000000"/>
                  <w:sz w:val="18"/>
                  <w:szCs w:val="18"/>
                  <w:lang w:val="en-US"/>
                </w:rPr>
                <w:t>_UL_4A_n</w:t>
              </w:r>
              <w:r w:rsidRPr="00340831">
                <w:rPr>
                  <w:rFonts w:ascii="Arial" w:hAnsi="Arial" w:cs="Arial"/>
                  <w:color w:val="000000"/>
                  <w:sz w:val="18"/>
                  <w:szCs w:val="18"/>
                  <w:lang w:val="en-US"/>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819" w:author=" " w:date="2019-05-27T04:43:00Z"/>
                <w:rFonts w:ascii="Arial" w:hAnsi="Arial" w:cs="Arial"/>
                <w:sz w:val="18"/>
                <w:szCs w:val="18"/>
              </w:rPr>
            </w:pPr>
            <w:ins w:id="13820"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821" w:author=" " w:date="2019-05-27T04:43:00Z"/>
                <w:rFonts w:ascii="Arial" w:hAnsi="Arial" w:cs="Arial"/>
                <w:sz w:val="18"/>
                <w:szCs w:val="18"/>
              </w:rPr>
            </w:pPr>
            <w:ins w:id="1382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823" w:author=" " w:date="2019-05-27T04:43:00Z"/>
                <w:rFonts w:cs="Arial"/>
                <w:szCs w:val="18"/>
              </w:rPr>
            </w:pPr>
            <w:ins w:id="13824"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825" w:author=" " w:date="2019-05-27T04:43:00Z"/>
                <w:rFonts w:cs="Arial"/>
                <w:szCs w:val="18"/>
              </w:rPr>
            </w:pPr>
            <w:ins w:id="1382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827" w:author=" " w:date="2019-05-27T04:43:00Z"/>
                <w:rFonts w:cs="Arial"/>
                <w:szCs w:val="18"/>
              </w:rPr>
            </w:pPr>
            <w:ins w:id="1382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829" w:author=" " w:date="2019-05-27T04:43:00Z"/>
                <w:rFonts w:cs="Arial"/>
                <w:szCs w:val="18"/>
              </w:rPr>
            </w:pPr>
            <w:ins w:id="13830" w:author=" " w:date="2019-05-27T04:43:00Z">
              <w:r w:rsidRPr="00340831">
                <w:rPr>
                  <w:rFonts w:cs="Arial"/>
                  <w:szCs w:val="18"/>
                  <w:lang w:val="en-US" w:eastAsia="ja-JP"/>
                </w:rPr>
                <w:t>None</w:t>
              </w:r>
            </w:ins>
          </w:p>
        </w:tc>
      </w:tr>
      <w:tr w:rsidR="007B2B12" w:rsidRPr="00340831" w:rsidTr="004C693F">
        <w:trPr>
          <w:gridAfter w:val="1"/>
          <w:wAfter w:w="12" w:type="pct"/>
          <w:cantSplit/>
          <w:ins w:id="1383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832" w:author=" " w:date="2019-05-27T04:43:00Z"/>
                <w:rFonts w:ascii="Arial" w:hAnsi="Arial" w:cs="Arial"/>
                <w:sz w:val="18"/>
                <w:szCs w:val="18"/>
                <w:lang w:val="en-US" w:eastAsia="ja-JP"/>
              </w:rPr>
            </w:pPr>
            <w:ins w:id="13833" w:author=" " w:date="2019-05-27T04:43:00Z">
              <w:r w:rsidRPr="00340831">
                <w:rPr>
                  <w:rFonts w:ascii="Arial" w:hAnsi="Arial" w:cs="Arial"/>
                  <w:color w:val="000000"/>
                  <w:sz w:val="18"/>
                  <w:szCs w:val="18"/>
                  <w:lang w:val="en-US"/>
                </w:rPr>
                <w:t>DC_4A_n260O</w:t>
              </w:r>
              <w:r w:rsidRPr="00340831">
                <w:rPr>
                  <w:rFonts w:ascii="Arial" w:hAnsi="Arial" w:cs="Arial"/>
                  <w:bCs/>
                  <w:color w:val="000000"/>
                  <w:sz w:val="18"/>
                  <w:szCs w:val="18"/>
                  <w:lang w:val="en-US"/>
                </w:rPr>
                <w:t>_UL_4A_n</w:t>
              </w:r>
              <w:r w:rsidRPr="00340831">
                <w:rPr>
                  <w:rFonts w:ascii="Arial" w:hAnsi="Arial" w:cs="Arial"/>
                  <w:color w:val="000000"/>
                  <w:sz w:val="18"/>
                  <w:szCs w:val="18"/>
                  <w:lang w:val="en-US"/>
                </w:rPr>
                <w:t>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834" w:author=" " w:date="2019-05-27T04:43:00Z"/>
                <w:rFonts w:ascii="Arial" w:hAnsi="Arial" w:cs="Arial"/>
                <w:sz w:val="18"/>
                <w:szCs w:val="18"/>
              </w:rPr>
            </w:pPr>
            <w:ins w:id="1383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836" w:author=" " w:date="2019-05-27T04:43:00Z"/>
                <w:rFonts w:ascii="Arial" w:hAnsi="Arial" w:cs="Arial"/>
                <w:sz w:val="18"/>
                <w:szCs w:val="18"/>
              </w:rPr>
            </w:pPr>
            <w:ins w:id="1383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838" w:author=" " w:date="2019-05-27T04:43:00Z"/>
                <w:rFonts w:cs="Arial"/>
                <w:szCs w:val="18"/>
              </w:rPr>
            </w:pPr>
            <w:ins w:id="13839"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840" w:author=" " w:date="2019-05-27T04:43:00Z"/>
                <w:rFonts w:cs="Arial"/>
                <w:szCs w:val="18"/>
              </w:rPr>
            </w:pPr>
            <w:ins w:id="1384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842" w:author=" " w:date="2019-05-27T04:43:00Z"/>
                <w:rFonts w:cs="Arial"/>
                <w:szCs w:val="18"/>
              </w:rPr>
            </w:pPr>
            <w:ins w:id="1384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844" w:author=" " w:date="2019-05-27T04:43:00Z"/>
                <w:rFonts w:cs="Arial"/>
                <w:szCs w:val="18"/>
              </w:rPr>
            </w:pPr>
            <w:ins w:id="13845" w:author=" " w:date="2019-05-27T04:43:00Z">
              <w:r w:rsidRPr="00340831">
                <w:rPr>
                  <w:rFonts w:cs="Arial"/>
                  <w:szCs w:val="18"/>
                  <w:lang w:val="en-US" w:eastAsia="ja-JP"/>
                </w:rPr>
                <w:t>None</w:t>
              </w:r>
            </w:ins>
          </w:p>
        </w:tc>
      </w:tr>
      <w:tr w:rsidR="007B2B12" w:rsidRPr="00340831" w:rsidTr="004C693F">
        <w:trPr>
          <w:gridAfter w:val="1"/>
          <w:wAfter w:w="12" w:type="pct"/>
          <w:cantSplit/>
          <w:ins w:id="1384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847" w:author=" " w:date="2019-05-27T04:43:00Z"/>
                <w:rFonts w:ascii="Arial" w:hAnsi="Arial" w:cs="Arial"/>
                <w:sz w:val="18"/>
                <w:szCs w:val="18"/>
                <w:lang w:val="en-US" w:eastAsia="ja-JP"/>
              </w:rPr>
            </w:pPr>
            <w:ins w:id="13848" w:author=" " w:date="2019-05-27T04:43:00Z">
              <w:r w:rsidRPr="00340831">
                <w:rPr>
                  <w:rFonts w:ascii="Arial" w:hAnsi="Arial" w:cs="Arial"/>
                  <w:color w:val="000000"/>
                  <w:sz w:val="18"/>
                  <w:szCs w:val="18"/>
                  <w:lang w:val="en-US"/>
                </w:rPr>
                <w:t>DC_4A_n260P</w:t>
              </w:r>
              <w:r w:rsidRPr="00340831">
                <w:rPr>
                  <w:rFonts w:ascii="Arial" w:hAnsi="Arial" w:cs="Arial"/>
                  <w:bCs/>
                  <w:color w:val="000000"/>
                  <w:sz w:val="18"/>
                  <w:szCs w:val="18"/>
                  <w:lang w:val="en-US"/>
                </w:rPr>
                <w:t>_UL_4A_n</w:t>
              </w:r>
              <w:r w:rsidRPr="00340831">
                <w:rPr>
                  <w:rFonts w:ascii="Arial" w:hAnsi="Arial" w:cs="Arial"/>
                  <w:color w:val="000000"/>
                  <w:sz w:val="18"/>
                  <w:szCs w:val="18"/>
                  <w:lang w:val="en-US"/>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849" w:author=" " w:date="2019-05-27T04:43:00Z"/>
                <w:rFonts w:ascii="Arial" w:hAnsi="Arial" w:cs="Arial"/>
                <w:sz w:val="18"/>
                <w:szCs w:val="18"/>
              </w:rPr>
            </w:pPr>
            <w:ins w:id="13850"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851" w:author=" " w:date="2019-05-27T04:43:00Z"/>
                <w:rFonts w:ascii="Arial" w:hAnsi="Arial" w:cs="Arial"/>
                <w:sz w:val="18"/>
                <w:szCs w:val="18"/>
              </w:rPr>
            </w:pPr>
            <w:ins w:id="1385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853" w:author=" " w:date="2019-05-27T04:43:00Z"/>
                <w:rFonts w:cs="Arial"/>
                <w:szCs w:val="18"/>
              </w:rPr>
            </w:pPr>
            <w:ins w:id="13854"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855" w:author=" " w:date="2019-05-27T04:43:00Z"/>
                <w:rFonts w:cs="Arial"/>
                <w:szCs w:val="18"/>
              </w:rPr>
            </w:pPr>
            <w:ins w:id="1385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857" w:author=" " w:date="2019-05-27T04:43:00Z"/>
                <w:rFonts w:cs="Arial"/>
                <w:szCs w:val="18"/>
              </w:rPr>
            </w:pPr>
            <w:ins w:id="1385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859" w:author=" " w:date="2019-05-27T04:43:00Z"/>
                <w:rFonts w:cs="Arial"/>
                <w:szCs w:val="18"/>
              </w:rPr>
            </w:pPr>
            <w:ins w:id="13860" w:author=" " w:date="2019-05-27T04:43:00Z">
              <w:r w:rsidRPr="00340831">
                <w:rPr>
                  <w:rFonts w:cs="Arial"/>
                  <w:szCs w:val="18"/>
                  <w:lang w:val="en-US" w:eastAsia="ja-JP"/>
                </w:rPr>
                <w:t>None</w:t>
              </w:r>
            </w:ins>
          </w:p>
        </w:tc>
      </w:tr>
      <w:tr w:rsidR="007B2B12" w:rsidRPr="00340831" w:rsidTr="004C693F">
        <w:trPr>
          <w:gridAfter w:val="1"/>
          <w:wAfter w:w="12" w:type="pct"/>
          <w:cantSplit/>
          <w:ins w:id="1386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862" w:author=" " w:date="2019-05-27T04:43:00Z"/>
                <w:rFonts w:ascii="Arial" w:hAnsi="Arial" w:cs="Arial"/>
                <w:sz w:val="18"/>
                <w:szCs w:val="18"/>
                <w:lang w:val="en-US" w:eastAsia="ja-JP"/>
              </w:rPr>
            </w:pPr>
            <w:ins w:id="13863" w:author=" " w:date="2019-05-27T04:43:00Z">
              <w:r w:rsidRPr="00340831">
                <w:rPr>
                  <w:rFonts w:ascii="Arial" w:hAnsi="Arial" w:cs="Arial"/>
                  <w:color w:val="000000"/>
                  <w:sz w:val="18"/>
                  <w:szCs w:val="18"/>
                  <w:lang w:val="en-US"/>
                </w:rPr>
                <w:t>DC_4A_n260P</w:t>
              </w:r>
              <w:r w:rsidRPr="00340831">
                <w:rPr>
                  <w:rFonts w:ascii="Arial" w:hAnsi="Arial" w:cs="Arial"/>
                  <w:bCs/>
                  <w:color w:val="000000"/>
                  <w:sz w:val="18"/>
                  <w:szCs w:val="18"/>
                  <w:lang w:val="en-US"/>
                </w:rPr>
                <w:t>_UL_4A_n</w:t>
              </w:r>
              <w:r w:rsidRPr="00340831">
                <w:rPr>
                  <w:rFonts w:ascii="Arial" w:hAnsi="Arial" w:cs="Arial"/>
                  <w:color w:val="000000"/>
                  <w:sz w:val="18"/>
                  <w:szCs w:val="18"/>
                  <w:lang w:val="en-US"/>
                </w:rPr>
                <w:t>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864" w:author=" " w:date="2019-05-27T04:43:00Z"/>
                <w:rFonts w:ascii="Arial" w:hAnsi="Arial" w:cs="Arial"/>
                <w:sz w:val="18"/>
                <w:szCs w:val="18"/>
              </w:rPr>
            </w:pPr>
            <w:ins w:id="1386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866" w:author=" " w:date="2019-05-27T04:43:00Z"/>
                <w:rFonts w:ascii="Arial" w:hAnsi="Arial" w:cs="Arial"/>
                <w:sz w:val="18"/>
                <w:szCs w:val="18"/>
              </w:rPr>
            </w:pPr>
            <w:ins w:id="1386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868" w:author=" " w:date="2019-05-27T04:43:00Z"/>
                <w:rFonts w:cs="Arial"/>
                <w:szCs w:val="18"/>
              </w:rPr>
            </w:pPr>
            <w:ins w:id="13869"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870" w:author=" " w:date="2019-05-27T04:43:00Z"/>
                <w:rFonts w:cs="Arial"/>
                <w:szCs w:val="18"/>
              </w:rPr>
            </w:pPr>
            <w:ins w:id="1387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872" w:author=" " w:date="2019-05-27T04:43:00Z"/>
                <w:rFonts w:cs="Arial"/>
                <w:szCs w:val="18"/>
              </w:rPr>
            </w:pPr>
            <w:ins w:id="1387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874" w:author=" " w:date="2019-05-27T04:43:00Z"/>
                <w:rFonts w:cs="Arial"/>
                <w:szCs w:val="18"/>
              </w:rPr>
            </w:pPr>
            <w:ins w:id="13875" w:author=" " w:date="2019-05-27T04:43:00Z">
              <w:r w:rsidRPr="00340831">
                <w:rPr>
                  <w:rFonts w:cs="Arial"/>
                  <w:szCs w:val="18"/>
                  <w:lang w:val="en-US" w:eastAsia="ja-JP"/>
                </w:rPr>
                <w:t>None</w:t>
              </w:r>
            </w:ins>
          </w:p>
        </w:tc>
      </w:tr>
      <w:tr w:rsidR="007B2B12" w:rsidRPr="00340831" w:rsidTr="004C693F">
        <w:trPr>
          <w:gridAfter w:val="1"/>
          <w:wAfter w:w="12" w:type="pct"/>
          <w:cantSplit/>
          <w:ins w:id="1387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877" w:author=" " w:date="2019-05-27T04:43:00Z"/>
                <w:rFonts w:ascii="Arial" w:hAnsi="Arial" w:cs="Arial"/>
                <w:sz w:val="18"/>
                <w:szCs w:val="18"/>
                <w:lang w:val="en-US" w:eastAsia="ja-JP"/>
              </w:rPr>
            </w:pPr>
            <w:ins w:id="13878" w:author=" " w:date="2019-05-27T04:43:00Z">
              <w:r w:rsidRPr="00340831">
                <w:rPr>
                  <w:rFonts w:ascii="Arial" w:hAnsi="Arial" w:cs="Arial"/>
                  <w:color w:val="000000"/>
                  <w:sz w:val="18"/>
                  <w:szCs w:val="18"/>
                  <w:lang w:val="en-US"/>
                </w:rPr>
                <w:t>DC_4A_n260P</w:t>
              </w:r>
              <w:r w:rsidRPr="00340831">
                <w:rPr>
                  <w:rFonts w:ascii="Arial" w:hAnsi="Arial" w:cs="Arial"/>
                  <w:bCs/>
                  <w:color w:val="000000"/>
                  <w:sz w:val="18"/>
                  <w:szCs w:val="18"/>
                  <w:lang w:val="en-US"/>
                </w:rPr>
                <w:t>_UL_4A_n</w:t>
              </w:r>
              <w:r w:rsidRPr="00340831">
                <w:rPr>
                  <w:rFonts w:ascii="Arial" w:hAnsi="Arial" w:cs="Arial"/>
                  <w:color w:val="000000"/>
                  <w:sz w:val="18"/>
                  <w:szCs w:val="18"/>
                  <w:lang w:val="en-US"/>
                </w:rPr>
                <w:t>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879" w:author=" " w:date="2019-05-27T04:43:00Z"/>
                <w:rFonts w:ascii="Arial" w:hAnsi="Arial" w:cs="Arial"/>
                <w:sz w:val="18"/>
                <w:szCs w:val="18"/>
              </w:rPr>
            </w:pPr>
            <w:ins w:id="13880"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881" w:author=" " w:date="2019-05-27T04:43:00Z"/>
                <w:rFonts w:ascii="Arial" w:hAnsi="Arial" w:cs="Arial"/>
                <w:sz w:val="18"/>
                <w:szCs w:val="18"/>
              </w:rPr>
            </w:pPr>
            <w:ins w:id="1388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883" w:author=" " w:date="2019-05-27T04:43:00Z"/>
                <w:rFonts w:cs="Arial"/>
                <w:szCs w:val="18"/>
              </w:rPr>
            </w:pPr>
            <w:ins w:id="13884"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885" w:author=" " w:date="2019-05-27T04:43:00Z"/>
                <w:rFonts w:cs="Arial"/>
                <w:szCs w:val="18"/>
              </w:rPr>
            </w:pPr>
            <w:ins w:id="1388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887" w:author=" " w:date="2019-05-27T04:43:00Z"/>
                <w:rFonts w:cs="Arial"/>
                <w:szCs w:val="18"/>
              </w:rPr>
            </w:pPr>
            <w:ins w:id="1388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889" w:author=" " w:date="2019-05-27T04:43:00Z"/>
                <w:rFonts w:cs="Arial"/>
                <w:szCs w:val="18"/>
              </w:rPr>
            </w:pPr>
            <w:ins w:id="13890" w:author=" " w:date="2019-05-27T04:43:00Z">
              <w:r w:rsidRPr="00340831">
                <w:rPr>
                  <w:rFonts w:cs="Arial"/>
                  <w:szCs w:val="18"/>
                  <w:lang w:val="en-US" w:eastAsia="ja-JP"/>
                </w:rPr>
                <w:t>None</w:t>
              </w:r>
            </w:ins>
          </w:p>
        </w:tc>
      </w:tr>
      <w:tr w:rsidR="007B2B12" w:rsidRPr="00340831" w:rsidTr="004C693F">
        <w:trPr>
          <w:gridAfter w:val="1"/>
          <w:wAfter w:w="12" w:type="pct"/>
          <w:cantSplit/>
          <w:ins w:id="1389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892" w:author=" " w:date="2019-05-27T04:43:00Z"/>
                <w:rFonts w:ascii="Arial" w:hAnsi="Arial" w:cs="Arial"/>
                <w:sz w:val="18"/>
                <w:szCs w:val="18"/>
                <w:lang w:val="en-US" w:eastAsia="ja-JP"/>
              </w:rPr>
            </w:pPr>
            <w:ins w:id="13893" w:author=" " w:date="2019-05-27T04:43:00Z">
              <w:r w:rsidRPr="00340831">
                <w:rPr>
                  <w:rFonts w:ascii="Arial" w:hAnsi="Arial" w:cs="Arial"/>
                  <w:color w:val="000000"/>
                  <w:sz w:val="18"/>
                  <w:szCs w:val="18"/>
                  <w:lang w:val="en-US"/>
                </w:rPr>
                <w:t>DC_4A_n260Q</w:t>
              </w:r>
              <w:r w:rsidRPr="00340831">
                <w:rPr>
                  <w:rFonts w:ascii="Arial" w:hAnsi="Arial" w:cs="Arial"/>
                  <w:bCs/>
                  <w:color w:val="000000"/>
                  <w:sz w:val="18"/>
                  <w:szCs w:val="18"/>
                  <w:lang w:val="en-US"/>
                </w:rPr>
                <w:t>_UL_4A_n</w:t>
              </w:r>
              <w:r w:rsidRPr="00340831">
                <w:rPr>
                  <w:rFonts w:ascii="Arial" w:hAnsi="Arial" w:cs="Arial"/>
                  <w:color w:val="000000"/>
                  <w:sz w:val="18"/>
                  <w:szCs w:val="18"/>
                  <w:lang w:val="en-US"/>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894" w:author=" " w:date="2019-05-27T04:43:00Z"/>
                <w:rFonts w:ascii="Arial" w:hAnsi="Arial" w:cs="Arial"/>
                <w:sz w:val="18"/>
                <w:szCs w:val="18"/>
              </w:rPr>
            </w:pPr>
            <w:ins w:id="1389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896" w:author=" " w:date="2019-05-27T04:43:00Z"/>
                <w:rFonts w:ascii="Arial" w:hAnsi="Arial" w:cs="Arial"/>
                <w:sz w:val="18"/>
                <w:szCs w:val="18"/>
              </w:rPr>
            </w:pPr>
            <w:ins w:id="1389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898" w:author=" " w:date="2019-05-27T04:43:00Z"/>
                <w:rFonts w:cs="Arial"/>
                <w:szCs w:val="18"/>
              </w:rPr>
            </w:pPr>
            <w:ins w:id="13899"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900" w:author=" " w:date="2019-05-27T04:43:00Z"/>
                <w:rFonts w:cs="Arial"/>
                <w:szCs w:val="18"/>
              </w:rPr>
            </w:pPr>
            <w:ins w:id="1390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902" w:author=" " w:date="2019-05-27T04:43:00Z"/>
                <w:rFonts w:cs="Arial"/>
                <w:szCs w:val="18"/>
              </w:rPr>
            </w:pPr>
            <w:ins w:id="1390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904" w:author=" " w:date="2019-05-27T04:43:00Z"/>
                <w:rFonts w:cs="Arial"/>
                <w:szCs w:val="18"/>
              </w:rPr>
            </w:pPr>
            <w:ins w:id="13905" w:author=" " w:date="2019-05-27T04:43:00Z">
              <w:r w:rsidRPr="00340831">
                <w:rPr>
                  <w:rFonts w:cs="Arial"/>
                  <w:szCs w:val="18"/>
                  <w:lang w:val="en-US" w:eastAsia="ja-JP"/>
                </w:rPr>
                <w:t>None</w:t>
              </w:r>
            </w:ins>
          </w:p>
        </w:tc>
      </w:tr>
      <w:tr w:rsidR="007B2B12" w:rsidRPr="00340831" w:rsidTr="004C693F">
        <w:trPr>
          <w:gridAfter w:val="1"/>
          <w:wAfter w:w="12" w:type="pct"/>
          <w:cantSplit/>
          <w:ins w:id="1390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907" w:author=" " w:date="2019-05-27T04:43:00Z"/>
                <w:rFonts w:ascii="Arial" w:hAnsi="Arial" w:cs="Arial"/>
                <w:sz w:val="18"/>
                <w:szCs w:val="18"/>
                <w:lang w:val="en-US" w:eastAsia="ja-JP"/>
              </w:rPr>
            </w:pPr>
            <w:ins w:id="13908" w:author=" " w:date="2019-05-27T04:43:00Z">
              <w:r w:rsidRPr="00340831">
                <w:rPr>
                  <w:rFonts w:ascii="Arial" w:hAnsi="Arial" w:cs="Arial"/>
                  <w:color w:val="000000"/>
                  <w:sz w:val="18"/>
                  <w:szCs w:val="18"/>
                  <w:lang w:val="en-US"/>
                </w:rPr>
                <w:t>DC_4A_n260Q</w:t>
              </w:r>
              <w:r w:rsidRPr="00340831">
                <w:rPr>
                  <w:rFonts w:ascii="Arial" w:hAnsi="Arial" w:cs="Arial"/>
                  <w:bCs/>
                  <w:color w:val="000000"/>
                  <w:sz w:val="18"/>
                  <w:szCs w:val="18"/>
                  <w:lang w:val="en-US"/>
                </w:rPr>
                <w:t>_UL_4A_n</w:t>
              </w:r>
              <w:r w:rsidRPr="00340831">
                <w:rPr>
                  <w:rFonts w:ascii="Arial" w:hAnsi="Arial" w:cs="Arial"/>
                  <w:color w:val="000000"/>
                  <w:sz w:val="18"/>
                  <w:szCs w:val="18"/>
                  <w:lang w:val="en-US"/>
                </w:rPr>
                <w:t>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909" w:author=" " w:date="2019-05-27T04:43:00Z"/>
                <w:rFonts w:ascii="Arial" w:hAnsi="Arial" w:cs="Arial"/>
                <w:sz w:val="18"/>
                <w:szCs w:val="18"/>
              </w:rPr>
            </w:pPr>
            <w:ins w:id="13910"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911" w:author=" " w:date="2019-05-27T04:43:00Z"/>
                <w:rFonts w:ascii="Arial" w:hAnsi="Arial" w:cs="Arial"/>
                <w:sz w:val="18"/>
                <w:szCs w:val="18"/>
              </w:rPr>
            </w:pPr>
            <w:ins w:id="1391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913" w:author=" " w:date="2019-05-27T04:43:00Z"/>
                <w:rFonts w:cs="Arial"/>
                <w:szCs w:val="18"/>
              </w:rPr>
            </w:pPr>
            <w:ins w:id="13914"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915" w:author=" " w:date="2019-05-27T04:43:00Z"/>
                <w:rFonts w:cs="Arial"/>
                <w:szCs w:val="18"/>
              </w:rPr>
            </w:pPr>
            <w:ins w:id="1391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917" w:author=" " w:date="2019-05-27T04:43:00Z"/>
                <w:rFonts w:cs="Arial"/>
                <w:szCs w:val="18"/>
              </w:rPr>
            </w:pPr>
            <w:ins w:id="1391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919" w:author=" " w:date="2019-05-27T04:43:00Z"/>
                <w:rFonts w:cs="Arial"/>
                <w:szCs w:val="18"/>
              </w:rPr>
            </w:pPr>
            <w:ins w:id="13920" w:author=" " w:date="2019-05-27T04:43:00Z">
              <w:r w:rsidRPr="00340831">
                <w:rPr>
                  <w:rFonts w:cs="Arial"/>
                  <w:szCs w:val="18"/>
                  <w:lang w:val="en-US" w:eastAsia="ja-JP"/>
                </w:rPr>
                <w:t>None</w:t>
              </w:r>
            </w:ins>
          </w:p>
        </w:tc>
      </w:tr>
      <w:tr w:rsidR="007B2B12" w:rsidRPr="00340831" w:rsidTr="004C693F">
        <w:trPr>
          <w:gridAfter w:val="1"/>
          <w:wAfter w:w="12" w:type="pct"/>
          <w:cantSplit/>
          <w:ins w:id="1392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922" w:author=" " w:date="2019-05-27T04:43:00Z"/>
                <w:rFonts w:ascii="Arial" w:hAnsi="Arial" w:cs="Arial"/>
                <w:sz w:val="18"/>
                <w:szCs w:val="18"/>
                <w:lang w:val="en-US" w:eastAsia="ja-JP"/>
              </w:rPr>
            </w:pPr>
            <w:ins w:id="13923" w:author=" " w:date="2019-05-27T04:43:00Z">
              <w:r w:rsidRPr="00340831">
                <w:rPr>
                  <w:rFonts w:ascii="Arial" w:hAnsi="Arial" w:cs="Arial"/>
                  <w:color w:val="000000"/>
                  <w:sz w:val="18"/>
                  <w:szCs w:val="18"/>
                  <w:lang w:val="en-US"/>
                </w:rPr>
                <w:t>DC_4A_n260Q</w:t>
              </w:r>
              <w:r w:rsidRPr="00340831">
                <w:rPr>
                  <w:rFonts w:ascii="Arial" w:hAnsi="Arial" w:cs="Arial"/>
                  <w:bCs/>
                  <w:color w:val="000000"/>
                  <w:sz w:val="18"/>
                  <w:szCs w:val="18"/>
                  <w:lang w:val="en-US"/>
                </w:rPr>
                <w:t>_UL_4A_n</w:t>
              </w:r>
              <w:r w:rsidRPr="00340831">
                <w:rPr>
                  <w:rFonts w:ascii="Arial" w:hAnsi="Arial" w:cs="Arial"/>
                  <w:color w:val="000000"/>
                  <w:sz w:val="18"/>
                  <w:szCs w:val="18"/>
                  <w:lang w:val="en-US"/>
                </w:rPr>
                <w:t>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924" w:author=" " w:date="2019-05-27T04:43:00Z"/>
                <w:rFonts w:ascii="Arial" w:hAnsi="Arial" w:cs="Arial"/>
                <w:sz w:val="18"/>
                <w:szCs w:val="18"/>
              </w:rPr>
            </w:pPr>
            <w:ins w:id="1392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926" w:author=" " w:date="2019-05-27T04:43:00Z"/>
                <w:rFonts w:ascii="Arial" w:hAnsi="Arial" w:cs="Arial"/>
                <w:sz w:val="18"/>
                <w:szCs w:val="18"/>
              </w:rPr>
            </w:pPr>
            <w:ins w:id="1392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928" w:author=" " w:date="2019-05-27T04:43:00Z"/>
                <w:rFonts w:cs="Arial"/>
                <w:szCs w:val="18"/>
              </w:rPr>
            </w:pPr>
            <w:ins w:id="13929"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930" w:author=" " w:date="2019-05-27T04:43:00Z"/>
                <w:rFonts w:cs="Arial"/>
                <w:szCs w:val="18"/>
              </w:rPr>
            </w:pPr>
            <w:ins w:id="1393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932" w:author=" " w:date="2019-05-27T04:43:00Z"/>
                <w:rFonts w:cs="Arial"/>
                <w:szCs w:val="18"/>
              </w:rPr>
            </w:pPr>
            <w:ins w:id="1393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934" w:author=" " w:date="2019-05-27T04:43:00Z"/>
                <w:rFonts w:cs="Arial"/>
                <w:szCs w:val="18"/>
              </w:rPr>
            </w:pPr>
            <w:ins w:id="13935" w:author=" " w:date="2019-05-27T04:43:00Z">
              <w:r w:rsidRPr="00340831">
                <w:rPr>
                  <w:rFonts w:cs="Arial"/>
                  <w:szCs w:val="18"/>
                  <w:lang w:val="en-US" w:eastAsia="ja-JP"/>
                </w:rPr>
                <w:t>None</w:t>
              </w:r>
            </w:ins>
          </w:p>
        </w:tc>
      </w:tr>
      <w:tr w:rsidR="007B2B12" w:rsidRPr="00340831" w:rsidTr="004C693F">
        <w:trPr>
          <w:gridAfter w:val="1"/>
          <w:wAfter w:w="12" w:type="pct"/>
          <w:cantSplit/>
          <w:ins w:id="1393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937" w:author=" " w:date="2019-05-27T04:43:00Z"/>
                <w:rFonts w:ascii="Arial" w:hAnsi="Arial" w:cs="Arial"/>
                <w:sz w:val="18"/>
                <w:szCs w:val="18"/>
                <w:lang w:val="en-US" w:eastAsia="ja-JP"/>
              </w:rPr>
            </w:pPr>
            <w:ins w:id="13938" w:author=" " w:date="2019-05-27T04:43:00Z">
              <w:r w:rsidRPr="00340831">
                <w:rPr>
                  <w:rFonts w:ascii="Arial" w:hAnsi="Arial" w:cs="Arial"/>
                  <w:color w:val="000000"/>
                  <w:sz w:val="18"/>
                  <w:szCs w:val="18"/>
                  <w:lang w:val="en-US"/>
                </w:rPr>
                <w:t>DC_4A_n260Q</w:t>
              </w:r>
              <w:r w:rsidRPr="00340831">
                <w:rPr>
                  <w:rFonts w:ascii="Arial" w:hAnsi="Arial" w:cs="Arial"/>
                  <w:bCs/>
                  <w:color w:val="000000"/>
                  <w:sz w:val="18"/>
                  <w:szCs w:val="18"/>
                  <w:lang w:val="en-US"/>
                </w:rPr>
                <w:t>_UL_4A_n</w:t>
              </w:r>
              <w:r w:rsidRPr="00340831">
                <w:rPr>
                  <w:rFonts w:ascii="Arial" w:hAnsi="Arial" w:cs="Arial"/>
                  <w:color w:val="000000"/>
                  <w:sz w:val="18"/>
                  <w:szCs w:val="18"/>
                  <w:lang w:val="en-US"/>
                </w:rPr>
                <w:t>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939" w:author=" " w:date="2019-05-27T04:43:00Z"/>
                <w:rFonts w:ascii="Arial" w:hAnsi="Arial" w:cs="Arial"/>
                <w:sz w:val="18"/>
                <w:szCs w:val="18"/>
              </w:rPr>
            </w:pPr>
            <w:ins w:id="13940"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941" w:author=" " w:date="2019-05-27T04:43:00Z"/>
                <w:rFonts w:ascii="Arial" w:hAnsi="Arial" w:cs="Arial"/>
                <w:sz w:val="18"/>
                <w:szCs w:val="18"/>
              </w:rPr>
            </w:pPr>
            <w:ins w:id="1394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943" w:author=" " w:date="2019-05-27T04:43:00Z"/>
                <w:rFonts w:cs="Arial"/>
                <w:szCs w:val="18"/>
              </w:rPr>
            </w:pPr>
            <w:ins w:id="13944"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945" w:author=" " w:date="2019-05-27T04:43:00Z"/>
                <w:rFonts w:cs="Arial"/>
                <w:szCs w:val="18"/>
              </w:rPr>
            </w:pPr>
            <w:ins w:id="1394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947" w:author=" " w:date="2019-05-27T04:43:00Z"/>
                <w:rFonts w:cs="Arial"/>
                <w:szCs w:val="18"/>
              </w:rPr>
            </w:pPr>
            <w:ins w:id="1394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949" w:author=" " w:date="2019-05-27T04:43:00Z"/>
                <w:rFonts w:cs="Arial"/>
                <w:szCs w:val="18"/>
              </w:rPr>
            </w:pPr>
            <w:ins w:id="13950" w:author=" " w:date="2019-05-27T04:43:00Z">
              <w:r w:rsidRPr="00340831">
                <w:rPr>
                  <w:rFonts w:cs="Arial"/>
                  <w:szCs w:val="18"/>
                  <w:lang w:val="en-US" w:eastAsia="ja-JP"/>
                </w:rPr>
                <w:t>None</w:t>
              </w:r>
            </w:ins>
          </w:p>
        </w:tc>
      </w:tr>
      <w:tr w:rsidR="007B2B12" w:rsidRPr="00340831" w:rsidTr="004C693F">
        <w:trPr>
          <w:gridAfter w:val="1"/>
          <w:wAfter w:w="12" w:type="pct"/>
          <w:cantSplit/>
          <w:ins w:id="1395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952" w:author=" " w:date="2019-05-27T04:43:00Z"/>
                <w:rFonts w:ascii="Arial" w:hAnsi="Arial" w:cs="Arial"/>
                <w:sz w:val="18"/>
                <w:szCs w:val="18"/>
                <w:lang w:val="en-US" w:eastAsia="ja-JP"/>
              </w:rPr>
            </w:pPr>
            <w:ins w:id="13953" w:author=" " w:date="2019-05-27T04:43:00Z">
              <w:r w:rsidRPr="00340831">
                <w:rPr>
                  <w:rFonts w:ascii="Arial" w:hAnsi="Arial" w:cs="Arial"/>
                  <w:color w:val="000000"/>
                  <w:sz w:val="18"/>
                  <w:szCs w:val="18"/>
                  <w:lang w:val="en-US"/>
                </w:rPr>
                <w:t>DC_4A_n260(A-P-Q)_UL_4A_n260A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954" w:author=" " w:date="2019-05-27T04:43:00Z"/>
                <w:rFonts w:ascii="Arial" w:hAnsi="Arial" w:cs="Arial"/>
                <w:sz w:val="18"/>
                <w:szCs w:val="18"/>
              </w:rPr>
            </w:pPr>
            <w:ins w:id="1395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956" w:author=" " w:date="2019-05-27T04:43:00Z"/>
                <w:rFonts w:ascii="Arial" w:hAnsi="Arial" w:cs="Arial"/>
                <w:sz w:val="18"/>
                <w:szCs w:val="18"/>
              </w:rPr>
            </w:pPr>
            <w:ins w:id="1395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958" w:author=" " w:date="2019-05-27T04:43:00Z"/>
                <w:rFonts w:cs="Arial"/>
                <w:szCs w:val="18"/>
              </w:rPr>
            </w:pPr>
            <w:ins w:id="13959"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960" w:author=" " w:date="2019-05-27T04:43:00Z"/>
                <w:rFonts w:cs="Arial"/>
                <w:szCs w:val="18"/>
              </w:rPr>
            </w:pPr>
            <w:ins w:id="1396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962" w:author=" " w:date="2019-05-27T04:43:00Z"/>
                <w:rFonts w:cs="Arial"/>
                <w:szCs w:val="18"/>
              </w:rPr>
            </w:pPr>
            <w:ins w:id="1396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964" w:author=" " w:date="2019-05-27T04:43:00Z"/>
                <w:rFonts w:cs="Arial"/>
                <w:szCs w:val="18"/>
              </w:rPr>
            </w:pPr>
            <w:ins w:id="13965" w:author=" " w:date="2019-05-27T04:43:00Z">
              <w:r w:rsidRPr="00340831">
                <w:rPr>
                  <w:rFonts w:cs="Arial"/>
                  <w:szCs w:val="18"/>
                  <w:lang w:val="en-US" w:eastAsia="ja-JP"/>
                </w:rPr>
                <w:t>None</w:t>
              </w:r>
            </w:ins>
          </w:p>
        </w:tc>
      </w:tr>
      <w:tr w:rsidR="007B2B12" w:rsidRPr="00340831" w:rsidTr="004C693F">
        <w:trPr>
          <w:gridAfter w:val="1"/>
          <w:wAfter w:w="12" w:type="pct"/>
          <w:cantSplit/>
          <w:ins w:id="1396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967" w:author=" " w:date="2019-05-27T04:43:00Z"/>
                <w:rFonts w:ascii="Arial" w:hAnsi="Arial" w:cs="Arial"/>
                <w:sz w:val="18"/>
                <w:szCs w:val="18"/>
                <w:lang w:val="en-US" w:eastAsia="ja-JP"/>
              </w:rPr>
            </w:pPr>
            <w:ins w:id="13968" w:author=" " w:date="2019-05-27T04:43:00Z">
              <w:r w:rsidRPr="00340831">
                <w:rPr>
                  <w:rFonts w:ascii="Arial" w:hAnsi="Arial" w:cs="Arial"/>
                  <w:color w:val="000000"/>
                  <w:sz w:val="18"/>
                  <w:szCs w:val="18"/>
                  <w:lang w:val="en-US"/>
                </w:rPr>
                <w:t>DC_4A_n260(A-P-Q)_UL_4A_n260O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969" w:author=" " w:date="2019-05-27T04:43:00Z"/>
                <w:rFonts w:ascii="Arial" w:hAnsi="Arial" w:cs="Arial"/>
                <w:sz w:val="18"/>
                <w:szCs w:val="18"/>
              </w:rPr>
            </w:pPr>
            <w:ins w:id="13970"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971" w:author=" " w:date="2019-05-27T04:43:00Z"/>
                <w:rFonts w:ascii="Arial" w:hAnsi="Arial" w:cs="Arial"/>
                <w:sz w:val="18"/>
                <w:szCs w:val="18"/>
              </w:rPr>
            </w:pPr>
            <w:ins w:id="1397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973" w:author=" " w:date="2019-05-27T04:43:00Z"/>
                <w:rFonts w:cs="Arial"/>
                <w:szCs w:val="18"/>
              </w:rPr>
            </w:pPr>
            <w:ins w:id="13974"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975" w:author=" " w:date="2019-05-27T04:43:00Z"/>
                <w:rFonts w:cs="Arial"/>
                <w:szCs w:val="18"/>
              </w:rPr>
            </w:pPr>
            <w:ins w:id="1397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977" w:author=" " w:date="2019-05-27T04:43:00Z"/>
                <w:rFonts w:cs="Arial"/>
                <w:szCs w:val="18"/>
              </w:rPr>
            </w:pPr>
            <w:ins w:id="1397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979" w:author=" " w:date="2019-05-27T04:43:00Z"/>
                <w:rFonts w:cs="Arial"/>
                <w:szCs w:val="18"/>
              </w:rPr>
            </w:pPr>
            <w:ins w:id="13980" w:author=" " w:date="2019-05-27T04:43:00Z">
              <w:r w:rsidRPr="00340831">
                <w:rPr>
                  <w:rFonts w:cs="Arial"/>
                  <w:szCs w:val="18"/>
                  <w:lang w:val="en-US" w:eastAsia="ja-JP"/>
                </w:rPr>
                <w:t>None</w:t>
              </w:r>
            </w:ins>
          </w:p>
        </w:tc>
      </w:tr>
      <w:tr w:rsidR="007B2B12" w:rsidRPr="00340831" w:rsidTr="004C693F">
        <w:trPr>
          <w:gridAfter w:val="1"/>
          <w:wAfter w:w="12" w:type="pct"/>
          <w:cantSplit/>
          <w:ins w:id="1398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982" w:author=" " w:date="2019-05-27T04:43:00Z"/>
                <w:rFonts w:ascii="Arial" w:hAnsi="Arial" w:cs="Arial"/>
                <w:sz w:val="18"/>
                <w:szCs w:val="18"/>
                <w:lang w:val="en-US" w:eastAsia="ja-JP"/>
              </w:rPr>
            </w:pPr>
            <w:ins w:id="13983" w:author=" " w:date="2019-05-27T04:43:00Z">
              <w:r w:rsidRPr="00340831">
                <w:rPr>
                  <w:rFonts w:ascii="Arial" w:hAnsi="Arial" w:cs="Arial"/>
                  <w:color w:val="000000"/>
                  <w:sz w:val="18"/>
                  <w:szCs w:val="18"/>
                  <w:lang w:val="en-US"/>
                </w:rPr>
                <w:t>DC_4A_n260(A-P-Q)_UL_4A_n260P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984" w:author=" " w:date="2019-05-27T04:43:00Z"/>
                <w:rFonts w:ascii="Arial" w:hAnsi="Arial" w:cs="Arial"/>
                <w:sz w:val="18"/>
                <w:szCs w:val="18"/>
              </w:rPr>
            </w:pPr>
            <w:ins w:id="1398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986" w:author=" " w:date="2019-05-27T04:43:00Z"/>
                <w:rFonts w:ascii="Arial" w:hAnsi="Arial" w:cs="Arial"/>
                <w:sz w:val="18"/>
                <w:szCs w:val="18"/>
              </w:rPr>
            </w:pPr>
            <w:ins w:id="1398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988" w:author=" " w:date="2019-05-27T04:43:00Z"/>
                <w:rFonts w:cs="Arial"/>
                <w:szCs w:val="18"/>
              </w:rPr>
            </w:pPr>
            <w:ins w:id="13989"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990" w:author=" " w:date="2019-05-27T04:43:00Z"/>
                <w:rFonts w:cs="Arial"/>
                <w:szCs w:val="18"/>
              </w:rPr>
            </w:pPr>
            <w:ins w:id="1399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992" w:author=" " w:date="2019-05-27T04:43:00Z"/>
                <w:rFonts w:cs="Arial"/>
                <w:szCs w:val="18"/>
              </w:rPr>
            </w:pPr>
            <w:ins w:id="1399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994" w:author=" " w:date="2019-05-27T04:43:00Z"/>
                <w:rFonts w:cs="Arial"/>
                <w:szCs w:val="18"/>
              </w:rPr>
            </w:pPr>
            <w:ins w:id="13995" w:author=" " w:date="2019-05-27T04:43:00Z">
              <w:r w:rsidRPr="00340831">
                <w:rPr>
                  <w:rFonts w:cs="Arial"/>
                  <w:szCs w:val="18"/>
                  <w:lang w:val="en-US" w:eastAsia="ja-JP"/>
                </w:rPr>
                <w:t>None</w:t>
              </w:r>
            </w:ins>
          </w:p>
        </w:tc>
      </w:tr>
      <w:tr w:rsidR="007B2B12" w:rsidRPr="00340831" w:rsidTr="004C693F">
        <w:trPr>
          <w:gridAfter w:val="1"/>
          <w:wAfter w:w="12" w:type="pct"/>
          <w:cantSplit/>
          <w:ins w:id="1399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3997" w:author=" " w:date="2019-05-27T04:43:00Z"/>
                <w:rFonts w:ascii="Arial" w:hAnsi="Arial" w:cs="Arial"/>
                <w:sz w:val="18"/>
                <w:szCs w:val="18"/>
                <w:lang w:val="en-US" w:eastAsia="ja-JP"/>
              </w:rPr>
            </w:pPr>
            <w:ins w:id="13998" w:author=" " w:date="2019-05-27T04:43:00Z">
              <w:r w:rsidRPr="00340831">
                <w:rPr>
                  <w:rFonts w:ascii="Arial" w:hAnsi="Arial" w:cs="Arial"/>
                  <w:color w:val="000000"/>
                  <w:sz w:val="18"/>
                  <w:szCs w:val="18"/>
                  <w:lang w:val="en-US"/>
                </w:rPr>
                <w:t>DC_4A_n260(A-P-Q)_UL_4A_n260Q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999" w:author=" " w:date="2019-05-27T04:43:00Z"/>
                <w:rFonts w:ascii="Arial" w:hAnsi="Arial" w:cs="Arial"/>
                <w:sz w:val="18"/>
                <w:szCs w:val="18"/>
              </w:rPr>
            </w:pPr>
            <w:ins w:id="14000"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4001" w:author=" " w:date="2019-05-27T04:43:00Z"/>
                <w:rFonts w:ascii="Arial" w:hAnsi="Arial" w:cs="Arial"/>
                <w:sz w:val="18"/>
                <w:szCs w:val="18"/>
              </w:rPr>
            </w:pPr>
            <w:ins w:id="1400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003" w:author=" " w:date="2019-05-27T04:43:00Z"/>
                <w:rFonts w:cs="Arial"/>
                <w:szCs w:val="18"/>
              </w:rPr>
            </w:pPr>
            <w:ins w:id="14004"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005" w:author=" " w:date="2019-05-27T04:43:00Z"/>
                <w:rFonts w:cs="Arial"/>
                <w:szCs w:val="18"/>
              </w:rPr>
            </w:pPr>
            <w:ins w:id="1400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007" w:author=" " w:date="2019-05-27T04:43:00Z"/>
                <w:rFonts w:cs="Arial"/>
                <w:szCs w:val="18"/>
              </w:rPr>
            </w:pPr>
            <w:ins w:id="1400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009" w:author=" " w:date="2019-05-27T04:43:00Z"/>
                <w:rFonts w:cs="Arial"/>
                <w:szCs w:val="18"/>
              </w:rPr>
            </w:pPr>
            <w:ins w:id="14010" w:author=" " w:date="2019-05-27T04:43:00Z">
              <w:r w:rsidRPr="00340831">
                <w:rPr>
                  <w:rFonts w:cs="Arial"/>
                  <w:szCs w:val="18"/>
                  <w:lang w:val="en-US" w:eastAsia="ja-JP"/>
                </w:rPr>
                <w:t>None</w:t>
              </w:r>
            </w:ins>
          </w:p>
        </w:tc>
      </w:tr>
      <w:tr w:rsidR="007B2B12" w:rsidRPr="00340831" w:rsidTr="004C693F">
        <w:trPr>
          <w:gridAfter w:val="1"/>
          <w:wAfter w:w="12" w:type="pct"/>
          <w:cantSplit/>
          <w:ins w:id="1401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4012" w:author=" " w:date="2019-05-27T04:43:00Z"/>
                <w:rFonts w:ascii="Arial" w:hAnsi="Arial" w:cs="Arial"/>
                <w:sz w:val="18"/>
                <w:szCs w:val="18"/>
                <w:lang w:val="en-US" w:eastAsia="ja-JP"/>
              </w:rPr>
            </w:pPr>
            <w:ins w:id="14013" w:author=" " w:date="2019-05-27T04:43:00Z">
              <w:r w:rsidRPr="00340831">
                <w:rPr>
                  <w:rFonts w:ascii="Arial" w:hAnsi="Arial" w:cs="Arial"/>
                  <w:color w:val="000000"/>
                  <w:sz w:val="18"/>
                  <w:szCs w:val="18"/>
                  <w:lang w:val="en-US"/>
                </w:rPr>
                <w:t>DC_4A_n260(3A-O-P)_UL_4A_n260A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4014" w:author=" " w:date="2019-05-27T04:43:00Z"/>
                <w:rFonts w:ascii="Arial" w:hAnsi="Arial" w:cs="Arial"/>
                <w:sz w:val="18"/>
                <w:szCs w:val="18"/>
              </w:rPr>
            </w:pPr>
            <w:ins w:id="1401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4016" w:author=" " w:date="2019-05-27T04:43:00Z"/>
                <w:rFonts w:ascii="Arial" w:hAnsi="Arial" w:cs="Arial"/>
                <w:sz w:val="18"/>
                <w:szCs w:val="18"/>
              </w:rPr>
            </w:pPr>
            <w:ins w:id="1401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018" w:author=" " w:date="2019-05-27T04:43:00Z"/>
                <w:rFonts w:cs="Arial"/>
                <w:szCs w:val="18"/>
              </w:rPr>
            </w:pPr>
            <w:ins w:id="14019"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020" w:author=" " w:date="2019-05-27T04:43:00Z"/>
                <w:rFonts w:cs="Arial"/>
                <w:szCs w:val="18"/>
              </w:rPr>
            </w:pPr>
            <w:ins w:id="1402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022" w:author=" " w:date="2019-05-27T04:43:00Z"/>
                <w:rFonts w:cs="Arial"/>
                <w:szCs w:val="18"/>
              </w:rPr>
            </w:pPr>
            <w:ins w:id="1402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024" w:author=" " w:date="2019-05-27T04:43:00Z"/>
                <w:rFonts w:cs="Arial"/>
                <w:szCs w:val="18"/>
              </w:rPr>
            </w:pPr>
            <w:ins w:id="14025" w:author=" " w:date="2019-05-27T04:43:00Z">
              <w:r w:rsidRPr="00340831">
                <w:rPr>
                  <w:rFonts w:cs="Arial"/>
                  <w:szCs w:val="18"/>
                  <w:lang w:val="en-US" w:eastAsia="ja-JP"/>
                </w:rPr>
                <w:t>None</w:t>
              </w:r>
            </w:ins>
          </w:p>
        </w:tc>
      </w:tr>
      <w:tr w:rsidR="007B2B12" w:rsidRPr="00340831" w:rsidTr="004C693F">
        <w:trPr>
          <w:gridAfter w:val="1"/>
          <w:wAfter w:w="12" w:type="pct"/>
          <w:cantSplit/>
          <w:ins w:id="1402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4027" w:author=" " w:date="2019-05-27T04:43:00Z"/>
                <w:rFonts w:ascii="Arial" w:hAnsi="Arial" w:cs="Arial"/>
                <w:sz w:val="18"/>
                <w:szCs w:val="18"/>
                <w:lang w:val="en-US" w:eastAsia="ja-JP"/>
              </w:rPr>
            </w:pPr>
            <w:ins w:id="14028" w:author=" " w:date="2019-05-27T04:43:00Z">
              <w:r w:rsidRPr="00340831">
                <w:rPr>
                  <w:rFonts w:ascii="Arial" w:hAnsi="Arial" w:cs="Arial"/>
                  <w:color w:val="000000"/>
                  <w:sz w:val="18"/>
                  <w:szCs w:val="18"/>
                  <w:lang w:val="en-US"/>
                </w:rPr>
                <w:lastRenderedPageBreak/>
                <w:t>DC_4A_n260(3A-O-P)_UL_4A_n260O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4029" w:author=" " w:date="2019-05-27T04:43:00Z"/>
                <w:rFonts w:ascii="Arial" w:hAnsi="Arial" w:cs="Arial"/>
                <w:sz w:val="18"/>
                <w:szCs w:val="18"/>
              </w:rPr>
            </w:pPr>
            <w:ins w:id="14030"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4031" w:author=" " w:date="2019-05-27T04:43:00Z"/>
                <w:rFonts w:ascii="Arial" w:hAnsi="Arial" w:cs="Arial"/>
                <w:sz w:val="18"/>
                <w:szCs w:val="18"/>
              </w:rPr>
            </w:pPr>
            <w:ins w:id="1403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033" w:author=" " w:date="2019-05-27T04:43:00Z"/>
                <w:rFonts w:cs="Arial"/>
                <w:szCs w:val="18"/>
              </w:rPr>
            </w:pPr>
            <w:ins w:id="14034"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035" w:author=" " w:date="2019-05-27T04:43:00Z"/>
                <w:rFonts w:cs="Arial"/>
                <w:szCs w:val="18"/>
              </w:rPr>
            </w:pPr>
            <w:ins w:id="1403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037" w:author=" " w:date="2019-05-27T04:43:00Z"/>
                <w:rFonts w:cs="Arial"/>
                <w:szCs w:val="18"/>
              </w:rPr>
            </w:pPr>
            <w:ins w:id="1403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039" w:author=" " w:date="2019-05-27T04:43:00Z"/>
                <w:rFonts w:cs="Arial"/>
                <w:szCs w:val="18"/>
              </w:rPr>
            </w:pPr>
            <w:ins w:id="14040" w:author=" " w:date="2019-05-27T04:43:00Z">
              <w:r w:rsidRPr="00340831">
                <w:rPr>
                  <w:rFonts w:cs="Arial"/>
                  <w:szCs w:val="18"/>
                  <w:lang w:val="en-US" w:eastAsia="ja-JP"/>
                </w:rPr>
                <w:t>None</w:t>
              </w:r>
            </w:ins>
          </w:p>
        </w:tc>
      </w:tr>
      <w:tr w:rsidR="007B2B12" w:rsidRPr="00340831" w:rsidTr="004C693F">
        <w:trPr>
          <w:gridAfter w:val="1"/>
          <w:wAfter w:w="12" w:type="pct"/>
          <w:cantSplit/>
          <w:ins w:id="1404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4042" w:author=" " w:date="2019-05-27T04:43:00Z"/>
                <w:rFonts w:ascii="Arial" w:hAnsi="Arial" w:cs="Arial"/>
                <w:sz w:val="18"/>
                <w:szCs w:val="18"/>
                <w:lang w:val="en-US" w:eastAsia="ja-JP"/>
              </w:rPr>
            </w:pPr>
            <w:ins w:id="14043" w:author=" " w:date="2019-05-27T04:43:00Z">
              <w:r w:rsidRPr="00340831">
                <w:rPr>
                  <w:rFonts w:ascii="Arial" w:hAnsi="Arial" w:cs="Arial"/>
                  <w:color w:val="000000"/>
                  <w:sz w:val="18"/>
                  <w:szCs w:val="18"/>
                  <w:lang w:val="en-US"/>
                </w:rPr>
                <w:t>DC_4A_n260(3A-O-P)_UL_4A_n260P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4044" w:author=" " w:date="2019-05-27T04:43:00Z"/>
                <w:rFonts w:ascii="Arial" w:hAnsi="Arial" w:cs="Arial"/>
                <w:sz w:val="18"/>
                <w:szCs w:val="18"/>
              </w:rPr>
            </w:pPr>
            <w:ins w:id="1404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4046" w:author=" " w:date="2019-05-27T04:43:00Z"/>
                <w:rFonts w:ascii="Arial" w:hAnsi="Arial" w:cs="Arial"/>
                <w:sz w:val="18"/>
                <w:szCs w:val="18"/>
              </w:rPr>
            </w:pPr>
            <w:ins w:id="1404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048" w:author=" " w:date="2019-05-27T04:43:00Z"/>
                <w:rFonts w:cs="Arial"/>
                <w:szCs w:val="18"/>
              </w:rPr>
            </w:pPr>
            <w:ins w:id="14049"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050" w:author=" " w:date="2019-05-27T04:43:00Z"/>
                <w:rFonts w:cs="Arial"/>
                <w:szCs w:val="18"/>
              </w:rPr>
            </w:pPr>
            <w:ins w:id="1405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052" w:author=" " w:date="2019-05-27T04:43:00Z"/>
                <w:rFonts w:cs="Arial"/>
                <w:szCs w:val="18"/>
              </w:rPr>
            </w:pPr>
            <w:ins w:id="1405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054" w:author=" " w:date="2019-05-27T04:43:00Z"/>
                <w:rFonts w:cs="Arial"/>
                <w:szCs w:val="18"/>
              </w:rPr>
            </w:pPr>
            <w:ins w:id="14055" w:author=" " w:date="2019-05-27T04:43:00Z">
              <w:r w:rsidRPr="00340831">
                <w:rPr>
                  <w:rFonts w:cs="Arial"/>
                  <w:szCs w:val="18"/>
                  <w:lang w:val="en-US" w:eastAsia="ja-JP"/>
                </w:rPr>
                <w:t>None</w:t>
              </w:r>
            </w:ins>
          </w:p>
        </w:tc>
      </w:tr>
      <w:tr w:rsidR="007B2B12" w:rsidRPr="00340831" w:rsidTr="004C693F">
        <w:trPr>
          <w:gridAfter w:val="1"/>
          <w:wAfter w:w="12" w:type="pct"/>
          <w:cantSplit/>
          <w:ins w:id="1405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4057" w:author=" " w:date="2019-05-27T04:43:00Z"/>
                <w:rFonts w:ascii="Arial" w:hAnsi="Arial" w:cs="Arial"/>
                <w:sz w:val="18"/>
                <w:szCs w:val="18"/>
                <w:lang w:val="en-US" w:eastAsia="ja-JP"/>
              </w:rPr>
            </w:pPr>
            <w:ins w:id="14058" w:author=" " w:date="2019-05-27T04:43:00Z">
              <w:r w:rsidRPr="00340831">
                <w:rPr>
                  <w:rFonts w:ascii="Arial" w:hAnsi="Arial" w:cs="Arial"/>
                  <w:color w:val="000000"/>
                  <w:sz w:val="18"/>
                  <w:szCs w:val="18"/>
                  <w:lang w:val="en-US"/>
                </w:rPr>
                <w:t>DC_4A_n260(4A-2O)_UL_4A_n260A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4059" w:author=" " w:date="2019-05-27T04:43:00Z"/>
                <w:rFonts w:ascii="Arial" w:hAnsi="Arial" w:cs="Arial"/>
                <w:sz w:val="18"/>
                <w:szCs w:val="18"/>
              </w:rPr>
            </w:pPr>
            <w:ins w:id="14060"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4061" w:author=" " w:date="2019-05-27T04:43:00Z"/>
                <w:rFonts w:ascii="Arial" w:hAnsi="Arial" w:cs="Arial"/>
                <w:sz w:val="18"/>
                <w:szCs w:val="18"/>
              </w:rPr>
            </w:pPr>
            <w:ins w:id="1406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063" w:author=" " w:date="2019-05-27T04:43:00Z"/>
                <w:rFonts w:cs="Arial"/>
                <w:szCs w:val="18"/>
              </w:rPr>
            </w:pPr>
            <w:ins w:id="14064"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065" w:author=" " w:date="2019-05-27T04:43:00Z"/>
                <w:rFonts w:cs="Arial"/>
                <w:szCs w:val="18"/>
              </w:rPr>
            </w:pPr>
            <w:ins w:id="1406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067" w:author=" " w:date="2019-05-27T04:43:00Z"/>
                <w:rFonts w:cs="Arial"/>
                <w:szCs w:val="18"/>
              </w:rPr>
            </w:pPr>
            <w:ins w:id="1406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069" w:author=" " w:date="2019-05-27T04:43:00Z"/>
                <w:rFonts w:cs="Arial"/>
                <w:szCs w:val="18"/>
              </w:rPr>
            </w:pPr>
            <w:ins w:id="14070" w:author=" " w:date="2019-05-27T04:43:00Z">
              <w:r w:rsidRPr="00340831">
                <w:rPr>
                  <w:rFonts w:cs="Arial"/>
                  <w:szCs w:val="18"/>
                  <w:lang w:val="en-US" w:eastAsia="ja-JP"/>
                </w:rPr>
                <w:t>None</w:t>
              </w:r>
            </w:ins>
          </w:p>
        </w:tc>
      </w:tr>
      <w:tr w:rsidR="007B2B12" w:rsidRPr="00340831" w:rsidTr="004C693F">
        <w:trPr>
          <w:gridAfter w:val="1"/>
          <w:wAfter w:w="12" w:type="pct"/>
          <w:cantSplit/>
          <w:ins w:id="1407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ind w:left="62"/>
              <w:jc w:val="center"/>
              <w:rPr>
                <w:ins w:id="14072" w:author=" " w:date="2019-05-27T04:43:00Z"/>
                <w:rFonts w:ascii="Arial" w:hAnsi="Arial" w:cs="Arial"/>
                <w:sz w:val="18"/>
                <w:szCs w:val="18"/>
                <w:lang w:val="en-US" w:eastAsia="ja-JP"/>
              </w:rPr>
            </w:pPr>
            <w:ins w:id="14073" w:author=" " w:date="2019-05-27T04:43:00Z">
              <w:r w:rsidRPr="00340831">
                <w:rPr>
                  <w:rFonts w:ascii="Arial" w:hAnsi="Arial" w:cs="Arial"/>
                  <w:color w:val="000000"/>
                  <w:sz w:val="18"/>
                  <w:szCs w:val="18"/>
                  <w:lang w:val="en-US"/>
                </w:rPr>
                <w:t>DC_4A_n260(4A-2O)_UL_4A_n260O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4074" w:author=" " w:date="2019-05-27T04:43:00Z"/>
                <w:rFonts w:ascii="Arial" w:hAnsi="Arial" w:cs="Arial"/>
                <w:sz w:val="18"/>
                <w:szCs w:val="18"/>
              </w:rPr>
            </w:pPr>
            <w:ins w:id="1407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4076" w:author=" " w:date="2019-05-27T04:43:00Z"/>
                <w:rFonts w:ascii="Arial" w:hAnsi="Arial" w:cs="Arial"/>
                <w:sz w:val="18"/>
                <w:szCs w:val="18"/>
              </w:rPr>
            </w:pPr>
            <w:ins w:id="1407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078" w:author=" " w:date="2019-05-27T04:43:00Z"/>
                <w:rFonts w:cs="Arial"/>
                <w:szCs w:val="18"/>
              </w:rPr>
            </w:pPr>
            <w:ins w:id="14079"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080" w:author=" " w:date="2019-05-27T04:43:00Z"/>
                <w:rFonts w:cs="Arial"/>
                <w:szCs w:val="18"/>
              </w:rPr>
            </w:pPr>
            <w:ins w:id="1408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082" w:author=" " w:date="2019-05-27T04:43:00Z"/>
                <w:rFonts w:cs="Arial"/>
                <w:szCs w:val="18"/>
              </w:rPr>
            </w:pPr>
            <w:ins w:id="1408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084" w:author=" " w:date="2019-05-27T04:43:00Z"/>
                <w:rFonts w:cs="Arial"/>
                <w:szCs w:val="18"/>
              </w:rPr>
            </w:pPr>
            <w:ins w:id="14085" w:author=" " w:date="2019-05-27T04:43:00Z">
              <w:r w:rsidRPr="00340831">
                <w:rPr>
                  <w:rFonts w:cs="Arial"/>
                  <w:szCs w:val="18"/>
                  <w:lang w:val="en-US" w:eastAsia="ja-JP"/>
                </w:rPr>
                <w:t>None</w:t>
              </w:r>
            </w:ins>
          </w:p>
        </w:tc>
      </w:tr>
      <w:tr w:rsidR="007B2B12" w:rsidRPr="00340831" w:rsidTr="004C693F">
        <w:trPr>
          <w:gridAfter w:val="1"/>
          <w:wAfter w:w="12" w:type="pct"/>
          <w:cantSplit/>
          <w:ins w:id="1408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087" w:author=" " w:date="2019-05-27T04:43:00Z"/>
                <w:rFonts w:ascii="Arial" w:hAnsi="Arial" w:cs="Arial"/>
                <w:color w:val="000000"/>
                <w:sz w:val="18"/>
                <w:szCs w:val="18"/>
                <w:lang w:val="en-US"/>
              </w:rPr>
            </w:pPr>
            <w:ins w:id="14088" w:author=" " w:date="2019-05-27T04:43:00Z">
              <w:r w:rsidRPr="00340831">
                <w:rPr>
                  <w:rFonts w:ascii="Arial" w:hAnsi="Arial" w:cs="Arial"/>
                  <w:color w:val="000000"/>
                  <w:sz w:val="18"/>
                  <w:szCs w:val="18"/>
                  <w:lang w:val="en-US"/>
                </w:rPr>
                <w:t xml:space="preserve">DC_4A_n260(2A-G)_UL_4A_n260G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089" w:author=" " w:date="2019-05-27T04:43:00Z"/>
                <w:rFonts w:ascii="Arial" w:hAnsi="Arial" w:cs="Arial"/>
                <w:color w:val="000000"/>
                <w:sz w:val="18"/>
                <w:szCs w:val="18"/>
                <w:lang w:val="en-US"/>
              </w:rPr>
            </w:pPr>
            <w:ins w:id="1409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91" w:author=" " w:date="2019-05-27T04:43:00Z"/>
                <w:rStyle w:val="af2"/>
                <w:rFonts w:cs="Arial"/>
                <w:szCs w:val="18"/>
              </w:rPr>
            </w:pPr>
            <w:ins w:id="1409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093" w:author=" " w:date="2019-05-27T04:43:00Z"/>
                <w:rFonts w:ascii="Arial" w:hAnsi="Arial" w:cs="Arial"/>
                <w:sz w:val="18"/>
                <w:szCs w:val="18"/>
              </w:rPr>
            </w:pPr>
            <w:ins w:id="14094"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95" w:author=" " w:date="2019-05-27T04:43:00Z"/>
                <w:rFonts w:ascii="Arial" w:hAnsi="Arial" w:cs="Arial"/>
                <w:sz w:val="18"/>
                <w:szCs w:val="18"/>
              </w:rPr>
            </w:pPr>
            <w:ins w:id="14096"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97" w:author=" " w:date="2019-05-27T04:43:00Z"/>
                <w:rFonts w:ascii="Arial" w:hAnsi="Arial" w:cs="Arial"/>
                <w:sz w:val="18"/>
                <w:szCs w:val="18"/>
              </w:rPr>
            </w:pPr>
            <w:ins w:id="14098"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99" w:author=" " w:date="2019-05-27T04:43:00Z"/>
                <w:rFonts w:ascii="Arial" w:hAnsi="Arial" w:cs="Arial"/>
                <w:sz w:val="18"/>
                <w:szCs w:val="18"/>
              </w:rPr>
            </w:pPr>
            <w:ins w:id="14100" w:author=" " w:date="2019-05-27T04:43:00Z">
              <w:r w:rsidRPr="00340831">
                <w:rPr>
                  <w:rFonts w:ascii="Arial" w:hAnsi="Arial" w:cs="Arial"/>
                  <w:sz w:val="18"/>
                  <w:szCs w:val="18"/>
                </w:rPr>
                <w:t>None</w:t>
              </w:r>
            </w:ins>
          </w:p>
        </w:tc>
      </w:tr>
      <w:tr w:rsidR="007B2B12" w:rsidRPr="00340831" w:rsidTr="004C693F">
        <w:trPr>
          <w:gridAfter w:val="1"/>
          <w:wAfter w:w="12" w:type="pct"/>
          <w:cantSplit/>
          <w:ins w:id="1410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102" w:author=" " w:date="2019-05-27T04:43:00Z"/>
                <w:rFonts w:ascii="Arial" w:hAnsi="Arial" w:cs="Arial"/>
                <w:color w:val="000000"/>
                <w:sz w:val="18"/>
                <w:szCs w:val="18"/>
                <w:lang w:val="en-US"/>
              </w:rPr>
            </w:pPr>
            <w:ins w:id="14103" w:author=" " w:date="2019-05-27T04:43:00Z">
              <w:r w:rsidRPr="00340831">
                <w:rPr>
                  <w:rFonts w:ascii="Arial" w:hAnsi="Arial" w:cs="Arial"/>
                  <w:color w:val="000000"/>
                  <w:sz w:val="18"/>
                  <w:szCs w:val="18"/>
                  <w:lang w:val="en-US"/>
                </w:rPr>
                <w:t>DC_4A_n260(A-2G)_UL_4A_n260G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104" w:author=" " w:date="2019-05-27T04:43:00Z"/>
                <w:rFonts w:ascii="Arial" w:hAnsi="Arial" w:cs="Arial"/>
                <w:color w:val="000000"/>
                <w:sz w:val="18"/>
                <w:szCs w:val="18"/>
                <w:lang w:val="en-US"/>
              </w:rPr>
            </w:pPr>
            <w:ins w:id="1410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06" w:author=" " w:date="2019-05-27T04:43:00Z"/>
                <w:rStyle w:val="af2"/>
                <w:rFonts w:cs="Arial"/>
                <w:szCs w:val="18"/>
              </w:rPr>
            </w:pPr>
            <w:ins w:id="1410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108" w:author=" " w:date="2019-05-27T04:43:00Z"/>
                <w:rFonts w:ascii="Arial" w:hAnsi="Arial" w:cs="Arial"/>
                <w:sz w:val="18"/>
                <w:szCs w:val="18"/>
              </w:rPr>
            </w:pPr>
            <w:ins w:id="14109"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10" w:author=" " w:date="2019-05-27T04:43:00Z"/>
                <w:rFonts w:ascii="Arial" w:hAnsi="Arial" w:cs="Arial"/>
                <w:sz w:val="18"/>
                <w:szCs w:val="18"/>
              </w:rPr>
            </w:pPr>
            <w:ins w:id="14111"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12" w:author=" " w:date="2019-05-27T04:43:00Z"/>
                <w:rFonts w:ascii="Arial" w:hAnsi="Arial" w:cs="Arial"/>
                <w:sz w:val="18"/>
                <w:szCs w:val="18"/>
              </w:rPr>
            </w:pPr>
            <w:ins w:id="14113"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14" w:author=" " w:date="2019-05-27T04:43:00Z"/>
                <w:rFonts w:ascii="Arial" w:hAnsi="Arial" w:cs="Arial"/>
                <w:sz w:val="18"/>
                <w:szCs w:val="18"/>
              </w:rPr>
            </w:pPr>
            <w:ins w:id="14115" w:author=" " w:date="2019-05-27T04:43:00Z">
              <w:r w:rsidRPr="00340831">
                <w:rPr>
                  <w:rFonts w:ascii="Arial" w:hAnsi="Arial" w:cs="Arial"/>
                  <w:sz w:val="18"/>
                  <w:szCs w:val="18"/>
                </w:rPr>
                <w:t>None</w:t>
              </w:r>
            </w:ins>
          </w:p>
        </w:tc>
      </w:tr>
      <w:tr w:rsidR="007B2B12" w:rsidRPr="00340831" w:rsidTr="004C693F">
        <w:trPr>
          <w:gridAfter w:val="1"/>
          <w:wAfter w:w="12" w:type="pct"/>
          <w:cantSplit/>
          <w:ins w:id="1411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117" w:author=" " w:date="2019-05-27T04:43:00Z"/>
                <w:rFonts w:ascii="Arial" w:hAnsi="Arial" w:cs="Arial"/>
                <w:color w:val="000000"/>
                <w:sz w:val="18"/>
                <w:szCs w:val="18"/>
                <w:lang w:val="en-US"/>
              </w:rPr>
            </w:pPr>
            <w:ins w:id="14118" w:author=" " w:date="2019-05-27T04:43:00Z">
              <w:r w:rsidRPr="00340831">
                <w:rPr>
                  <w:rFonts w:ascii="Arial" w:hAnsi="Arial" w:cs="Arial"/>
                  <w:color w:val="000000"/>
                  <w:sz w:val="18"/>
                  <w:szCs w:val="18"/>
                  <w:lang w:val="en-US"/>
                </w:rPr>
                <w:t xml:space="preserve">DC_4A_n260(2A-H)_UL_4A_n260G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119" w:author=" " w:date="2019-05-27T04:43:00Z"/>
                <w:rFonts w:ascii="Arial" w:hAnsi="Arial" w:cs="Arial"/>
                <w:color w:val="000000"/>
                <w:sz w:val="18"/>
                <w:szCs w:val="18"/>
                <w:lang w:val="en-US"/>
              </w:rPr>
            </w:pPr>
            <w:ins w:id="1412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21" w:author=" " w:date="2019-05-27T04:43:00Z"/>
                <w:rStyle w:val="af2"/>
                <w:rFonts w:cs="Arial"/>
                <w:szCs w:val="18"/>
              </w:rPr>
            </w:pPr>
            <w:ins w:id="1412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123" w:author=" " w:date="2019-05-27T04:43:00Z"/>
                <w:rFonts w:ascii="Arial" w:hAnsi="Arial" w:cs="Arial"/>
                <w:sz w:val="18"/>
                <w:szCs w:val="18"/>
              </w:rPr>
            </w:pPr>
            <w:ins w:id="14124"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25" w:author=" " w:date="2019-05-27T04:43:00Z"/>
                <w:rFonts w:ascii="Arial" w:hAnsi="Arial" w:cs="Arial"/>
                <w:sz w:val="18"/>
                <w:szCs w:val="18"/>
              </w:rPr>
            </w:pPr>
            <w:ins w:id="14126"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27" w:author=" " w:date="2019-05-27T04:43:00Z"/>
                <w:rFonts w:ascii="Arial" w:hAnsi="Arial" w:cs="Arial"/>
                <w:sz w:val="18"/>
                <w:szCs w:val="18"/>
              </w:rPr>
            </w:pPr>
            <w:ins w:id="14128"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29" w:author=" " w:date="2019-05-27T04:43:00Z"/>
                <w:rFonts w:ascii="Arial" w:hAnsi="Arial" w:cs="Arial"/>
                <w:sz w:val="18"/>
                <w:szCs w:val="18"/>
              </w:rPr>
            </w:pPr>
            <w:ins w:id="14130" w:author=" " w:date="2019-05-27T04:43:00Z">
              <w:r w:rsidRPr="00340831">
                <w:rPr>
                  <w:rFonts w:ascii="Arial" w:hAnsi="Arial" w:cs="Arial"/>
                  <w:sz w:val="18"/>
                  <w:szCs w:val="18"/>
                </w:rPr>
                <w:t>None</w:t>
              </w:r>
            </w:ins>
          </w:p>
        </w:tc>
      </w:tr>
      <w:tr w:rsidR="007B2B12" w:rsidRPr="00340831" w:rsidTr="004C693F">
        <w:trPr>
          <w:gridAfter w:val="1"/>
          <w:wAfter w:w="12" w:type="pct"/>
          <w:cantSplit/>
          <w:ins w:id="1413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132" w:author=" " w:date="2019-05-27T04:43:00Z"/>
                <w:rFonts w:ascii="Arial" w:hAnsi="Arial" w:cs="Arial"/>
                <w:color w:val="000000"/>
                <w:sz w:val="18"/>
                <w:szCs w:val="18"/>
                <w:lang w:val="en-US"/>
              </w:rPr>
            </w:pPr>
            <w:ins w:id="14133" w:author=" " w:date="2019-05-27T04:43:00Z">
              <w:r w:rsidRPr="00340831">
                <w:rPr>
                  <w:rFonts w:ascii="Arial" w:hAnsi="Arial" w:cs="Arial"/>
                  <w:color w:val="000000"/>
                  <w:sz w:val="18"/>
                  <w:szCs w:val="18"/>
                  <w:lang w:val="en-US"/>
                </w:rPr>
                <w:t>DC_4A_n260(A-2H)_UL_4A_n260G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134" w:author=" " w:date="2019-05-27T04:43:00Z"/>
                <w:rFonts w:ascii="Arial" w:hAnsi="Arial" w:cs="Arial"/>
                <w:color w:val="000000"/>
                <w:sz w:val="18"/>
                <w:szCs w:val="18"/>
                <w:lang w:val="en-US"/>
              </w:rPr>
            </w:pPr>
            <w:ins w:id="1413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36" w:author=" " w:date="2019-05-27T04:43:00Z"/>
                <w:rStyle w:val="af2"/>
                <w:rFonts w:cs="Arial"/>
                <w:szCs w:val="18"/>
              </w:rPr>
            </w:pPr>
            <w:ins w:id="1413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138" w:author=" " w:date="2019-05-27T04:43:00Z"/>
                <w:rFonts w:ascii="Arial" w:hAnsi="Arial" w:cs="Arial"/>
                <w:sz w:val="18"/>
                <w:szCs w:val="18"/>
              </w:rPr>
            </w:pPr>
            <w:ins w:id="14139"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40" w:author=" " w:date="2019-05-27T04:43:00Z"/>
                <w:rFonts w:ascii="Arial" w:hAnsi="Arial" w:cs="Arial"/>
                <w:sz w:val="18"/>
                <w:szCs w:val="18"/>
              </w:rPr>
            </w:pPr>
            <w:ins w:id="14141"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42" w:author=" " w:date="2019-05-27T04:43:00Z"/>
                <w:rFonts w:ascii="Arial" w:hAnsi="Arial" w:cs="Arial"/>
                <w:sz w:val="18"/>
                <w:szCs w:val="18"/>
              </w:rPr>
            </w:pPr>
            <w:ins w:id="14143"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44" w:author=" " w:date="2019-05-27T04:43:00Z"/>
                <w:rFonts w:ascii="Arial" w:hAnsi="Arial" w:cs="Arial"/>
                <w:sz w:val="18"/>
                <w:szCs w:val="18"/>
              </w:rPr>
            </w:pPr>
            <w:ins w:id="14145" w:author=" " w:date="2019-05-27T04:43:00Z">
              <w:r w:rsidRPr="00340831">
                <w:rPr>
                  <w:rFonts w:ascii="Arial" w:hAnsi="Arial" w:cs="Arial"/>
                  <w:sz w:val="18"/>
                  <w:szCs w:val="18"/>
                </w:rPr>
                <w:t>None</w:t>
              </w:r>
            </w:ins>
          </w:p>
        </w:tc>
      </w:tr>
      <w:tr w:rsidR="007B2B12" w:rsidRPr="00340831" w:rsidTr="004C693F">
        <w:trPr>
          <w:gridAfter w:val="1"/>
          <w:wAfter w:w="12" w:type="pct"/>
          <w:cantSplit/>
          <w:ins w:id="1414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147" w:author=" " w:date="2019-05-27T04:43:00Z"/>
                <w:rFonts w:ascii="Arial" w:hAnsi="Arial" w:cs="Arial"/>
                <w:color w:val="000000"/>
                <w:sz w:val="18"/>
                <w:szCs w:val="18"/>
                <w:lang w:val="en-US"/>
              </w:rPr>
            </w:pPr>
            <w:ins w:id="14148" w:author=" " w:date="2019-05-27T04:43:00Z">
              <w:r w:rsidRPr="00340831">
                <w:rPr>
                  <w:rFonts w:ascii="Arial" w:hAnsi="Arial" w:cs="Arial"/>
                  <w:color w:val="000000"/>
                  <w:sz w:val="18"/>
                  <w:szCs w:val="18"/>
                  <w:lang w:val="en-US"/>
                </w:rPr>
                <w:t xml:space="preserve">DC_4A_n260(2A-H)_UL_4A_n260H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149" w:author=" " w:date="2019-05-27T04:43:00Z"/>
                <w:rFonts w:ascii="Arial" w:hAnsi="Arial" w:cs="Arial"/>
                <w:color w:val="000000"/>
                <w:sz w:val="18"/>
                <w:szCs w:val="18"/>
                <w:lang w:val="en-US"/>
              </w:rPr>
            </w:pPr>
            <w:ins w:id="1415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51" w:author=" " w:date="2019-05-27T04:43:00Z"/>
                <w:rStyle w:val="af2"/>
                <w:rFonts w:cs="Arial"/>
                <w:szCs w:val="18"/>
              </w:rPr>
            </w:pPr>
            <w:ins w:id="1415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153" w:author=" " w:date="2019-05-27T04:43:00Z"/>
                <w:rFonts w:ascii="Arial" w:hAnsi="Arial" w:cs="Arial"/>
                <w:sz w:val="18"/>
                <w:szCs w:val="18"/>
              </w:rPr>
            </w:pPr>
            <w:ins w:id="14154"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55" w:author=" " w:date="2019-05-27T04:43:00Z"/>
                <w:rFonts w:ascii="Arial" w:hAnsi="Arial" w:cs="Arial"/>
                <w:sz w:val="18"/>
                <w:szCs w:val="18"/>
              </w:rPr>
            </w:pPr>
            <w:ins w:id="14156"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57" w:author=" " w:date="2019-05-27T04:43:00Z"/>
                <w:rFonts w:ascii="Arial" w:hAnsi="Arial" w:cs="Arial"/>
                <w:sz w:val="18"/>
                <w:szCs w:val="18"/>
              </w:rPr>
            </w:pPr>
            <w:ins w:id="14158"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59" w:author=" " w:date="2019-05-27T04:43:00Z"/>
                <w:rFonts w:ascii="Arial" w:hAnsi="Arial" w:cs="Arial"/>
                <w:sz w:val="18"/>
                <w:szCs w:val="18"/>
              </w:rPr>
            </w:pPr>
            <w:ins w:id="14160" w:author=" " w:date="2019-05-27T04:43:00Z">
              <w:r w:rsidRPr="00340831">
                <w:rPr>
                  <w:rFonts w:ascii="Arial" w:hAnsi="Arial" w:cs="Arial"/>
                  <w:sz w:val="18"/>
                  <w:szCs w:val="18"/>
                </w:rPr>
                <w:t>None</w:t>
              </w:r>
            </w:ins>
          </w:p>
        </w:tc>
      </w:tr>
      <w:tr w:rsidR="007B2B12" w:rsidRPr="00340831" w:rsidTr="004C693F">
        <w:trPr>
          <w:gridAfter w:val="1"/>
          <w:wAfter w:w="12" w:type="pct"/>
          <w:cantSplit/>
          <w:ins w:id="1416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162" w:author=" " w:date="2019-05-27T04:43:00Z"/>
                <w:rFonts w:ascii="Arial" w:hAnsi="Arial" w:cs="Arial"/>
                <w:color w:val="000000"/>
                <w:sz w:val="18"/>
                <w:szCs w:val="18"/>
                <w:lang w:val="en-US"/>
              </w:rPr>
            </w:pPr>
            <w:ins w:id="14163" w:author=" " w:date="2019-05-27T04:43:00Z">
              <w:r w:rsidRPr="00340831">
                <w:rPr>
                  <w:rFonts w:ascii="Arial" w:hAnsi="Arial" w:cs="Arial"/>
                  <w:color w:val="000000"/>
                  <w:sz w:val="18"/>
                  <w:szCs w:val="18"/>
                  <w:lang w:val="en-US"/>
                </w:rPr>
                <w:t>DC_4A_n260(A-2H)_UL_4A_n260H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164" w:author=" " w:date="2019-05-27T04:43:00Z"/>
                <w:rFonts w:ascii="Arial" w:hAnsi="Arial" w:cs="Arial"/>
                <w:color w:val="000000"/>
                <w:sz w:val="18"/>
                <w:szCs w:val="18"/>
                <w:lang w:val="en-US"/>
              </w:rPr>
            </w:pPr>
            <w:ins w:id="1416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66" w:author=" " w:date="2019-05-27T04:43:00Z"/>
                <w:rStyle w:val="af2"/>
                <w:rFonts w:cs="Arial"/>
                <w:szCs w:val="18"/>
              </w:rPr>
            </w:pPr>
            <w:ins w:id="1416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168" w:author=" " w:date="2019-05-27T04:43:00Z"/>
                <w:rFonts w:ascii="Arial" w:hAnsi="Arial" w:cs="Arial"/>
                <w:sz w:val="18"/>
                <w:szCs w:val="18"/>
              </w:rPr>
            </w:pPr>
            <w:ins w:id="14169"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70" w:author=" " w:date="2019-05-27T04:43:00Z"/>
                <w:rFonts w:ascii="Arial" w:hAnsi="Arial" w:cs="Arial"/>
                <w:sz w:val="18"/>
                <w:szCs w:val="18"/>
              </w:rPr>
            </w:pPr>
            <w:ins w:id="14171"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72" w:author=" " w:date="2019-05-27T04:43:00Z"/>
                <w:rFonts w:ascii="Arial" w:hAnsi="Arial" w:cs="Arial"/>
                <w:sz w:val="18"/>
                <w:szCs w:val="18"/>
              </w:rPr>
            </w:pPr>
            <w:ins w:id="14173"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74" w:author=" " w:date="2019-05-27T04:43:00Z"/>
                <w:rFonts w:ascii="Arial" w:hAnsi="Arial" w:cs="Arial"/>
                <w:sz w:val="18"/>
                <w:szCs w:val="18"/>
              </w:rPr>
            </w:pPr>
            <w:ins w:id="14175" w:author=" " w:date="2019-05-27T04:43:00Z">
              <w:r w:rsidRPr="00340831">
                <w:rPr>
                  <w:rFonts w:ascii="Arial" w:hAnsi="Arial" w:cs="Arial"/>
                  <w:sz w:val="18"/>
                  <w:szCs w:val="18"/>
                </w:rPr>
                <w:t>None</w:t>
              </w:r>
            </w:ins>
          </w:p>
        </w:tc>
      </w:tr>
      <w:tr w:rsidR="007B2B12" w:rsidRPr="00340831" w:rsidTr="004C693F">
        <w:trPr>
          <w:gridAfter w:val="1"/>
          <w:wAfter w:w="12" w:type="pct"/>
          <w:cantSplit/>
          <w:ins w:id="1417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177" w:author=" " w:date="2019-05-27T04:43:00Z"/>
                <w:rFonts w:ascii="Arial" w:hAnsi="Arial" w:cs="Arial"/>
                <w:color w:val="000000"/>
                <w:sz w:val="18"/>
                <w:szCs w:val="18"/>
                <w:lang w:val="en-US"/>
              </w:rPr>
            </w:pPr>
            <w:ins w:id="14178" w:author=" " w:date="2019-05-27T04:43:00Z">
              <w:r w:rsidRPr="00340831">
                <w:rPr>
                  <w:rFonts w:ascii="Arial" w:hAnsi="Arial" w:cs="Arial"/>
                  <w:color w:val="000000"/>
                  <w:sz w:val="18"/>
                  <w:szCs w:val="18"/>
                  <w:lang w:val="en-US"/>
                </w:rPr>
                <w:t>DC_4A_n260A_UL_4A_n260A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179" w:author=" " w:date="2019-05-27T04:43:00Z"/>
                <w:rFonts w:ascii="Arial" w:hAnsi="Arial" w:cs="Arial"/>
                <w:color w:val="000000"/>
                <w:sz w:val="18"/>
                <w:szCs w:val="18"/>
                <w:lang w:val="en-US"/>
              </w:rPr>
            </w:pPr>
            <w:ins w:id="1418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81" w:author=" " w:date="2019-05-27T04:43:00Z"/>
                <w:rStyle w:val="af2"/>
                <w:rFonts w:cs="Arial"/>
                <w:szCs w:val="18"/>
              </w:rPr>
            </w:pPr>
            <w:ins w:id="1418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183" w:author=" " w:date="2019-05-27T04:43:00Z"/>
                <w:rFonts w:ascii="Arial" w:hAnsi="Arial" w:cs="Arial"/>
                <w:sz w:val="18"/>
                <w:szCs w:val="18"/>
              </w:rPr>
            </w:pPr>
            <w:ins w:id="14184"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85" w:author=" " w:date="2019-05-27T04:43:00Z"/>
                <w:rFonts w:ascii="Arial" w:hAnsi="Arial" w:cs="Arial"/>
                <w:sz w:val="18"/>
                <w:szCs w:val="18"/>
              </w:rPr>
            </w:pPr>
            <w:ins w:id="14186"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87" w:author=" " w:date="2019-05-27T04:43:00Z"/>
                <w:rFonts w:ascii="Arial" w:hAnsi="Arial" w:cs="Arial"/>
                <w:sz w:val="18"/>
                <w:szCs w:val="18"/>
              </w:rPr>
            </w:pPr>
            <w:ins w:id="14188"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89" w:author=" " w:date="2019-05-27T04:43:00Z"/>
                <w:rFonts w:ascii="Arial" w:hAnsi="Arial" w:cs="Arial"/>
                <w:sz w:val="18"/>
                <w:szCs w:val="18"/>
              </w:rPr>
            </w:pPr>
            <w:ins w:id="14190" w:author=" " w:date="2019-05-27T04:43:00Z">
              <w:r w:rsidRPr="00340831">
                <w:rPr>
                  <w:rFonts w:ascii="Arial" w:hAnsi="Arial" w:cs="Arial"/>
                  <w:sz w:val="18"/>
                  <w:szCs w:val="18"/>
                </w:rPr>
                <w:t>None</w:t>
              </w:r>
            </w:ins>
          </w:p>
        </w:tc>
      </w:tr>
      <w:tr w:rsidR="007B2B12" w:rsidRPr="00340831" w:rsidTr="004C693F">
        <w:trPr>
          <w:gridAfter w:val="1"/>
          <w:wAfter w:w="12" w:type="pct"/>
          <w:cantSplit/>
          <w:ins w:id="1419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192" w:author=" " w:date="2019-05-27T04:43:00Z"/>
                <w:rFonts w:ascii="Arial" w:hAnsi="Arial" w:cs="Arial"/>
                <w:color w:val="000000"/>
                <w:sz w:val="18"/>
                <w:szCs w:val="18"/>
                <w:lang w:val="en-US"/>
              </w:rPr>
            </w:pPr>
            <w:ins w:id="14193" w:author=" " w:date="2019-05-27T04:43:00Z">
              <w:r w:rsidRPr="00340831">
                <w:rPr>
                  <w:rFonts w:ascii="Arial" w:hAnsi="Arial" w:cs="Arial"/>
                  <w:color w:val="000000"/>
                  <w:sz w:val="18"/>
                  <w:szCs w:val="18"/>
                  <w:lang w:val="en-US"/>
                </w:rPr>
                <w:t xml:space="preserve">DC_4A_n260(A-Q)_UL_4A_n260A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194" w:author=" " w:date="2019-05-27T04:43:00Z"/>
                <w:rFonts w:ascii="Arial" w:hAnsi="Arial" w:cs="Arial"/>
                <w:color w:val="000000"/>
                <w:sz w:val="18"/>
                <w:szCs w:val="18"/>
                <w:lang w:val="en-US"/>
              </w:rPr>
            </w:pPr>
            <w:ins w:id="1419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96" w:author=" " w:date="2019-05-27T04:43:00Z"/>
                <w:rStyle w:val="af2"/>
                <w:rFonts w:cs="Arial"/>
                <w:szCs w:val="18"/>
              </w:rPr>
            </w:pPr>
            <w:ins w:id="1419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198" w:author=" " w:date="2019-05-27T04:43:00Z"/>
                <w:rFonts w:ascii="Arial" w:hAnsi="Arial" w:cs="Arial"/>
                <w:sz w:val="18"/>
                <w:szCs w:val="18"/>
              </w:rPr>
            </w:pPr>
            <w:ins w:id="14199"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00" w:author=" " w:date="2019-05-27T04:43:00Z"/>
                <w:rFonts w:ascii="Arial" w:hAnsi="Arial" w:cs="Arial"/>
                <w:sz w:val="18"/>
                <w:szCs w:val="18"/>
              </w:rPr>
            </w:pPr>
            <w:ins w:id="14201"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02" w:author=" " w:date="2019-05-27T04:43:00Z"/>
                <w:rFonts w:ascii="Arial" w:hAnsi="Arial" w:cs="Arial"/>
                <w:sz w:val="18"/>
                <w:szCs w:val="18"/>
              </w:rPr>
            </w:pPr>
            <w:ins w:id="14203"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04" w:author=" " w:date="2019-05-27T04:43:00Z"/>
                <w:rFonts w:ascii="Arial" w:hAnsi="Arial" w:cs="Arial"/>
                <w:sz w:val="18"/>
                <w:szCs w:val="18"/>
              </w:rPr>
            </w:pPr>
            <w:ins w:id="14205" w:author=" " w:date="2019-05-27T04:43:00Z">
              <w:r w:rsidRPr="00340831">
                <w:rPr>
                  <w:rFonts w:ascii="Arial" w:hAnsi="Arial" w:cs="Arial"/>
                  <w:sz w:val="18"/>
                  <w:szCs w:val="18"/>
                </w:rPr>
                <w:t>None</w:t>
              </w:r>
            </w:ins>
          </w:p>
        </w:tc>
      </w:tr>
      <w:tr w:rsidR="007B2B12" w:rsidRPr="00340831" w:rsidTr="004C693F">
        <w:trPr>
          <w:gridAfter w:val="1"/>
          <w:wAfter w:w="12" w:type="pct"/>
          <w:cantSplit/>
          <w:ins w:id="1420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207" w:author=" " w:date="2019-05-27T04:43:00Z"/>
                <w:rFonts w:ascii="Arial" w:hAnsi="Arial" w:cs="Arial"/>
                <w:color w:val="000000"/>
                <w:sz w:val="18"/>
                <w:szCs w:val="18"/>
                <w:lang w:val="en-US"/>
              </w:rPr>
            </w:pPr>
            <w:ins w:id="14208" w:author=" " w:date="2019-05-27T04:43:00Z">
              <w:r w:rsidRPr="00340831">
                <w:rPr>
                  <w:rFonts w:ascii="Arial" w:hAnsi="Arial" w:cs="Arial"/>
                  <w:color w:val="000000"/>
                  <w:sz w:val="18"/>
                  <w:szCs w:val="18"/>
                  <w:lang w:val="en-US"/>
                </w:rPr>
                <w:t>DC_4A_n260(P-Q)_UL_4A_n260A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209" w:author=" " w:date="2019-05-27T04:43:00Z"/>
                <w:rFonts w:ascii="Arial" w:hAnsi="Arial" w:cs="Arial"/>
                <w:color w:val="000000"/>
                <w:sz w:val="18"/>
                <w:szCs w:val="18"/>
                <w:lang w:val="en-US"/>
              </w:rPr>
            </w:pPr>
            <w:ins w:id="1421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11" w:author=" " w:date="2019-05-27T04:43:00Z"/>
                <w:rStyle w:val="af2"/>
                <w:rFonts w:cs="Arial"/>
                <w:szCs w:val="18"/>
              </w:rPr>
            </w:pPr>
            <w:ins w:id="1421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213" w:author=" " w:date="2019-05-27T04:43:00Z"/>
                <w:rFonts w:ascii="Arial" w:hAnsi="Arial" w:cs="Arial"/>
                <w:sz w:val="18"/>
                <w:szCs w:val="18"/>
              </w:rPr>
            </w:pPr>
            <w:ins w:id="14214"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15" w:author=" " w:date="2019-05-27T04:43:00Z"/>
                <w:rFonts w:ascii="Arial" w:hAnsi="Arial" w:cs="Arial"/>
                <w:sz w:val="18"/>
                <w:szCs w:val="18"/>
              </w:rPr>
            </w:pPr>
            <w:ins w:id="14216"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17" w:author=" " w:date="2019-05-27T04:43:00Z"/>
                <w:rFonts w:ascii="Arial" w:hAnsi="Arial" w:cs="Arial"/>
                <w:sz w:val="18"/>
                <w:szCs w:val="18"/>
              </w:rPr>
            </w:pPr>
            <w:ins w:id="14218"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19" w:author=" " w:date="2019-05-27T04:43:00Z"/>
                <w:rFonts w:ascii="Arial" w:hAnsi="Arial" w:cs="Arial"/>
                <w:sz w:val="18"/>
                <w:szCs w:val="18"/>
              </w:rPr>
            </w:pPr>
            <w:ins w:id="14220" w:author=" " w:date="2019-05-27T04:43:00Z">
              <w:r w:rsidRPr="00340831">
                <w:rPr>
                  <w:rFonts w:ascii="Arial" w:hAnsi="Arial" w:cs="Arial"/>
                  <w:sz w:val="18"/>
                  <w:szCs w:val="18"/>
                </w:rPr>
                <w:t>None</w:t>
              </w:r>
            </w:ins>
          </w:p>
        </w:tc>
      </w:tr>
      <w:tr w:rsidR="007B2B12" w:rsidRPr="00340831" w:rsidTr="004C693F">
        <w:trPr>
          <w:gridAfter w:val="1"/>
          <w:wAfter w:w="12" w:type="pct"/>
          <w:cantSplit/>
          <w:ins w:id="1422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222" w:author=" " w:date="2019-05-27T04:43:00Z"/>
                <w:rFonts w:ascii="Arial" w:hAnsi="Arial" w:cs="Arial"/>
                <w:color w:val="000000"/>
                <w:sz w:val="18"/>
                <w:szCs w:val="18"/>
                <w:lang w:val="en-US"/>
              </w:rPr>
            </w:pPr>
            <w:ins w:id="14223" w:author=" " w:date="2019-05-27T04:43:00Z">
              <w:r w:rsidRPr="00340831">
                <w:rPr>
                  <w:rFonts w:ascii="Arial" w:hAnsi="Arial" w:cs="Arial"/>
                  <w:color w:val="000000"/>
                  <w:sz w:val="18"/>
                  <w:szCs w:val="18"/>
                  <w:lang w:val="en-US"/>
                </w:rPr>
                <w:t xml:space="preserve">DC_4A_n260(A-P)_UL_4A_n260O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224" w:author=" " w:date="2019-05-27T04:43:00Z"/>
                <w:rFonts w:ascii="Arial" w:hAnsi="Arial" w:cs="Arial"/>
                <w:color w:val="000000"/>
                <w:sz w:val="18"/>
                <w:szCs w:val="18"/>
                <w:lang w:val="en-US"/>
              </w:rPr>
            </w:pPr>
            <w:ins w:id="1422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26" w:author=" " w:date="2019-05-27T04:43:00Z"/>
                <w:rStyle w:val="af2"/>
                <w:rFonts w:cs="Arial"/>
                <w:szCs w:val="18"/>
              </w:rPr>
            </w:pPr>
            <w:ins w:id="1422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228" w:author=" " w:date="2019-05-27T04:43:00Z"/>
                <w:rFonts w:ascii="Arial" w:hAnsi="Arial" w:cs="Arial"/>
                <w:sz w:val="18"/>
                <w:szCs w:val="18"/>
              </w:rPr>
            </w:pPr>
            <w:ins w:id="14229"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30" w:author=" " w:date="2019-05-27T04:43:00Z"/>
                <w:rFonts w:ascii="Arial" w:hAnsi="Arial" w:cs="Arial"/>
                <w:sz w:val="18"/>
                <w:szCs w:val="18"/>
              </w:rPr>
            </w:pPr>
            <w:ins w:id="14231"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32" w:author=" " w:date="2019-05-27T04:43:00Z"/>
                <w:rFonts w:ascii="Arial" w:hAnsi="Arial" w:cs="Arial"/>
                <w:sz w:val="18"/>
                <w:szCs w:val="18"/>
              </w:rPr>
            </w:pPr>
            <w:ins w:id="14233"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34" w:author=" " w:date="2019-05-27T04:43:00Z"/>
                <w:rFonts w:ascii="Arial" w:hAnsi="Arial" w:cs="Arial"/>
                <w:sz w:val="18"/>
                <w:szCs w:val="18"/>
              </w:rPr>
            </w:pPr>
            <w:ins w:id="14235" w:author=" " w:date="2019-05-27T04:43:00Z">
              <w:r w:rsidRPr="00340831">
                <w:rPr>
                  <w:rFonts w:ascii="Arial" w:hAnsi="Arial" w:cs="Arial"/>
                  <w:sz w:val="18"/>
                  <w:szCs w:val="18"/>
                </w:rPr>
                <w:t>None</w:t>
              </w:r>
            </w:ins>
          </w:p>
        </w:tc>
      </w:tr>
      <w:tr w:rsidR="007B2B12" w:rsidRPr="00340831" w:rsidTr="004C693F">
        <w:trPr>
          <w:gridAfter w:val="1"/>
          <w:wAfter w:w="12" w:type="pct"/>
          <w:cantSplit/>
          <w:ins w:id="1423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237" w:author=" " w:date="2019-05-27T04:43:00Z"/>
                <w:rFonts w:ascii="Arial" w:hAnsi="Arial" w:cs="Arial"/>
                <w:color w:val="000000"/>
                <w:sz w:val="18"/>
                <w:szCs w:val="18"/>
                <w:lang w:val="en-US"/>
              </w:rPr>
            </w:pPr>
            <w:ins w:id="14238" w:author=" " w:date="2019-05-27T04:43:00Z">
              <w:r w:rsidRPr="00340831">
                <w:rPr>
                  <w:rFonts w:ascii="Arial" w:hAnsi="Arial" w:cs="Arial"/>
                  <w:color w:val="000000"/>
                  <w:sz w:val="18"/>
                  <w:szCs w:val="18"/>
                  <w:lang w:val="en-US"/>
                </w:rPr>
                <w:t xml:space="preserve">DC_4A_n260(A-Q)_UL_4A_n260O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239" w:author=" " w:date="2019-05-27T04:43:00Z"/>
                <w:rFonts w:ascii="Arial" w:hAnsi="Arial" w:cs="Arial"/>
                <w:color w:val="000000"/>
                <w:sz w:val="18"/>
                <w:szCs w:val="18"/>
                <w:lang w:val="en-US"/>
              </w:rPr>
            </w:pPr>
            <w:ins w:id="1424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41" w:author=" " w:date="2019-05-27T04:43:00Z"/>
                <w:rStyle w:val="af2"/>
                <w:rFonts w:cs="Arial"/>
                <w:szCs w:val="18"/>
              </w:rPr>
            </w:pPr>
            <w:ins w:id="1424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243" w:author=" " w:date="2019-05-27T04:43:00Z"/>
                <w:rFonts w:ascii="Arial" w:hAnsi="Arial" w:cs="Arial"/>
                <w:sz w:val="18"/>
                <w:szCs w:val="18"/>
              </w:rPr>
            </w:pPr>
            <w:ins w:id="14244"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45" w:author=" " w:date="2019-05-27T04:43:00Z"/>
                <w:rFonts w:ascii="Arial" w:hAnsi="Arial" w:cs="Arial"/>
                <w:sz w:val="18"/>
                <w:szCs w:val="18"/>
              </w:rPr>
            </w:pPr>
            <w:ins w:id="14246"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47" w:author=" " w:date="2019-05-27T04:43:00Z"/>
                <w:rFonts w:ascii="Arial" w:hAnsi="Arial" w:cs="Arial"/>
                <w:sz w:val="18"/>
                <w:szCs w:val="18"/>
              </w:rPr>
            </w:pPr>
            <w:ins w:id="14248"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49" w:author=" " w:date="2019-05-27T04:43:00Z"/>
                <w:rFonts w:ascii="Arial" w:hAnsi="Arial" w:cs="Arial"/>
                <w:sz w:val="18"/>
                <w:szCs w:val="18"/>
              </w:rPr>
            </w:pPr>
            <w:ins w:id="14250" w:author=" " w:date="2019-05-27T04:43:00Z">
              <w:r w:rsidRPr="00340831">
                <w:rPr>
                  <w:rFonts w:ascii="Arial" w:hAnsi="Arial" w:cs="Arial"/>
                  <w:sz w:val="18"/>
                  <w:szCs w:val="18"/>
                </w:rPr>
                <w:t>None</w:t>
              </w:r>
            </w:ins>
          </w:p>
        </w:tc>
      </w:tr>
      <w:tr w:rsidR="007B2B12" w:rsidRPr="00340831" w:rsidTr="004C693F">
        <w:trPr>
          <w:gridAfter w:val="1"/>
          <w:wAfter w:w="12" w:type="pct"/>
          <w:cantSplit/>
          <w:ins w:id="1425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252" w:author=" " w:date="2019-05-27T04:43:00Z"/>
                <w:rFonts w:ascii="Arial" w:hAnsi="Arial" w:cs="Arial"/>
                <w:color w:val="000000"/>
                <w:sz w:val="18"/>
                <w:szCs w:val="18"/>
                <w:lang w:val="en-US"/>
              </w:rPr>
            </w:pPr>
            <w:ins w:id="14253" w:author=" " w:date="2019-05-27T04:43:00Z">
              <w:r w:rsidRPr="00340831">
                <w:rPr>
                  <w:rFonts w:ascii="Arial" w:hAnsi="Arial" w:cs="Arial"/>
                  <w:color w:val="000000"/>
                  <w:sz w:val="18"/>
                  <w:szCs w:val="18"/>
                  <w:lang w:val="en-US"/>
                </w:rPr>
                <w:t>DC_4A_n260(P-Q)_UL_4A_n260O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254" w:author=" " w:date="2019-05-27T04:43:00Z"/>
                <w:rFonts w:ascii="Arial" w:hAnsi="Arial" w:cs="Arial"/>
                <w:color w:val="000000"/>
                <w:sz w:val="18"/>
                <w:szCs w:val="18"/>
                <w:lang w:val="en-US"/>
              </w:rPr>
            </w:pPr>
            <w:ins w:id="1425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56" w:author=" " w:date="2019-05-27T04:43:00Z"/>
                <w:rStyle w:val="af2"/>
                <w:rFonts w:cs="Arial"/>
                <w:szCs w:val="18"/>
              </w:rPr>
            </w:pPr>
            <w:ins w:id="1425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258" w:author=" " w:date="2019-05-27T04:43:00Z"/>
                <w:rFonts w:ascii="Arial" w:hAnsi="Arial" w:cs="Arial"/>
                <w:sz w:val="18"/>
                <w:szCs w:val="18"/>
              </w:rPr>
            </w:pPr>
            <w:ins w:id="14259"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60" w:author=" " w:date="2019-05-27T04:43:00Z"/>
                <w:rFonts w:ascii="Arial" w:hAnsi="Arial" w:cs="Arial"/>
                <w:sz w:val="18"/>
                <w:szCs w:val="18"/>
              </w:rPr>
            </w:pPr>
            <w:ins w:id="14261"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62" w:author=" " w:date="2019-05-27T04:43:00Z"/>
                <w:rFonts w:ascii="Arial" w:hAnsi="Arial" w:cs="Arial"/>
                <w:sz w:val="18"/>
                <w:szCs w:val="18"/>
              </w:rPr>
            </w:pPr>
            <w:ins w:id="14263"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64" w:author=" " w:date="2019-05-27T04:43:00Z"/>
                <w:rFonts w:ascii="Arial" w:hAnsi="Arial" w:cs="Arial"/>
                <w:sz w:val="18"/>
                <w:szCs w:val="18"/>
              </w:rPr>
            </w:pPr>
            <w:ins w:id="14265" w:author=" " w:date="2019-05-27T04:43:00Z">
              <w:r w:rsidRPr="00340831">
                <w:rPr>
                  <w:rFonts w:ascii="Arial" w:hAnsi="Arial" w:cs="Arial"/>
                  <w:sz w:val="18"/>
                  <w:szCs w:val="18"/>
                </w:rPr>
                <w:t>None</w:t>
              </w:r>
            </w:ins>
          </w:p>
        </w:tc>
      </w:tr>
      <w:tr w:rsidR="007B2B12" w:rsidRPr="00340831" w:rsidTr="004C693F">
        <w:trPr>
          <w:gridAfter w:val="1"/>
          <w:wAfter w:w="12" w:type="pct"/>
          <w:cantSplit/>
          <w:ins w:id="1426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267" w:author=" " w:date="2019-05-27T04:43:00Z"/>
                <w:rFonts w:ascii="Arial" w:hAnsi="Arial" w:cs="Arial"/>
                <w:color w:val="000000"/>
                <w:sz w:val="18"/>
                <w:szCs w:val="18"/>
                <w:lang w:val="en-US"/>
              </w:rPr>
            </w:pPr>
            <w:ins w:id="14268" w:author=" " w:date="2019-05-27T04:43:00Z">
              <w:r w:rsidRPr="00340831">
                <w:rPr>
                  <w:rFonts w:ascii="Arial" w:hAnsi="Arial" w:cs="Arial"/>
                  <w:color w:val="000000"/>
                  <w:sz w:val="18"/>
                  <w:szCs w:val="18"/>
                  <w:lang w:val="en-US"/>
                </w:rPr>
                <w:t xml:space="preserve">DC_4A_n260(A-P)_UL_4A_n260P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269" w:author=" " w:date="2019-05-27T04:43:00Z"/>
                <w:rFonts w:ascii="Arial" w:hAnsi="Arial" w:cs="Arial"/>
                <w:color w:val="000000"/>
                <w:sz w:val="18"/>
                <w:szCs w:val="18"/>
                <w:lang w:val="en-US"/>
              </w:rPr>
            </w:pPr>
            <w:ins w:id="1427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71" w:author=" " w:date="2019-05-27T04:43:00Z"/>
                <w:rStyle w:val="af2"/>
                <w:rFonts w:cs="Arial"/>
                <w:szCs w:val="18"/>
              </w:rPr>
            </w:pPr>
            <w:ins w:id="1427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273" w:author=" " w:date="2019-05-27T04:43:00Z"/>
                <w:rFonts w:ascii="Arial" w:hAnsi="Arial" w:cs="Arial"/>
                <w:sz w:val="18"/>
                <w:szCs w:val="18"/>
              </w:rPr>
            </w:pPr>
            <w:ins w:id="14274"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75" w:author=" " w:date="2019-05-27T04:43:00Z"/>
                <w:rFonts w:ascii="Arial" w:hAnsi="Arial" w:cs="Arial"/>
                <w:sz w:val="18"/>
                <w:szCs w:val="18"/>
              </w:rPr>
            </w:pPr>
            <w:ins w:id="14276"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77" w:author=" " w:date="2019-05-27T04:43:00Z"/>
                <w:rFonts w:ascii="Arial" w:hAnsi="Arial" w:cs="Arial"/>
                <w:sz w:val="18"/>
                <w:szCs w:val="18"/>
              </w:rPr>
            </w:pPr>
            <w:ins w:id="14278"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79" w:author=" " w:date="2019-05-27T04:43:00Z"/>
                <w:rFonts w:ascii="Arial" w:hAnsi="Arial" w:cs="Arial"/>
                <w:sz w:val="18"/>
                <w:szCs w:val="18"/>
              </w:rPr>
            </w:pPr>
            <w:ins w:id="14280" w:author=" " w:date="2019-05-27T04:43:00Z">
              <w:r w:rsidRPr="00340831">
                <w:rPr>
                  <w:rFonts w:ascii="Arial" w:hAnsi="Arial" w:cs="Arial"/>
                  <w:sz w:val="18"/>
                  <w:szCs w:val="18"/>
                </w:rPr>
                <w:t>None</w:t>
              </w:r>
            </w:ins>
          </w:p>
        </w:tc>
      </w:tr>
      <w:tr w:rsidR="007B2B12" w:rsidRPr="00340831" w:rsidTr="004C693F">
        <w:trPr>
          <w:gridAfter w:val="1"/>
          <w:wAfter w:w="12" w:type="pct"/>
          <w:cantSplit/>
          <w:ins w:id="1428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282" w:author=" " w:date="2019-05-27T04:43:00Z"/>
                <w:rFonts w:ascii="Arial" w:hAnsi="Arial" w:cs="Arial"/>
                <w:color w:val="000000"/>
                <w:sz w:val="18"/>
                <w:szCs w:val="18"/>
                <w:lang w:val="en-US"/>
              </w:rPr>
            </w:pPr>
            <w:ins w:id="14283" w:author=" " w:date="2019-05-27T04:43:00Z">
              <w:r w:rsidRPr="00340831">
                <w:rPr>
                  <w:rFonts w:ascii="Arial" w:hAnsi="Arial" w:cs="Arial"/>
                  <w:color w:val="000000"/>
                  <w:sz w:val="18"/>
                  <w:szCs w:val="18"/>
                  <w:lang w:val="en-US"/>
                </w:rPr>
                <w:t xml:space="preserve">DC_4A_n260(A-Q)_UL_4A_n260P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284" w:author=" " w:date="2019-05-27T04:43:00Z"/>
                <w:rFonts w:ascii="Arial" w:hAnsi="Arial" w:cs="Arial"/>
                <w:color w:val="000000"/>
                <w:sz w:val="18"/>
                <w:szCs w:val="18"/>
                <w:lang w:val="en-US"/>
              </w:rPr>
            </w:pPr>
            <w:ins w:id="1428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86" w:author=" " w:date="2019-05-27T04:43:00Z"/>
                <w:rStyle w:val="af2"/>
                <w:rFonts w:cs="Arial"/>
                <w:szCs w:val="18"/>
              </w:rPr>
            </w:pPr>
            <w:ins w:id="1428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288" w:author=" " w:date="2019-05-27T04:43:00Z"/>
                <w:rFonts w:ascii="Arial" w:hAnsi="Arial" w:cs="Arial"/>
                <w:sz w:val="18"/>
                <w:szCs w:val="18"/>
              </w:rPr>
            </w:pPr>
            <w:ins w:id="14289"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90" w:author=" " w:date="2019-05-27T04:43:00Z"/>
                <w:rFonts w:ascii="Arial" w:hAnsi="Arial" w:cs="Arial"/>
                <w:sz w:val="18"/>
                <w:szCs w:val="18"/>
              </w:rPr>
            </w:pPr>
            <w:ins w:id="14291"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92" w:author=" " w:date="2019-05-27T04:43:00Z"/>
                <w:rFonts w:ascii="Arial" w:hAnsi="Arial" w:cs="Arial"/>
                <w:sz w:val="18"/>
                <w:szCs w:val="18"/>
              </w:rPr>
            </w:pPr>
            <w:ins w:id="14293"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94" w:author=" " w:date="2019-05-27T04:43:00Z"/>
                <w:rFonts w:ascii="Arial" w:hAnsi="Arial" w:cs="Arial"/>
                <w:sz w:val="18"/>
                <w:szCs w:val="18"/>
              </w:rPr>
            </w:pPr>
            <w:ins w:id="14295" w:author=" " w:date="2019-05-27T04:43:00Z">
              <w:r w:rsidRPr="00340831">
                <w:rPr>
                  <w:rFonts w:ascii="Arial" w:hAnsi="Arial" w:cs="Arial"/>
                  <w:sz w:val="18"/>
                  <w:szCs w:val="18"/>
                </w:rPr>
                <w:t>None</w:t>
              </w:r>
            </w:ins>
          </w:p>
        </w:tc>
      </w:tr>
      <w:tr w:rsidR="007B2B12" w:rsidRPr="00340831" w:rsidTr="004C693F">
        <w:trPr>
          <w:gridAfter w:val="1"/>
          <w:wAfter w:w="12" w:type="pct"/>
          <w:cantSplit/>
          <w:ins w:id="1429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297" w:author=" " w:date="2019-05-27T04:43:00Z"/>
                <w:rFonts w:ascii="Arial" w:hAnsi="Arial" w:cs="Arial"/>
                <w:color w:val="000000"/>
                <w:sz w:val="18"/>
                <w:szCs w:val="18"/>
                <w:lang w:val="en-US"/>
              </w:rPr>
            </w:pPr>
            <w:ins w:id="14298" w:author=" " w:date="2019-05-27T04:43:00Z">
              <w:r w:rsidRPr="00340831">
                <w:rPr>
                  <w:rFonts w:ascii="Arial" w:hAnsi="Arial" w:cs="Arial"/>
                  <w:color w:val="000000"/>
                  <w:sz w:val="18"/>
                  <w:szCs w:val="18"/>
                  <w:lang w:val="en-US"/>
                </w:rPr>
                <w:t>DC_4A_n260(P-Q)_UL_4A_n260P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299" w:author=" " w:date="2019-05-27T04:43:00Z"/>
                <w:rFonts w:ascii="Arial" w:hAnsi="Arial" w:cs="Arial"/>
                <w:color w:val="000000"/>
                <w:sz w:val="18"/>
                <w:szCs w:val="18"/>
                <w:lang w:val="en-US"/>
              </w:rPr>
            </w:pPr>
            <w:ins w:id="1430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01" w:author=" " w:date="2019-05-27T04:43:00Z"/>
                <w:rStyle w:val="af2"/>
                <w:rFonts w:cs="Arial"/>
                <w:szCs w:val="18"/>
              </w:rPr>
            </w:pPr>
            <w:ins w:id="1430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303" w:author=" " w:date="2019-05-27T04:43:00Z"/>
                <w:rFonts w:ascii="Arial" w:hAnsi="Arial" w:cs="Arial"/>
                <w:sz w:val="18"/>
                <w:szCs w:val="18"/>
              </w:rPr>
            </w:pPr>
            <w:ins w:id="14304"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05" w:author=" " w:date="2019-05-27T04:43:00Z"/>
                <w:rFonts w:ascii="Arial" w:hAnsi="Arial" w:cs="Arial"/>
                <w:sz w:val="18"/>
                <w:szCs w:val="18"/>
              </w:rPr>
            </w:pPr>
            <w:ins w:id="14306"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07" w:author=" " w:date="2019-05-27T04:43:00Z"/>
                <w:rFonts w:ascii="Arial" w:hAnsi="Arial" w:cs="Arial"/>
                <w:sz w:val="18"/>
                <w:szCs w:val="18"/>
              </w:rPr>
            </w:pPr>
            <w:ins w:id="14308"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09" w:author=" " w:date="2019-05-27T04:43:00Z"/>
                <w:rFonts w:ascii="Arial" w:hAnsi="Arial" w:cs="Arial"/>
                <w:sz w:val="18"/>
                <w:szCs w:val="18"/>
              </w:rPr>
            </w:pPr>
            <w:ins w:id="14310" w:author=" " w:date="2019-05-27T04:43:00Z">
              <w:r w:rsidRPr="00340831">
                <w:rPr>
                  <w:rFonts w:ascii="Arial" w:hAnsi="Arial" w:cs="Arial"/>
                  <w:sz w:val="18"/>
                  <w:szCs w:val="18"/>
                </w:rPr>
                <w:t>None</w:t>
              </w:r>
            </w:ins>
          </w:p>
        </w:tc>
      </w:tr>
      <w:tr w:rsidR="007B2B12" w:rsidRPr="00340831" w:rsidTr="004C693F">
        <w:trPr>
          <w:gridAfter w:val="1"/>
          <w:wAfter w:w="12" w:type="pct"/>
          <w:cantSplit/>
          <w:ins w:id="1431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312" w:author=" " w:date="2019-05-27T04:43:00Z"/>
                <w:rFonts w:ascii="Arial" w:eastAsia="DengXian" w:hAnsi="Arial" w:cs="Arial"/>
                <w:color w:val="000000"/>
                <w:sz w:val="18"/>
                <w:szCs w:val="18"/>
                <w:lang w:val="en-US" w:eastAsia="zh-CN"/>
              </w:rPr>
            </w:pPr>
            <w:ins w:id="14313" w:author=" " w:date="2019-05-27T04:43:00Z">
              <w:r w:rsidRPr="00340831">
                <w:rPr>
                  <w:rFonts w:ascii="Arial" w:eastAsia="DengXian" w:hAnsi="Arial" w:cs="Arial" w:hint="eastAsia"/>
                  <w:color w:val="000000"/>
                  <w:sz w:val="18"/>
                  <w:szCs w:val="18"/>
                  <w:lang w:val="en-US" w:eastAsia="zh-CN"/>
                </w:rPr>
                <w:t>DC_4A_n260(A-P)_UL_4A_n260Q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14" w:author=" " w:date="2019-05-27T04:43:00Z"/>
                <w:rFonts w:ascii="Arial" w:hAnsi="Arial" w:cs="Arial"/>
                <w:color w:val="000000"/>
                <w:lang w:val="en-US"/>
              </w:rPr>
            </w:pPr>
            <w:ins w:id="1431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16" w:author=" " w:date="2019-05-27T04:43:00Z"/>
              </w:rPr>
            </w:pPr>
            <w:ins w:id="1431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318" w:author=" " w:date="2019-05-27T04:43:00Z"/>
                <w:rFonts w:ascii="Arial" w:hAnsi="Arial" w:cs="Arial"/>
                <w:sz w:val="18"/>
                <w:szCs w:val="18"/>
              </w:rPr>
            </w:pPr>
            <w:ins w:id="14319"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20" w:author=" " w:date="2019-05-27T04:43:00Z"/>
                <w:rFonts w:ascii="Arial" w:hAnsi="Arial" w:cs="Arial"/>
                <w:sz w:val="18"/>
                <w:szCs w:val="18"/>
              </w:rPr>
            </w:pPr>
            <w:ins w:id="14321"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22" w:author=" " w:date="2019-05-27T04:43:00Z"/>
                <w:rFonts w:ascii="Arial" w:hAnsi="Arial" w:cs="Arial"/>
                <w:sz w:val="18"/>
                <w:szCs w:val="18"/>
              </w:rPr>
            </w:pPr>
            <w:ins w:id="14323"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24" w:author=" " w:date="2019-05-27T04:43:00Z"/>
                <w:rFonts w:ascii="Arial" w:hAnsi="Arial" w:cs="Arial"/>
                <w:sz w:val="18"/>
                <w:szCs w:val="18"/>
              </w:rPr>
            </w:pPr>
            <w:ins w:id="14325" w:author=" " w:date="2019-05-27T04:43:00Z">
              <w:r w:rsidRPr="00340831">
                <w:rPr>
                  <w:rFonts w:ascii="Arial" w:hAnsi="Arial" w:cs="Arial"/>
                  <w:sz w:val="18"/>
                  <w:szCs w:val="18"/>
                </w:rPr>
                <w:t>None</w:t>
              </w:r>
            </w:ins>
          </w:p>
        </w:tc>
      </w:tr>
      <w:tr w:rsidR="007B2B12" w:rsidRPr="00340831" w:rsidTr="004C693F">
        <w:trPr>
          <w:gridAfter w:val="1"/>
          <w:wAfter w:w="12" w:type="pct"/>
          <w:cantSplit/>
          <w:ins w:id="1432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327" w:author=" " w:date="2019-05-27T04:43:00Z"/>
                <w:rFonts w:ascii="Arial" w:hAnsi="Arial" w:cs="Arial"/>
                <w:color w:val="000000"/>
                <w:sz w:val="18"/>
                <w:szCs w:val="18"/>
                <w:lang w:val="en-US"/>
              </w:rPr>
            </w:pPr>
            <w:ins w:id="14328" w:author=" " w:date="2019-05-27T04:43:00Z">
              <w:r w:rsidRPr="00340831">
                <w:rPr>
                  <w:rFonts w:ascii="Arial" w:hAnsi="Arial" w:cs="Arial"/>
                  <w:color w:val="000000"/>
                  <w:sz w:val="18"/>
                  <w:szCs w:val="18"/>
                  <w:lang w:val="en-US"/>
                </w:rPr>
                <w:t xml:space="preserve">DC_4A_n260(A-Q)_UL_4A_n260Q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29" w:author=" " w:date="2019-05-27T04:43:00Z"/>
                <w:rFonts w:ascii="Arial" w:hAnsi="Arial" w:cs="Arial"/>
                <w:color w:val="000000"/>
                <w:sz w:val="18"/>
                <w:szCs w:val="18"/>
                <w:lang w:val="en-US"/>
              </w:rPr>
            </w:pPr>
            <w:ins w:id="1433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31" w:author=" " w:date="2019-05-27T04:43:00Z"/>
                <w:rStyle w:val="af2"/>
                <w:rFonts w:cs="Arial"/>
                <w:szCs w:val="18"/>
              </w:rPr>
            </w:pPr>
            <w:ins w:id="1433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333" w:author=" " w:date="2019-05-27T04:43:00Z"/>
                <w:rFonts w:ascii="Arial" w:hAnsi="Arial" w:cs="Arial"/>
                <w:sz w:val="18"/>
                <w:szCs w:val="18"/>
              </w:rPr>
            </w:pPr>
            <w:ins w:id="14334"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35" w:author=" " w:date="2019-05-27T04:43:00Z"/>
                <w:rFonts w:ascii="Arial" w:hAnsi="Arial" w:cs="Arial"/>
                <w:sz w:val="18"/>
                <w:szCs w:val="18"/>
              </w:rPr>
            </w:pPr>
            <w:ins w:id="14336"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37" w:author=" " w:date="2019-05-27T04:43:00Z"/>
                <w:rFonts w:ascii="Arial" w:hAnsi="Arial" w:cs="Arial"/>
                <w:sz w:val="18"/>
                <w:szCs w:val="18"/>
              </w:rPr>
            </w:pPr>
            <w:ins w:id="14338"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39" w:author=" " w:date="2019-05-27T04:43:00Z"/>
                <w:rFonts w:ascii="Arial" w:hAnsi="Arial" w:cs="Arial"/>
                <w:sz w:val="18"/>
                <w:szCs w:val="18"/>
              </w:rPr>
            </w:pPr>
            <w:ins w:id="14340" w:author=" " w:date="2019-05-27T04:43:00Z">
              <w:r w:rsidRPr="00340831">
                <w:rPr>
                  <w:rFonts w:ascii="Arial" w:hAnsi="Arial" w:cs="Arial"/>
                  <w:sz w:val="18"/>
                  <w:szCs w:val="18"/>
                </w:rPr>
                <w:t>None</w:t>
              </w:r>
            </w:ins>
          </w:p>
        </w:tc>
      </w:tr>
      <w:tr w:rsidR="007B2B12" w:rsidRPr="00340831" w:rsidTr="004C693F">
        <w:trPr>
          <w:gridAfter w:val="1"/>
          <w:wAfter w:w="12" w:type="pct"/>
          <w:cantSplit/>
          <w:ins w:id="1434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342" w:author=" " w:date="2019-05-27T04:43:00Z"/>
                <w:rFonts w:ascii="Arial" w:hAnsi="Arial" w:cs="Arial"/>
                <w:color w:val="000000"/>
                <w:sz w:val="18"/>
                <w:szCs w:val="18"/>
                <w:lang w:val="en-US"/>
              </w:rPr>
            </w:pPr>
            <w:ins w:id="14343" w:author=" " w:date="2019-05-27T04:43:00Z">
              <w:r w:rsidRPr="00340831">
                <w:rPr>
                  <w:rFonts w:ascii="Arial" w:hAnsi="Arial" w:cs="Arial"/>
                  <w:color w:val="000000"/>
                  <w:sz w:val="18"/>
                  <w:szCs w:val="18"/>
                  <w:lang w:val="en-US"/>
                </w:rPr>
                <w:t>DC_4A_n260(P-Q)_UL_4A_n260Q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44" w:author=" " w:date="2019-05-27T04:43:00Z"/>
                <w:rFonts w:ascii="Arial" w:hAnsi="Arial" w:cs="Arial"/>
                <w:color w:val="000000"/>
                <w:sz w:val="18"/>
                <w:szCs w:val="18"/>
                <w:lang w:val="en-US"/>
              </w:rPr>
            </w:pPr>
            <w:ins w:id="1434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46" w:author=" " w:date="2019-05-27T04:43:00Z"/>
                <w:rStyle w:val="af2"/>
                <w:rFonts w:cs="Arial"/>
                <w:szCs w:val="18"/>
              </w:rPr>
            </w:pPr>
            <w:ins w:id="1434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348" w:author=" " w:date="2019-05-27T04:43:00Z"/>
                <w:rFonts w:ascii="Arial" w:hAnsi="Arial" w:cs="Arial"/>
                <w:sz w:val="18"/>
                <w:szCs w:val="18"/>
              </w:rPr>
            </w:pPr>
            <w:ins w:id="14349"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50" w:author=" " w:date="2019-05-27T04:43:00Z"/>
                <w:rFonts w:ascii="Arial" w:hAnsi="Arial" w:cs="Arial"/>
                <w:sz w:val="18"/>
                <w:szCs w:val="18"/>
              </w:rPr>
            </w:pPr>
            <w:ins w:id="14351"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52" w:author=" " w:date="2019-05-27T04:43:00Z"/>
                <w:rFonts w:ascii="Arial" w:hAnsi="Arial" w:cs="Arial"/>
                <w:sz w:val="18"/>
                <w:szCs w:val="18"/>
              </w:rPr>
            </w:pPr>
            <w:ins w:id="14353"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54" w:author=" " w:date="2019-05-27T04:43:00Z"/>
                <w:rFonts w:ascii="Arial" w:hAnsi="Arial" w:cs="Arial"/>
                <w:sz w:val="18"/>
                <w:szCs w:val="18"/>
              </w:rPr>
            </w:pPr>
            <w:ins w:id="14355" w:author=" " w:date="2019-05-27T04:43:00Z">
              <w:r w:rsidRPr="00340831">
                <w:rPr>
                  <w:rFonts w:ascii="Arial" w:hAnsi="Arial" w:cs="Arial"/>
                  <w:sz w:val="18"/>
                  <w:szCs w:val="18"/>
                </w:rPr>
                <w:t>None</w:t>
              </w:r>
            </w:ins>
          </w:p>
        </w:tc>
      </w:tr>
      <w:tr w:rsidR="007B2B12" w:rsidRPr="00340831" w:rsidTr="004C693F">
        <w:trPr>
          <w:gridAfter w:val="1"/>
          <w:wAfter w:w="12" w:type="pct"/>
          <w:cantSplit/>
          <w:ins w:id="1435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357" w:author=" " w:date="2019-05-27T04:43:00Z"/>
                <w:rFonts w:ascii="Arial" w:hAnsi="Arial" w:cs="Arial"/>
                <w:color w:val="000000"/>
                <w:sz w:val="18"/>
                <w:szCs w:val="18"/>
                <w:lang w:val="en-US"/>
              </w:rPr>
            </w:pPr>
            <w:ins w:id="14358" w:author=" " w:date="2019-05-27T04:43:00Z">
              <w:r w:rsidRPr="00340831">
                <w:rPr>
                  <w:rFonts w:ascii="Arial" w:hAnsi="Arial" w:cs="Arial"/>
                  <w:color w:val="000000"/>
                  <w:sz w:val="18"/>
                  <w:szCs w:val="18"/>
                  <w:lang w:val="en-US"/>
                </w:rPr>
                <w:t xml:space="preserve">DC_4A_n260(3A-P)_UL_4A_n260A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59" w:author=" " w:date="2019-05-27T04:43:00Z"/>
                <w:rFonts w:ascii="Arial" w:hAnsi="Arial" w:cs="Arial"/>
                <w:color w:val="000000"/>
                <w:sz w:val="18"/>
                <w:szCs w:val="18"/>
                <w:lang w:val="en-US"/>
              </w:rPr>
            </w:pPr>
            <w:ins w:id="1436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61" w:author=" " w:date="2019-05-27T04:43:00Z"/>
                <w:rStyle w:val="af2"/>
                <w:rFonts w:cs="Arial"/>
                <w:szCs w:val="18"/>
              </w:rPr>
            </w:pPr>
            <w:ins w:id="1436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363" w:author=" " w:date="2019-05-27T04:43:00Z"/>
                <w:rFonts w:ascii="Arial" w:hAnsi="Arial" w:cs="Arial"/>
                <w:sz w:val="18"/>
                <w:szCs w:val="18"/>
              </w:rPr>
            </w:pPr>
            <w:ins w:id="14364"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65" w:author=" " w:date="2019-05-27T04:43:00Z"/>
                <w:rFonts w:ascii="Arial" w:hAnsi="Arial" w:cs="Arial"/>
                <w:sz w:val="18"/>
                <w:szCs w:val="18"/>
              </w:rPr>
            </w:pPr>
            <w:ins w:id="14366"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67" w:author=" " w:date="2019-05-27T04:43:00Z"/>
                <w:rFonts w:ascii="Arial" w:hAnsi="Arial" w:cs="Arial"/>
                <w:sz w:val="18"/>
                <w:szCs w:val="18"/>
              </w:rPr>
            </w:pPr>
            <w:ins w:id="14368"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69" w:author=" " w:date="2019-05-27T04:43:00Z"/>
                <w:rFonts w:ascii="Arial" w:hAnsi="Arial" w:cs="Arial"/>
                <w:sz w:val="18"/>
                <w:szCs w:val="18"/>
              </w:rPr>
            </w:pPr>
            <w:ins w:id="14370" w:author=" " w:date="2019-05-27T04:43:00Z">
              <w:r w:rsidRPr="00340831">
                <w:rPr>
                  <w:rFonts w:ascii="Arial" w:hAnsi="Arial" w:cs="Arial"/>
                  <w:sz w:val="18"/>
                  <w:szCs w:val="18"/>
                </w:rPr>
                <w:t>None</w:t>
              </w:r>
            </w:ins>
          </w:p>
        </w:tc>
      </w:tr>
      <w:tr w:rsidR="007B2B12" w:rsidRPr="00340831" w:rsidTr="004C693F">
        <w:trPr>
          <w:gridAfter w:val="1"/>
          <w:wAfter w:w="12" w:type="pct"/>
          <w:cantSplit/>
          <w:ins w:id="1437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372" w:author=" " w:date="2019-05-27T04:43:00Z"/>
                <w:rFonts w:ascii="Arial" w:hAnsi="Arial" w:cs="Arial"/>
                <w:color w:val="000000"/>
                <w:sz w:val="18"/>
                <w:szCs w:val="18"/>
                <w:lang w:val="en-US"/>
              </w:rPr>
            </w:pPr>
            <w:ins w:id="14373" w:author=" " w:date="2019-05-27T04:43:00Z">
              <w:r w:rsidRPr="00340831">
                <w:rPr>
                  <w:rFonts w:ascii="Arial" w:hAnsi="Arial" w:cs="Arial"/>
                  <w:color w:val="000000"/>
                  <w:sz w:val="18"/>
                  <w:szCs w:val="18"/>
                  <w:lang w:val="en-US"/>
                </w:rPr>
                <w:lastRenderedPageBreak/>
                <w:t>DC_4A_n260(2A-O-P)_UL_4A_n260A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74" w:author=" " w:date="2019-05-27T04:43:00Z"/>
                <w:rFonts w:ascii="Arial" w:hAnsi="Arial" w:cs="Arial"/>
                <w:color w:val="000000"/>
                <w:sz w:val="18"/>
                <w:szCs w:val="18"/>
                <w:lang w:val="en-US"/>
              </w:rPr>
            </w:pPr>
            <w:ins w:id="1437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76" w:author=" " w:date="2019-05-27T04:43:00Z"/>
                <w:rStyle w:val="af2"/>
                <w:rFonts w:cs="Arial"/>
                <w:szCs w:val="18"/>
              </w:rPr>
            </w:pPr>
            <w:ins w:id="1437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378" w:author=" " w:date="2019-05-27T04:43:00Z"/>
                <w:rFonts w:ascii="Arial" w:hAnsi="Arial" w:cs="Arial"/>
                <w:sz w:val="18"/>
                <w:szCs w:val="18"/>
              </w:rPr>
            </w:pPr>
            <w:ins w:id="14379"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80" w:author=" " w:date="2019-05-27T04:43:00Z"/>
                <w:rFonts w:ascii="Arial" w:hAnsi="Arial" w:cs="Arial"/>
                <w:sz w:val="18"/>
                <w:szCs w:val="18"/>
              </w:rPr>
            </w:pPr>
            <w:ins w:id="14381"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82" w:author=" " w:date="2019-05-27T04:43:00Z"/>
                <w:rFonts w:ascii="Arial" w:hAnsi="Arial" w:cs="Arial"/>
                <w:sz w:val="18"/>
                <w:szCs w:val="18"/>
              </w:rPr>
            </w:pPr>
            <w:ins w:id="14383"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84" w:author=" " w:date="2019-05-27T04:43:00Z"/>
                <w:rFonts w:ascii="Arial" w:hAnsi="Arial" w:cs="Arial"/>
                <w:sz w:val="18"/>
                <w:szCs w:val="18"/>
              </w:rPr>
            </w:pPr>
            <w:ins w:id="14385" w:author=" " w:date="2019-05-27T04:43:00Z">
              <w:r w:rsidRPr="00340831">
                <w:rPr>
                  <w:rFonts w:ascii="Arial" w:hAnsi="Arial" w:cs="Arial"/>
                  <w:sz w:val="18"/>
                  <w:szCs w:val="18"/>
                </w:rPr>
                <w:t>None</w:t>
              </w:r>
            </w:ins>
          </w:p>
        </w:tc>
      </w:tr>
      <w:tr w:rsidR="007B2B12" w:rsidRPr="00340831" w:rsidTr="004C693F">
        <w:trPr>
          <w:gridAfter w:val="1"/>
          <w:wAfter w:w="12" w:type="pct"/>
          <w:cantSplit/>
          <w:ins w:id="1438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387" w:author=" " w:date="2019-05-27T04:43:00Z"/>
                <w:rFonts w:ascii="Arial" w:hAnsi="Arial" w:cs="Arial"/>
                <w:color w:val="000000"/>
                <w:sz w:val="18"/>
                <w:szCs w:val="18"/>
                <w:lang w:val="en-US"/>
              </w:rPr>
            </w:pPr>
            <w:ins w:id="14388" w:author=" " w:date="2019-05-27T04:43:00Z">
              <w:r w:rsidRPr="00340831">
                <w:rPr>
                  <w:rFonts w:ascii="Arial" w:hAnsi="Arial" w:cs="Arial"/>
                  <w:color w:val="000000"/>
                  <w:sz w:val="18"/>
                  <w:szCs w:val="18"/>
                  <w:lang w:val="en-US"/>
                </w:rPr>
                <w:t xml:space="preserve">DC_4A_n260(3A-O)_UL_4A_n260O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89" w:author=" " w:date="2019-05-27T04:43:00Z"/>
                <w:rFonts w:ascii="Arial" w:hAnsi="Arial" w:cs="Arial"/>
                <w:color w:val="000000"/>
                <w:sz w:val="18"/>
                <w:szCs w:val="18"/>
                <w:lang w:val="en-US"/>
              </w:rPr>
            </w:pPr>
            <w:ins w:id="1439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91" w:author=" " w:date="2019-05-27T04:43:00Z"/>
                <w:rStyle w:val="af2"/>
                <w:rFonts w:cs="Arial"/>
                <w:szCs w:val="18"/>
              </w:rPr>
            </w:pPr>
            <w:ins w:id="1439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393" w:author=" " w:date="2019-05-27T04:43:00Z"/>
                <w:rFonts w:ascii="Arial" w:hAnsi="Arial" w:cs="Arial"/>
                <w:sz w:val="18"/>
                <w:szCs w:val="18"/>
              </w:rPr>
            </w:pPr>
            <w:ins w:id="14394"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95" w:author=" " w:date="2019-05-27T04:43:00Z"/>
                <w:rFonts w:ascii="Arial" w:hAnsi="Arial" w:cs="Arial"/>
                <w:sz w:val="18"/>
                <w:szCs w:val="18"/>
              </w:rPr>
            </w:pPr>
            <w:ins w:id="14396"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97" w:author=" " w:date="2019-05-27T04:43:00Z"/>
                <w:rFonts w:ascii="Arial" w:hAnsi="Arial" w:cs="Arial"/>
                <w:sz w:val="18"/>
                <w:szCs w:val="18"/>
              </w:rPr>
            </w:pPr>
            <w:ins w:id="14398"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399" w:author=" " w:date="2019-05-27T04:43:00Z"/>
                <w:rFonts w:ascii="Arial" w:hAnsi="Arial" w:cs="Arial"/>
                <w:sz w:val="18"/>
                <w:szCs w:val="18"/>
              </w:rPr>
            </w:pPr>
            <w:ins w:id="14400" w:author=" " w:date="2019-05-27T04:43:00Z">
              <w:r w:rsidRPr="00340831">
                <w:rPr>
                  <w:rFonts w:ascii="Arial" w:hAnsi="Arial" w:cs="Arial"/>
                  <w:sz w:val="18"/>
                  <w:szCs w:val="18"/>
                </w:rPr>
                <w:t>None</w:t>
              </w:r>
            </w:ins>
          </w:p>
        </w:tc>
      </w:tr>
      <w:tr w:rsidR="007B2B12" w:rsidRPr="00340831" w:rsidTr="004C693F">
        <w:trPr>
          <w:gridAfter w:val="1"/>
          <w:wAfter w:w="12" w:type="pct"/>
          <w:cantSplit/>
          <w:ins w:id="1440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402" w:author=" " w:date="2019-05-27T04:43:00Z"/>
                <w:rFonts w:ascii="Arial" w:hAnsi="Arial" w:cs="Arial"/>
                <w:color w:val="000000"/>
                <w:sz w:val="18"/>
                <w:szCs w:val="18"/>
                <w:lang w:val="en-US"/>
              </w:rPr>
            </w:pPr>
            <w:ins w:id="14403" w:author=" " w:date="2019-05-27T04:43:00Z">
              <w:r w:rsidRPr="00340831">
                <w:rPr>
                  <w:rFonts w:ascii="Arial" w:hAnsi="Arial" w:cs="Arial"/>
                  <w:color w:val="000000"/>
                  <w:sz w:val="18"/>
                  <w:szCs w:val="18"/>
                  <w:lang w:val="en-US"/>
                </w:rPr>
                <w:t xml:space="preserve">DC_4A_n260(3A-P)_UL_4A_n260O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04" w:author=" " w:date="2019-05-27T04:43:00Z"/>
                <w:rFonts w:ascii="Arial" w:hAnsi="Arial" w:cs="Arial"/>
                <w:color w:val="000000"/>
                <w:sz w:val="18"/>
                <w:szCs w:val="18"/>
                <w:lang w:val="en-US"/>
              </w:rPr>
            </w:pPr>
            <w:ins w:id="1440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06" w:author=" " w:date="2019-05-27T04:43:00Z"/>
                <w:rStyle w:val="af2"/>
                <w:rFonts w:cs="Arial"/>
                <w:szCs w:val="18"/>
              </w:rPr>
            </w:pPr>
            <w:ins w:id="1440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408" w:author=" " w:date="2019-05-27T04:43:00Z"/>
                <w:rFonts w:ascii="Arial" w:hAnsi="Arial" w:cs="Arial"/>
                <w:sz w:val="18"/>
                <w:szCs w:val="18"/>
              </w:rPr>
            </w:pPr>
            <w:ins w:id="14409"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10" w:author=" " w:date="2019-05-27T04:43:00Z"/>
                <w:rFonts w:ascii="Arial" w:hAnsi="Arial" w:cs="Arial"/>
                <w:sz w:val="18"/>
                <w:szCs w:val="18"/>
              </w:rPr>
            </w:pPr>
            <w:ins w:id="14411"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12" w:author=" " w:date="2019-05-27T04:43:00Z"/>
                <w:rFonts w:ascii="Arial" w:hAnsi="Arial" w:cs="Arial"/>
                <w:sz w:val="18"/>
                <w:szCs w:val="18"/>
              </w:rPr>
            </w:pPr>
            <w:ins w:id="14413"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14" w:author=" " w:date="2019-05-27T04:43:00Z"/>
                <w:rFonts w:ascii="Arial" w:hAnsi="Arial" w:cs="Arial"/>
                <w:sz w:val="18"/>
                <w:szCs w:val="18"/>
              </w:rPr>
            </w:pPr>
            <w:ins w:id="14415" w:author=" " w:date="2019-05-27T04:43:00Z">
              <w:r w:rsidRPr="00340831">
                <w:rPr>
                  <w:rFonts w:ascii="Arial" w:hAnsi="Arial" w:cs="Arial"/>
                  <w:sz w:val="18"/>
                  <w:szCs w:val="18"/>
                </w:rPr>
                <w:t>None</w:t>
              </w:r>
            </w:ins>
          </w:p>
        </w:tc>
      </w:tr>
      <w:tr w:rsidR="007B2B12" w:rsidRPr="00340831" w:rsidTr="004C693F">
        <w:trPr>
          <w:gridAfter w:val="1"/>
          <w:wAfter w:w="12" w:type="pct"/>
          <w:cantSplit/>
          <w:ins w:id="1441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417" w:author=" " w:date="2019-05-27T04:43:00Z"/>
                <w:rFonts w:ascii="Arial" w:hAnsi="Arial" w:cs="Arial"/>
                <w:color w:val="000000"/>
                <w:sz w:val="18"/>
                <w:szCs w:val="18"/>
                <w:lang w:val="en-US"/>
              </w:rPr>
            </w:pPr>
            <w:ins w:id="14418" w:author=" " w:date="2019-05-27T04:43:00Z">
              <w:r w:rsidRPr="00340831">
                <w:rPr>
                  <w:rFonts w:ascii="Arial" w:hAnsi="Arial" w:cs="Arial"/>
                  <w:color w:val="000000"/>
                  <w:sz w:val="18"/>
                  <w:szCs w:val="18"/>
                  <w:lang w:val="en-US"/>
                </w:rPr>
                <w:t>DC_4A_n260(2A-O-P)_UL_4A_n260O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19" w:author=" " w:date="2019-05-27T04:43:00Z"/>
                <w:rFonts w:ascii="Arial" w:hAnsi="Arial" w:cs="Arial"/>
                <w:color w:val="000000"/>
                <w:sz w:val="18"/>
                <w:szCs w:val="18"/>
                <w:lang w:val="en-US"/>
              </w:rPr>
            </w:pPr>
            <w:ins w:id="1442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21" w:author=" " w:date="2019-05-27T04:43:00Z"/>
                <w:rStyle w:val="af2"/>
                <w:rFonts w:cs="Arial"/>
                <w:szCs w:val="18"/>
              </w:rPr>
            </w:pPr>
            <w:ins w:id="1442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423" w:author=" " w:date="2019-05-27T04:43:00Z"/>
                <w:rFonts w:ascii="Arial" w:hAnsi="Arial" w:cs="Arial"/>
                <w:sz w:val="18"/>
                <w:szCs w:val="18"/>
              </w:rPr>
            </w:pPr>
            <w:ins w:id="14424"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25" w:author=" " w:date="2019-05-27T04:43:00Z"/>
                <w:rFonts w:ascii="Arial" w:hAnsi="Arial" w:cs="Arial"/>
                <w:sz w:val="18"/>
                <w:szCs w:val="18"/>
              </w:rPr>
            </w:pPr>
            <w:ins w:id="14426"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27" w:author=" " w:date="2019-05-27T04:43:00Z"/>
                <w:rFonts w:ascii="Arial" w:hAnsi="Arial" w:cs="Arial"/>
                <w:sz w:val="18"/>
                <w:szCs w:val="18"/>
              </w:rPr>
            </w:pPr>
            <w:ins w:id="14428"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29" w:author=" " w:date="2019-05-27T04:43:00Z"/>
                <w:rFonts w:ascii="Arial" w:hAnsi="Arial" w:cs="Arial"/>
                <w:sz w:val="18"/>
                <w:szCs w:val="18"/>
              </w:rPr>
            </w:pPr>
            <w:ins w:id="14430" w:author=" " w:date="2019-05-27T04:43:00Z">
              <w:r w:rsidRPr="00340831">
                <w:rPr>
                  <w:rFonts w:ascii="Arial" w:hAnsi="Arial" w:cs="Arial"/>
                  <w:sz w:val="18"/>
                  <w:szCs w:val="18"/>
                </w:rPr>
                <w:t>None</w:t>
              </w:r>
            </w:ins>
          </w:p>
        </w:tc>
      </w:tr>
      <w:tr w:rsidR="007B2B12" w:rsidRPr="00340831" w:rsidTr="004C693F">
        <w:trPr>
          <w:gridAfter w:val="1"/>
          <w:wAfter w:w="12" w:type="pct"/>
          <w:cantSplit/>
          <w:ins w:id="1443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432" w:author=" " w:date="2019-05-27T04:43:00Z"/>
                <w:rFonts w:ascii="Arial" w:hAnsi="Arial" w:cs="Arial"/>
                <w:color w:val="000000"/>
                <w:sz w:val="18"/>
                <w:szCs w:val="18"/>
                <w:lang w:val="en-US"/>
              </w:rPr>
            </w:pPr>
            <w:ins w:id="14433" w:author=" " w:date="2019-05-27T04:43:00Z">
              <w:r w:rsidRPr="00340831">
                <w:rPr>
                  <w:rFonts w:ascii="Arial" w:hAnsi="Arial" w:cs="Arial"/>
                  <w:color w:val="000000"/>
                  <w:sz w:val="18"/>
                  <w:szCs w:val="18"/>
                  <w:lang w:val="en-US"/>
                </w:rPr>
                <w:t xml:space="preserve">DC_4A_n260(3A-P)_UL_4A_n260P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34" w:author=" " w:date="2019-05-27T04:43:00Z"/>
                <w:rFonts w:ascii="Arial" w:hAnsi="Arial" w:cs="Arial"/>
                <w:color w:val="000000"/>
                <w:sz w:val="18"/>
                <w:szCs w:val="18"/>
                <w:lang w:val="en-US"/>
              </w:rPr>
            </w:pPr>
            <w:ins w:id="1443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36" w:author=" " w:date="2019-05-27T04:43:00Z"/>
                <w:rStyle w:val="af2"/>
                <w:rFonts w:cs="Arial"/>
                <w:szCs w:val="18"/>
              </w:rPr>
            </w:pPr>
            <w:ins w:id="1443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438" w:author=" " w:date="2019-05-27T04:43:00Z"/>
                <w:rFonts w:ascii="Arial" w:hAnsi="Arial" w:cs="Arial"/>
                <w:sz w:val="18"/>
                <w:szCs w:val="18"/>
              </w:rPr>
            </w:pPr>
            <w:ins w:id="14439"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40" w:author=" " w:date="2019-05-27T04:43:00Z"/>
                <w:rFonts w:ascii="Arial" w:hAnsi="Arial" w:cs="Arial"/>
                <w:sz w:val="18"/>
                <w:szCs w:val="18"/>
              </w:rPr>
            </w:pPr>
            <w:ins w:id="14441"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42" w:author=" " w:date="2019-05-27T04:43:00Z"/>
                <w:rFonts w:ascii="Arial" w:hAnsi="Arial" w:cs="Arial"/>
                <w:sz w:val="18"/>
                <w:szCs w:val="18"/>
              </w:rPr>
            </w:pPr>
            <w:ins w:id="14443"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44" w:author=" " w:date="2019-05-27T04:43:00Z"/>
                <w:rFonts w:ascii="Arial" w:hAnsi="Arial" w:cs="Arial"/>
                <w:sz w:val="18"/>
                <w:szCs w:val="18"/>
              </w:rPr>
            </w:pPr>
            <w:ins w:id="14445" w:author=" " w:date="2019-05-27T04:43:00Z">
              <w:r w:rsidRPr="00340831">
                <w:rPr>
                  <w:rFonts w:ascii="Arial" w:hAnsi="Arial" w:cs="Arial"/>
                  <w:sz w:val="18"/>
                  <w:szCs w:val="18"/>
                </w:rPr>
                <w:t>None</w:t>
              </w:r>
            </w:ins>
          </w:p>
        </w:tc>
      </w:tr>
      <w:tr w:rsidR="007B2B12" w:rsidRPr="00340831" w:rsidTr="004C693F">
        <w:trPr>
          <w:gridAfter w:val="1"/>
          <w:wAfter w:w="12" w:type="pct"/>
          <w:cantSplit/>
          <w:ins w:id="1444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447" w:author=" " w:date="2019-05-27T04:43:00Z"/>
                <w:rFonts w:ascii="Arial" w:hAnsi="Arial" w:cs="Arial"/>
                <w:color w:val="000000"/>
                <w:sz w:val="18"/>
                <w:szCs w:val="18"/>
                <w:lang w:val="en-US"/>
              </w:rPr>
            </w:pPr>
            <w:ins w:id="14448" w:author=" " w:date="2019-05-27T04:43:00Z">
              <w:r w:rsidRPr="00340831">
                <w:rPr>
                  <w:rFonts w:ascii="Arial" w:hAnsi="Arial" w:cs="Arial"/>
                  <w:color w:val="000000"/>
                  <w:sz w:val="18"/>
                  <w:szCs w:val="18"/>
                  <w:lang w:val="en-US"/>
                </w:rPr>
                <w:t>DC_4A_n260(2A-O-P)_UL_4A_n260P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49" w:author=" " w:date="2019-05-27T04:43:00Z"/>
                <w:rFonts w:ascii="Arial" w:hAnsi="Arial" w:cs="Arial"/>
                <w:color w:val="000000"/>
                <w:sz w:val="18"/>
                <w:szCs w:val="18"/>
                <w:lang w:val="en-US"/>
              </w:rPr>
            </w:pPr>
            <w:ins w:id="1445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51" w:author=" " w:date="2019-05-27T04:43:00Z"/>
                <w:rStyle w:val="af2"/>
                <w:rFonts w:cs="Arial"/>
                <w:szCs w:val="18"/>
              </w:rPr>
            </w:pPr>
            <w:ins w:id="1445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453" w:author=" " w:date="2019-05-27T04:43:00Z"/>
                <w:rFonts w:ascii="Arial" w:hAnsi="Arial" w:cs="Arial"/>
                <w:sz w:val="18"/>
                <w:szCs w:val="18"/>
              </w:rPr>
            </w:pPr>
            <w:ins w:id="14454"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55" w:author=" " w:date="2019-05-27T04:43:00Z"/>
                <w:rFonts w:ascii="Arial" w:hAnsi="Arial" w:cs="Arial"/>
                <w:sz w:val="18"/>
                <w:szCs w:val="18"/>
              </w:rPr>
            </w:pPr>
            <w:ins w:id="14456"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57" w:author=" " w:date="2019-05-27T04:43:00Z"/>
                <w:rFonts w:ascii="Arial" w:hAnsi="Arial" w:cs="Arial"/>
                <w:sz w:val="18"/>
                <w:szCs w:val="18"/>
              </w:rPr>
            </w:pPr>
            <w:ins w:id="14458"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59" w:author=" " w:date="2019-05-27T04:43:00Z"/>
                <w:rFonts w:ascii="Arial" w:hAnsi="Arial" w:cs="Arial"/>
                <w:sz w:val="18"/>
                <w:szCs w:val="18"/>
              </w:rPr>
            </w:pPr>
            <w:ins w:id="14460" w:author=" " w:date="2019-05-27T04:43:00Z">
              <w:r w:rsidRPr="00340831">
                <w:rPr>
                  <w:rFonts w:ascii="Arial" w:hAnsi="Arial" w:cs="Arial"/>
                  <w:sz w:val="18"/>
                  <w:szCs w:val="18"/>
                </w:rPr>
                <w:t>None</w:t>
              </w:r>
            </w:ins>
          </w:p>
        </w:tc>
      </w:tr>
      <w:tr w:rsidR="007B2B12" w:rsidRPr="00340831" w:rsidTr="004C693F">
        <w:trPr>
          <w:gridAfter w:val="1"/>
          <w:wAfter w:w="12" w:type="pct"/>
          <w:cantSplit/>
          <w:ins w:id="1446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462" w:author=" " w:date="2019-05-27T04:43:00Z"/>
                <w:rFonts w:ascii="Arial" w:hAnsi="Arial" w:cs="Arial"/>
                <w:color w:val="000000"/>
                <w:sz w:val="18"/>
                <w:szCs w:val="18"/>
                <w:lang w:val="en-US"/>
              </w:rPr>
            </w:pPr>
            <w:ins w:id="14463" w:author=" " w:date="2019-05-27T04:43:00Z">
              <w:r w:rsidRPr="00340831">
                <w:rPr>
                  <w:rFonts w:ascii="Arial" w:hAnsi="Arial" w:cs="Arial"/>
                  <w:color w:val="000000"/>
                  <w:sz w:val="18"/>
                  <w:szCs w:val="18"/>
                  <w:lang w:val="en-US"/>
                </w:rPr>
                <w:t xml:space="preserve">DC_4A_n260(4A-O)_UL_4A_n260O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64" w:author=" " w:date="2019-05-27T04:43:00Z"/>
                <w:rFonts w:ascii="Arial" w:hAnsi="Arial" w:cs="Arial"/>
                <w:color w:val="000000"/>
                <w:sz w:val="18"/>
                <w:szCs w:val="18"/>
                <w:lang w:val="en-US"/>
              </w:rPr>
            </w:pPr>
            <w:ins w:id="1446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66" w:author=" " w:date="2019-05-27T04:43:00Z"/>
                <w:rStyle w:val="af2"/>
                <w:rFonts w:cs="Arial"/>
                <w:szCs w:val="18"/>
              </w:rPr>
            </w:pPr>
            <w:ins w:id="1446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468" w:author=" " w:date="2019-05-27T04:43:00Z"/>
                <w:rFonts w:ascii="Arial" w:hAnsi="Arial" w:cs="Arial"/>
                <w:sz w:val="18"/>
                <w:szCs w:val="18"/>
              </w:rPr>
            </w:pPr>
            <w:ins w:id="14469"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70" w:author=" " w:date="2019-05-27T04:43:00Z"/>
                <w:rFonts w:ascii="Arial" w:hAnsi="Arial" w:cs="Arial"/>
                <w:sz w:val="18"/>
                <w:szCs w:val="18"/>
              </w:rPr>
            </w:pPr>
            <w:ins w:id="14471"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72" w:author=" " w:date="2019-05-27T04:43:00Z"/>
                <w:rFonts w:ascii="Arial" w:hAnsi="Arial" w:cs="Arial"/>
                <w:sz w:val="18"/>
                <w:szCs w:val="18"/>
              </w:rPr>
            </w:pPr>
            <w:ins w:id="14473"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74" w:author=" " w:date="2019-05-27T04:43:00Z"/>
                <w:rFonts w:ascii="Arial" w:hAnsi="Arial" w:cs="Arial"/>
                <w:sz w:val="18"/>
                <w:szCs w:val="18"/>
              </w:rPr>
            </w:pPr>
            <w:ins w:id="14475" w:author=" " w:date="2019-05-27T04:43:00Z">
              <w:r w:rsidRPr="00340831">
                <w:rPr>
                  <w:rFonts w:ascii="Arial" w:hAnsi="Arial" w:cs="Arial"/>
                  <w:sz w:val="18"/>
                  <w:szCs w:val="18"/>
                </w:rPr>
                <w:t>None</w:t>
              </w:r>
            </w:ins>
          </w:p>
        </w:tc>
      </w:tr>
      <w:tr w:rsidR="007B2B12" w:rsidRPr="00340831" w:rsidTr="004C693F">
        <w:trPr>
          <w:gridAfter w:val="1"/>
          <w:wAfter w:w="12" w:type="pct"/>
          <w:cantSplit/>
          <w:ins w:id="1447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477" w:author=" " w:date="2019-05-27T04:43:00Z"/>
                <w:rFonts w:ascii="Arial" w:hAnsi="Arial" w:cs="Arial"/>
                <w:color w:val="000000"/>
                <w:sz w:val="18"/>
                <w:szCs w:val="18"/>
                <w:lang w:val="en-US"/>
              </w:rPr>
            </w:pPr>
            <w:ins w:id="14478" w:author=" " w:date="2019-05-27T04:43:00Z">
              <w:r w:rsidRPr="00340831">
                <w:rPr>
                  <w:rFonts w:ascii="Arial" w:hAnsi="Arial" w:cs="Arial"/>
                  <w:color w:val="000000"/>
                  <w:sz w:val="18"/>
                  <w:szCs w:val="18"/>
                  <w:lang w:val="en-US"/>
                </w:rPr>
                <w:t>DC_4A_n260(A-2O)_UL_4A_n260O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79" w:author=" " w:date="2019-05-27T04:43:00Z"/>
                <w:rFonts w:ascii="Arial" w:hAnsi="Arial" w:cs="Arial"/>
                <w:color w:val="000000"/>
                <w:sz w:val="18"/>
                <w:szCs w:val="18"/>
                <w:lang w:val="en-US"/>
              </w:rPr>
            </w:pPr>
            <w:ins w:id="1448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81" w:author=" " w:date="2019-05-27T04:43:00Z"/>
                <w:rStyle w:val="af2"/>
                <w:rFonts w:cs="Arial"/>
                <w:szCs w:val="18"/>
              </w:rPr>
            </w:pPr>
            <w:ins w:id="1448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483" w:author=" " w:date="2019-05-27T04:43:00Z"/>
                <w:rFonts w:ascii="Arial" w:hAnsi="Arial" w:cs="Arial"/>
                <w:sz w:val="18"/>
                <w:szCs w:val="18"/>
              </w:rPr>
            </w:pPr>
            <w:ins w:id="14484"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85" w:author=" " w:date="2019-05-27T04:43:00Z"/>
                <w:rFonts w:ascii="Arial" w:hAnsi="Arial" w:cs="Arial"/>
                <w:sz w:val="18"/>
                <w:szCs w:val="18"/>
              </w:rPr>
            </w:pPr>
            <w:ins w:id="14486"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87" w:author=" " w:date="2019-05-27T04:43:00Z"/>
                <w:rFonts w:ascii="Arial" w:hAnsi="Arial" w:cs="Arial"/>
                <w:sz w:val="18"/>
                <w:szCs w:val="18"/>
              </w:rPr>
            </w:pPr>
            <w:ins w:id="14488"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89" w:author=" " w:date="2019-05-27T04:43:00Z"/>
                <w:rFonts w:ascii="Arial" w:hAnsi="Arial" w:cs="Arial"/>
                <w:sz w:val="18"/>
                <w:szCs w:val="18"/>
              </w:rPr>
            </w:pPr>
            <w:ins w:id="14490" w:author=" " w:date="2019-05-27T04:43:00Z">
              <w:r w:rsidRPr="00340831">
                <w:rPr>
                  <w:rFonts w:ascii="Arial" w:hAnsi="Arial" w:cs="Arial"/>
                  <w:sz w:val="18"/>
                  <w:szCs w:val="18"/>
                </w:rPr>
                <w:t>None</w:t>
              </w:r>
            </w:ins>
          </w:p>
        </w:tc>
      </w:tr>
      <w:tr w:rsidR="007B2B12" w:rsidRPr="00340831" w:rsidTr="004C693F">
        <w:trPr>
          <w:gridAfter w:val="1"/>
          <w:wAfter w:w="12" w:type="pct"/>
          <w:cantSplit/>
          <w:ins w:id="1449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492" w:author=" " w:date="2019-05-27T04:43:00Z"/>
                <w:rFonts w:ascii="Arial" w:eastAsia="DengXian" w:hAnsi="Arial" w:cs="Arial"/>
                <w:color w:val="000000"/>
                <w:sz w:val="18"/>
                <w:szCs w:val="18"/>
                <w:lang w:eastAsia="zh-CN"/>
              </w:rPr>
            </w:pPr>
            <w:ins w:id="14493" w:author=" " w:date="2019-05-27T04:43:00Z">
              <w:r w:rsidRPr="00340831">
                <w:rPr>
                  <w:rFonts w:ascii="Arial" w:eastAsia="DengXian" w:hAnsi="Arial" w:cs="Arial" w:hint="eastAsia"/>
                  <w:color w:val="000000"/>
                  <w:sz w:val="18"/>
                  <w:szCs w:val="18"/>
                  <w:lang w:eastAsia="zh-CN"/>
                </w:rPr>
                <w:t>DC_4A_n260(A-O-P)_UL_4A_n260A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94" w:author=" " w:date="2019-05-27T04:43:00Z"/>
                <w:rFonts w:ascii="Arial" w:hAnsi="Arial" w:cs="Arial"/>
                <w:color w:val="000000"/>
                <w:lang w:val="en-US"/>
              </w:rPr>
            </w:pPr>
            <w:ins w:id="1449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96" w:author=" " w:date="2019-05-27T04:43:00Z"/>
              </w:rPr>
            </w:pPr>
            <w:ins w:id="1449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498" w:author=" " w:date="2019-05-27T04:43:00Z"/>
                <w:rFonts w:ascii="Arial" w:hAnsi="Arial" w:cs="Arial"/>
                <w:sz w:val="18"/>
                <w:szCs w:val="18"/>
              </w:rPr>
            </w:pPr>
            <w:ins w:id="14499"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500" w:author=" " w:date="2019-05-27T04:43:00Z"/>
                <w:rFonts w:ascii="Arial" w:hAnsi="Arial" w:cs="Arial"/>
                <w:sz w:val="18"/>
                <w:szCs w:val="18"/>
              </w:rPr>
            </w:pPr>
            <w:ins w:id="14501"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502" w:author=" " w:date="2019-05-27T04:43:00Z"/>
                <w:rFonts w:ascii="Arial" w:hAnsi="Arial" w:cs="Arial"/>
                <w:sz w:val="18"/>
                <w:szCs w:val="18"/>
              </w:rPr>
            </w:pPr>
            <w:ins w:id="14503"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504" w:author=" " w:date="2019-05-27T04:43:00Z"/>
                <w:rFonts w:ascii="Arial" w:hAnsi="Arial" w:cs="Arial"/>
                <w:sz w:val="18"/>
                <w:szCs w:val="18"/>
              </w:rPr>
            </w:pPr>
            <w:ins w:id="14505" w:author=" " w:date="2019-05-27T04:43:00Z">
              <w:r w:rsidRPr="00340831">
                <w:rPr>
                  <w:rFonts w:ascii="Arial" w:hAnsi="Arial" w:cs="Arial"/>
                  <w:sz w:val="18"/>
                  <w:szCs w:val="18"/>
                </w:rPr>
                <w:t>None</w:t>
              </w:r>
            </w:ins>
          </w:p>
        </w:tc>
      </w:tr>
      <w:tr w:rsidR="007B2B12" w:rsidRPr="00340831" w:rsidTr="004C693F">
        <w:trPr>
          <w:gridAfter w:val="1"/>
          <w:wAfter w:w="12" w:type="pct"/>
          <w:cantSplit/>
          <w:ins w:id="1450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507" w:author=" " w:date="2019-05-27T04:43:00Z"/>
                <w:rFonts w:ascii="Arial" w:hAnsi="Arial" w:cs="Arial"/>
                <w:color w:val="000000"/>
                <w:sz w:val="18"/>
                <w:szCs w:val="18"/>
              </w:rPr>
            </w:pPr>
            <w:ins w:id="14508" w:author=" " w:date="2019-05-27T04:43:00Z">
              <w:r w:rsidRPr="00340831">
                <w:rPr>
                  <w:rFonts w:ascii="Arial" w:eastAsia="DengXian" w:hAnsi="Arial" w:cs="Arial" w:hint="eastAsia"/>
                  <w:color w:val="000000"/>
                  <w:sz w:val="18"/>
                  <w:szCs w:val="18"/>
                  <w:lang w:eastAsia="zh-CN"/>
                </w:rPr>
                <w:t>DC_4A_n260(A-O-P)_UL_4A_n260O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09" w:author=" " w:date="2019-05-27T04:43:00Z"/>
                <w:rFonts w:ascii="Arial" w:hAnsi="Arial" w:cs="Arial"/>
                <w:color w:val="000000"/>
                <w:lang w:val="en-US"/>
              </w:rPr>
            </w:pPr>
            <w:ins w:id="1451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511" w:author=" " w:date="2019-05-27T04:43:00Z"/>
              </w:rPr>
            </w:pPr>
            <w:ins w:id="1451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513" w:author=" " w:date="2019-05-27T04:43:00Z"/>
                <w:rFonts w:ascii="Arial" w:hAnsi="Arial" w:cs="Arial"/>
                <w:sz w:val="18"/>
                <w:szCs w:val="18"/>
              </w:rPr>
            </w:pPr>
            <w:ins w:id="14514"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515" w:author=" " w:date="2019-05-27T04:43:00Z"/>
                <w:rFonts w:ascii="Arial" w:hAnsi="Arial" w:cs="Arial"/>
                <w:sz w:val="18"/>
                <w:szCs w:val="18"/>
              </w:rPr>
            </w:pPr>
            <w:ins w:id="14516"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517" w:author=" " w:date="2019-05-27T04:43:00Z"/>
                <w:rFonts w:ascii="Arial" w:hAnsi="Arial" w:cs="Arial"/>
                <w:sz w:val="18"/>
                <w:szCs w:val="18"/>
              </w:rPr>
            </w:pPr>
            <w:ins w:id="14518"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519" w:author=" " w:date="2019-05-27T04:43:00Z"/>
                <w:rFonts w:ascii="Arial" w:hAnsi="Arial" w:cs="Arial"/>
                <w:sz w:val="18"/>
                <w:szCs w:val="18"/>
              </w:rPr>
            </w:pPr>
            <w:ins w:id="14520" w:author=" " w:date="2019-05-27T04:43:00Z">
              <w:r w:rsidRPr="00340831">
                <w:rPr>
                  <w:rFonts w:ascii="Arial" w:hAnsi="Arial" w:cs="Arial"/>
                  <w:sz w:val="18"/>
                  <w:szCs w:val="18"/>
                </w:rPr>
                <w:t>None</w:t>
              </w:r>
            </w:ins>
          </w:p>
        </w:tc>
      </w:tr>
      <w:tr w:rsidR="007B2B12" w:rsidRPr="00340831" w:rsidTr="004C693F">
        <w:trPr>
          <w:gridAfter w:val="1"/>
          <w:wAfter w:w="12" w:type="pct"/>
          <w:cantSplit/>
          <w:ins w:id="1452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4522" w:author=" " w:date="2019-05-27T04:43:00Z"/>
                <w:rFonts w:ascii="Arial" w:hAnsi="Arial" w:cs="Arial"/>
                <w:color w:val="000000"/>
                <w:sz w:val="18"/>
                <w:szCs w:val="18"/>
              </w:rPr>
            </w:pPr>
            <w:ins w:id="14523" w:author=" " w:date="2019-05-27T04:43:00Z">
              <w:r w:rsidRPr="00340831">
                <w:rPr>
                  <w:rFonts w:ascii="Arial" w:eastAsia="DengXian" w:hAnsi="Arial" w:cs="Arial" w:hint="eastAsia"/>
                  <w:color w:val="000000"/>
                  <w:sz w:val="18"/>
                  <w:szCs w:val="18"/>
                  <w:lang w:eastAsia="zh-CN"/>
                </w:rPr>
                <w:t>DC_4A_n260(A-O-P)_UL_4A_n260P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24" w:author=" " w:date="2019-05-27T04:43:00Z"/>
                <w:rFonts w:ascii="Arial" w:hAnsi="Arial" w:cs="Arial"/>
                <w:color w:val="000000"/>
                <w:lang w:val="en-US"/>
              </w:rPr>
            </w:pPr>
            <w:ins w:id="1452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526" w:author=" " w:date="2019-05-27T04:43:00Z"/>
              </w:rPr>
            </w:pPr>
            <w:ins w:id="1452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528" w:author=" " w:date="2019-05-27T04:43:00Z"/>
                <w:rFonts w:ascii="Arial" w:hAnsi="Arial" w:cs="Arial"/>
                <w:sz w:val="18"/>
                <w:szCs w:val="18"/>
              </w:rPr>
            </w:pPr>
            <w:ins w:id="14529" w:author=" " w:date="2019-05-27T04:43:00Z">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530" w:author=" " w:date="2019-05-27T04:43:00Z"/>
                <w:rFonts w:ascii="Arial" w:hAnsi="Arial" w:cs="Arial"/>
                <w:sz w:val="18"/>
                <w:szCs w:val="18"/>
              </w:rPr>
            </w:pPr>
            <w:ins w:id="14531"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532" w:author=" " w:date="2019-05-27T04:43:00Z"/>
                <w:rFonts w:ascii="Arial" w:hAnsi="Arial" w:cs="Arial"/>
                <w:sz w:val="18"/>
                <w:szCs w:val="18"/>
              </w:rPr>
            </w:pPr>
            <w:ins w:id="14533"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534" w:author=" " w:date="2019-05-27T04:43:00Z"/>
                <w:rFonts w:ascii="Arial" w:hAnsi="Arial" w:cs="Arial"/>
                <w:sz w:val="18"/>
                <w:szCs w:val="18"/>
              </w:rPr>
            </w:pPr>
            <w:ins w:id="14535" w:author=" " w:date="2019-05-27T04:43:00Z">
              <w:r w:rsidRPr="00340831">
                <w:rPr>
                  <w:rFonts w:ascii="Arial" w:hAnsi="Arial" w:cs="Arial"/>
                  <w:sz w:val="18"/>
                  <w:szCs w:val="18"/>
                </w:rPr>
                <w:t>None</w:t>
              </w:r>
            </w:ins>
          </w:p>
        </w:tc>
      </w:tr>
      <w:tr w:rsidR="007B2B12" w:rsidRPr="00340831" w:rsidTr="004C693F">
        <w:trPr>
          <w:gridAfter w:val="1"/>
          <w:wAfter w:w="12" w:type="pct"/>
          <w:cantSplit/>
          <w:ins w:id="1453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537" w:author=" " w:date="2019-05-27T04:43:00Z"/>
                <w:rFonts w:ascii="Arial" w:eastAsia="SimSun" w:hAnsi="Arial" w:cs="Arial"/>
                <w:sz w:val="18"/>
                <w:szCs w:val="18"/>
                <w:lang w:eastAsia="zh-CN"/>
              </w:rPr>
            </w:pPr>
            <w:ins w:id="1453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_n261(2H)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39" w:author=" " w:date="2019-05-27T04:43:00Z"/>
                <w:rFonts w:ascii="Arial" w:hAnsi="Arial" w:cs="Arial"/>
                <w:sz w:val="18"/>
                <w:szCs w:val="18"/>
              </w:rPr>
            </w:pPr>
            <w:ins w:id="1454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41" w:author=" " w:date="2019-05-27T04:43:00Z"/>
                <w:rFonts w:ascii="Arial" w:hAnsi="Arial" w:cs="Arial"/>
                <w:sz w:val="18"/>
                <w:szCs w:val="18"/>
              </w:rPr>
            </w:pPr>
            <w:ins w:id="1454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543" w:author=" " w:date="2019-05-27T04:43:00Z"/>
                <w:rFonts w:cs="Arial"/>
                <w:szCs w:val="18"/>
              </w:rPr>
            </w:pPr>
            <w:ins w:id="14544"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45" w:author=" " w:date="2019-05-27T04:43:00Z"/>
                <w:rFonts w:cs="Arial"/>
                <w:szCs w:val="18"/>
              </w:rPr>
            </w:pPr>
            <w:ins w:id="1454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47" w:author=" " w:date="2019-05-27T04:43:00Z"/>
                <w:rFonts w:cs="Arial"/>
                <w:szCs w:val="18"/>
              </w:rPr>
            </w:pPr>
            <w:ins w:id="1454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49" w:author=" " w:date="2019-05-27T04:43:00Z"/>
                <w:rFonts w:cs="Arial"/>
                <w:szCs w:val="18"/>
              </w:rPr>
            </w:pPr>
            <w:ins w:id="14550" w:author=" " w:date="2019-05-27T04:43:00Z">
              <w:r w:rsidRPr="00340831">
                <w:rPr>
                  <w:rFonts w:cs="Arial"/>
                  <w:szCs w:val="18"/>
                  <w:lang w:val="en-US" w:eastAsia="ja-JP"/>
                </w:rPr>
                <w:t>None</w:t>
              </w:r>
            </w:ins>
          </w:p>
        </w:tc>
      </w:tr>
      <w:tr w:rsidR="007B2B12" w:rsidRPr="00340831" w:rsidTr="004C693F">
        <w:trPr>
          <w:gridAfter w:val="1"/>
          <w:wAfter w:w="12" w:type="pct"/>
          <w:cantSplit/>
          <w:ins w:id="1455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552" w:author=" " w:date="2019-05-27T04:43:00Z"/>
                <w:rFonts w:ascii="Arial" w:eastAsia="SimSun" w:hAnsi="Arial" w:cs="Arial"/>
                <w:sz w:val="18"/>
                <w:szCs w:val="18"/>
                <w:lang w:eastAsia="zh-CN"/>
              </w:rPr>
            </w:pPr>
            <w:ins w:id="1455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_n261(2I)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54" w:author=" " w:date="2019-05-27T04:43:00Z"/>
                <w:rFonts w:ascii="Arial" w:hAnsi="Arial" w:cs="Arial"/>
                <w:sz w:val="18"/>
                <w:szCs w:val="18"/>
              </w:rPr>
            </w:pPr>
            <w:ins w:id="1455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56" w:author=" " w:date="2019-05-27T04:43:00Z"/>
                <w:rFonts w:ascii="Arial" w:hAnsi="Arial" w:cs="Arial"/>
                <w:sz w:val="18"/>
                <w:szCs w:val="18"/>
              </w:rPr>
            </w:pPr>
            <w:ins w:id="1455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558" w:author=" " w:date="2019-05-27T04:43:00Z"/>
                <w:rFonts w:cs="Arial"/>
                <w:szCs w:val="18"/>
              </w:rPr>
            </w:pPr>
            <w:ins w:id="14559"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60" w:author=" " w:date="2019-05-27T04:43:00Z"/>
                <w:rFonts w:cs="Arial"/>
                <w:szCs w:val="18"/>
              </w:rPr>
            </w:pPr>
            <w:ins w:id="1456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62" w:author=" " w:date="2019-05-27T04:43:00Z"/>
                <w:rFonts w:cs="Arial"/>
                <w:szCs w:val="18"/>
              </w:rPr>
            </w:pPr>
            <w:ins w:id="1456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64" w:author=" " w:date="2019-05-27T04:43:00Z"/>
                <w:rFonts w:cs="Arial"/>
                <w:szCs w:val="18"/>
              </w:rPr>
            </w:pPr>
            <w:ins w:id="14565" w:author=" " w:date="2019-05-27T04:43:00Z">
              <w:r w:rsidRPr="00340831">
                <w:rPr>
                  <w:rFonts w:cs="Arial"/>
                  <w:szCs w:val="18"/>
                  <w:lang w:val="en-US" w:eastAsia="ja-JP"/>
                </w:rPr>
                <w:t>None</w:t>
              </w:r>
            </w:ins>
          </w:p>
        </w:tc>
      </w:tr>
      <w:tr w:rsidR="007B2B12" w:rsidRPr="00340831" w:rsidTr="004C693F">
        <w:trPr>
          <w:gridAfter w:val="1"/>
          <w:wAfter w:w="12" w:type="pct"/>
          <w:cantSplit/>
          <w:ins w:id="1456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567" w:author=" " w:date="2019-05-27T04:43:00Z"/>
                <w:rFonts w:ascii="Arial" w:eastAsia="SimSun" w:hAnsi="Arial" w:cs="Arial"/>
                <w:sz w:val="18"/>
                <w:szCs w:val="18"/>
                <w:lang w:eastAsia="zh-CN"/>
              </w:rPr>
            </w:pPr>
            <w:ins w:id="1456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_n261(A-D)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69" w:author=" " w:date="2019-05-27T04:43:00Z"/>
                <w:rFonts w:ascii="Arial" w:hAnsi="Arial" w:cs="Arial"/>
                <w:sz w:val="18"/>
                <w:szCs w:val="18"/>
              </w:rPr>
            </w:pPr>
            <w:ins w:id="1457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71" w:author=" " w:date="2019-05-27T04:43:00Z"/>
                <w:rFonts w:ascii="Arial" w:hAnsi="Arial" w:cs="Arial"/>
                <w:sz w:val="18"/>
                <w:szCs w:val="18"/>
              </w:rPr>
            </w:pPr>
            <w:ins w:id="1457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573" w:author=" " w:date="2019-05-27T04:43:00Z"/>
                <w:rFonts w:cs="Arial"/>
                <w:szCs w:val="18"/>
              </w:rPr>
            </w:pPr>
            <w:ins w:id="14574"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75" w:author=" " w:date="2019-05-27T04:43:00Z"/>
                <w:rFonts w:cs="Arial"/>
                <w:szCs w:val="18"/>
              </w:rPr>
            </w:pPr>
            <w:ins w:id="1457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77" w:author=" " w:date="2019-05-27T04:43:00Z"/>
                <w:rFonts w:cs="Arial"/>
                <w:szCs w:val="18"/>
              </w:rPr>
            </w:pPr>
            <w:ins w:id="1457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79" w:author=" " w:date="2019-05-27T04:43:00Z"/>
                <w:rFonts w:cs="Arial"/>
                <w:szCs w:val="18"/>
              </w:rPr>
            </w:pPr>
            <w:ins w:id="14580" w:author=" " w:date="2019-05-27T04:43:00Z">
              <w:r w:rsidRPr="00340831">
                <w:rPr>
                  <w:rFonts w:cs="Arial"/>
                  <w:szCs w:val="18"/>
                  <w:lang w:val="en-US" w:eastAsia="ja-JP"/>
                </w:rPr>
                <w:t>None</w:t>
              </w:r>
            </w:ins>
          </w:p>
        </w:tc>
      </w:tr>
      <w:tr w:rsidR="007B2B12" w:rsidRPr="00340831" w:rsidTr="004C693F">
        <w:trPr>
          <w:gridAfter w:val="1"/>
          <w:wAfter w:w="12" w:type="pct"/>
          <w:cantSplit/>
          <w:ins w:id="1458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582" w:author=" " w:date="2019-05-27T04:43:00Z"/>
                <w:rFonts w:ascii="Arial" w:eastAsia="SimSun" w:hAnsi="Arial" w:cs="Arial"/>
                <w:sz w:val="18"/>
                <w:szCs w:val="18"/>
                <w:lang w:eastAsia="zh-CN"/>
              </w:rPr>
            </w:pPr>
            <w:ins w:id="1458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_n261(A-H)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84" w:author=" " w:date="2019-05-27T04:43:00Z"/>
                <w:rFonts w:ascii="Arial" w:hAnsi="Arial" w:cs="Arial"/>
                <w:sz w:val="18"/>
                <w:szCs w:val="18"/>
              </w:rPr>
            </w:pPr>
            <w:ins w:id="1458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86" w:author=" " w:date="2019-05-27T04:43:00Z"/>
                <w:rFonts w:ascii="Arial" w:hAnsi="Arial" w:cs="Arial"/>
                <w:sz w:val="18"/>
                <w:szCs w:val="18"/>
              </w:rPr>
            </w:pPr>
            <w:ins w:id="1458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588" w:author=" " w:date="2019-05-27T04:43:00Z"/>
                <w:rFonts w:cs="Arial"/>
                <w:szCs w:val="18"/>
              </w:rPr>
            </w:pPr>
            <w:ins w:id="14589"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90" w:author=" " w:date="2019-05-27T04:43:00Z"/>
                <w:rFonts w:cs="Arial"/>
                <w:szCs w:val="18"/>
              </w:rPr>
            </w:pPr>
            <w:ins w:id="1459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92" w:author=" " w:date="2019-05-27T04:43:00Z"/>
                <w:rFonts w:cs="Arial"/>
                <w:szCs w:val="18"/>
              </w:rPr>
            </w:pPr>
            <w:ins w:id="1459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94" w:author=" " w:date="2019-05-27T04:43:00Z"/>
                <w:rFonts w:cs="Arial"/>
                <w:szCs w:val="18"/>
              </w:rPr>
            </w:pPr>
            <w:ins w:id="14595" w:author=" " w:date="2019-05-27T04:43:00Z">
              <w:r w:rsidRPr="00340831">
                <w:rPr>
                  <w:rFonts w:cs="Arial"/>
                  <w:szCs w:val="18"/>
                  <w:lang w:val="en-US" w:eastAsia="ja-JP"/>
                </w:rPr>
                <w:t>None</w:t>
              </w:r>
            </w:ins>
          </w:p>
        </w:tc>
      </w:tr>
      <w:tr w:rsidR="007B2B12" w:rsidRPr="00340831" w:rsidTr="004C693F">
        <w:trPr>
          <w:gridAfter w:val="1"/>
          <w:wAfter w:w="12" w:type="pct"/>
          <w:cantSplit/>
          <w:ins w:id="1459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597" w:author=" " w:date="2019-05-27T04:43:00Z"/>
                <w:rFonts w:ascii="Arial" w:eastAsia="SimSun" w:hAnsi="Arial" w:cs="Arial"/>
                <w:sz w:val="18"/>
                <w:szCs w:val="18"/>
                <w:lang w:eastAsia="zh-CN"/>
              </w:rPr>
            </w:pPr>
            <w:ins w:id="1459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_n261(A-D-H)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99" w:author=" " w:date="2019-05-27T04:43:00Z"/>
                <w:rFonts w:ascii="Arial" w:hAnsi="Arial" w:cs="Arial"/>
                <w:sz w:val="18"/>
                <w:szCs w:val="18"/>
              </w:rPr>
            </w:pPr>
            <w:ins w:id="1460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01" w:author=" " w:date="2019-05-27T04:43:00Z"/>
                <w:rFonts w:ascii="Arial" w:hAnsi="Arial" w:cs="Arial"/>
                <w:sz w:val="18"/>
                <w:szCs w:val="18"/>
              </w:rPr>
            </w:pPr>
            <w:ins w:id="1460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603" w:author=" " w:date="2019-05-27T04:43:00Z"/>
                <w:rFonts w:cs="Arial"/>
                <w:szCs w:val="18"/>
              </w:rPr>
            </w:pPr>
            <w:ins w:id="14604"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05" w:author=" " w:date="2019-05-27T04:43:00Z"/>
                <w:rFonts w:cs="Arial"/>
                <w:szCs w:val="18"/>
              </w:rPr>
            </w:pPr>
            <w:ins w:id="1460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07" w:author=" " w:date="2019-05-27T04:43:00Z"/>
                <w:rFonts w:cs="Arial"/>
                <w:szCs w:val="18"/>
              </w:rPr>
            </w:pPr>
            <w:ins w:id="1460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09" w:author=" " w:date="2019-05-27T04:43:00Z"/>
                <w:rFonts w:cs="Arial"/>
                <w:szCs w:val="18"/>
              </w:rPr>
            </w:pPr>
            <w:ins w:id="14610" w:author=" " w:date="2019-05-27T04:43:00Z">
              <w:r w:rsidRPr="00340831">
                <w:rPr>
                  <w:rFonts w:cs="Arial"/>
                  <w:szCs w:val="18"/>
                  <w:lang w:val="en-US" w:eastAsia="ja-JP"/>
                </w:rPr>
                <w:t>None</w:t>
              </w:r>
            </w:ins>
          </w:p>
        </w:tc>
      </w:tr>
      <w:tr w:rsidR="007B2B12" w:rsidRPr="00340831" w:rsidTr="004C693F">
        <w:trPr>
          <w:gridAfter w:val="1"/>
          <w:wAfter w:w="12" w:type="pct"/>
          <w:cantSplit/>
          <w:ins w:id="1461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612" w:author=" " w:date="2019-05-27T04:43:00Z"/>
                <w:rFonts w:ascii="Arial" w:eastAsia="SimSun" w:hAnsi="Arial" w:cs="Arial"/>
                <w:sz w:val="18"/>
                <w:szCs w:val="18"/>
                <w:lang w:eastAsia="zh-CN"/>
              </w:rPr>
            </w:pPr>
            <w:ins w:id="1461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_n261(A-G)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14" w:author=" " w:date="2019-05-27T04:43:00Z"/>
                <w:rFonts w:ascii="Arial" w:hAnsi="Arial" w:cs="Arial"/>
                <w:sz w:val="18"/>
                <w:szCs w:val="18"/>
              </w:rPr>
            </w:pPr>
            <w:ins w:id="1461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16" w:author=" " w:date="2019-05-27T04:43:00Z"/>
                <w:rFonts w:ascii="Arial" w:hAnsi="Arial" w:cs="Arial"/>
                <w:sz w:val="18"/>
                <w:szCs w:val="18"/>
              </w:rPr>
            </w:pPr>
            <w:ins w:id="1461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618" w:author=" " w:date="2019-05-27T04:43:00Z"/>
                <w:rFonts w:cs="Arial"/>
                <w:szCs w:val="18"/>
              </w:rPr>
            </w:pPr>
            <w:ins w:id="14619"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20" w:author=" " w:date="2019-05-27T04:43:00Z"/>
                <w:rFonts w:cs="Arial"/>
                <w:szCs w:val="18"/>
              </w:rPr>
            </w:pPr>
            <w:ins w:id="1462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22" w:author=" " w:date="2019-05-27T04:43:00Z"/>
                <w:rFonts w:cs="Arial"/>
                <w:szCs w:val="18"/>
              </w:rPr>
            </w:pPr>
            <w:ins w:id="1462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24" w:author=" " w:date="2019-05-27T04:43:00Z"/>
                <w:rFonts w:cs="Arial"/>
                <w:szCs w:val="18"/>
              </w:rPr>
            </w:pPr>
            <w:ins w:id="14625" w:author=" " w:date="2019-05-27T04:43:00Z">
              <w:r w:rsidRPr="00340831">
                <w:rPr>
                  <w:rFonts w:cs="Arial"/>
                  <w:szCs w:val="18"/>
                  <w:lang w:val="en-US" w:eastAsia="ja-JP"/>
                </w:rPr>
                <w:t>None</w:t>
              </w:r>
            </w:ins>
          </w:p>
        </w:tc>
      </w:tr>
      <w:tr w:rsidR="007B2B12" w:rsidRPr="00340831" w:rsidTr="004C693F">
        <w:trPr>
          <w:gridAfter w:val="1"/>
          <w:wAfter w:w="12" w:type="pct"/>
          <w:cantSplit/>
          <w:ins w:id="1462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627" w:author=" " w:date="2019-05-27T04:43:00Z"/>
                <w:rFonts w:ascii="Arial" w:eastAsia="SimSun" w:hAnsi="Arial" w:cs="Arial"/>
                <w:sz w:val="18"/>
                <w:szCs w:val="18"/>
                <w:lang w:eastAsia="zh-CN"/>
              </w:rPr>
            </w:pPr>
            <w:ins w:id="1462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_n261(A-G-H)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29" w:author=" " w:date="2019-05-27T04:43:00Z"/>
                <w:rFonts w:ascii="Arial" w:hAnsi="Arial" w:cs="Arial"/>
                <w:sz w:val="18"/>
                <w:szCs w:val="18"/>
              </w:rPr>
            </w:pPr>
            <w:ins w:id="1463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31" w:author=" " w:date="2019-05-27T04:43:00Z"/>
                <w:rFonts w:ascii="Arial" w:hAnsi="Arial" w:cs="Arial"/>
                <w:sz w:val="18"/>
                <w:szCs w:val="18"/>
              </w:rPr>
            </w:pPr>
            <w:ins w:id="1463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633" w:author=" " w:date="2019-05-27T04:43:00Z"/>
                <w:rFonts w:cs="Arial"/>
                <w:szCs w:val="18"/>
              </w:rPr>
            </w:pPr>
            <w:ins w:id="14634"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35" w:author=" " w:date="2019-05-27T04:43:00Z"/>
                <w:rFonts w:cs="Arial"/>
                <w:szCs w:val="18"/>
              </w:rPr>
            </w:pPr>
            <w:ins w:id="1463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37" w:author=" " w:date="2019-05-27T04:43:00Z"/>
                <w:rFonts w:cs="Arial"/>
                <w:szCs w:val="18"/>
              </w:rPr>
            </w:pPr>
            <w:ins w:id="1463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39" w:author=" " w:date="2019-05-27T04:43:00Z"/>
                <w:rFonts w:cs="Arial"/>
                <w:szCs w:val="18"/>
              </w:rPr>
            </w:pPr>
            <w:ins w:id="14640" w:author=" " w:date="2019-05-27T04:43:00Z">
              <w:r w:rsidRPr="00340831">
                <w:rPr>
                  <w:rFonts w:cs="Arial"/>
                  <w:szCs w:val="18"/>
                  <w:lang w:val="en-US" w:eastAsia="ja-JP"/>
                </w:rPr>
                <w:t>None</w:t>
              </w:r>
            </w:ins>
          </w:p>
        </w:tc>
      </w:tr>
      <w:tr w:rsidR="007B2B12" w:rsidRPr="00340831" w:rsidTr="004C693F">
        <w:trPr>
          <w:gridAfter w:val="1"/>
          <w:wAfter w:w="12" w:type="pct"/>
          <w:cantSplit/>
          <w:ins w:id="1464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642" w:author=" " w:date="2019-05-27T04:43:00Z"/>
                <w:rFonts w:ascii="Arial" w:eastAsia="SimSun" w:hAnsi="Arial" w:cs="Arial"/>
                <w:sz w:val="18"/>
                <w:szCs w:val="18"/>
                <w:lang w:eastAsia="zh-CN"/>
              </w:rPr>
            </w:pPr>
            <w:ins w:id="1464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_n261(A-I)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44" w:author=" " w:date="2019-05-27T04:43:00Z"/>
                <w:rFonts w:ascii="Arial" w:hAnsi="Arial" w:cs="Arial"/>
                <w:sz w:val="18"/>
                <w:szCs w:val="18"/>
              </w:rPr>
            </w:pPr>
            <w:ins w:id="1464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46" w:author=" " w:date="2019-05-27T04:43:00Z"/>
                <w:rFonts w:ascii="Arial" w:hAnsi="Arial" w:cs="Arial"/>
                <w:sz w:val="18"/>
                <w:szCs w:val="18"/>
              </w:rPr>
            </w:pPr>
            <w:ins w:id="1464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648" w:author=" " w:date="2019-05-27T04:43:00Z"/>
                <w:rFonts w:cs="Arial"/>
                <w:szCs w:val="18"/>
              </w:rPr>
            </w:pPr>
            <w:ins w:id="14649"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50" w:author=" " w:date="2019-05-27T04:43:00Z"/>
                <w:rFonts w:cs="Arial"/>
                <w:szCs w:val="18"/>
              </w:rPr>
            </w:pPr>
            <w:ins w:id="1465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52" w:author=" " w:date="2019-05-27T04:43:00Z"/>
                <w:rFonts w:cs="Arial"/>
                <w:szCs w:val="18"/>
              </w:rPr>
            </w:pPr>
            <w:ins w:id="1465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54" w:author=" " w:date="2019-05-27T04:43:00Z"/>
                <w:rFonts w:cs="Arial"/>
                <w:szCs w:val="18"/>
              </w:rPr>
            </w:pPr>
            <w:ins w:id="14655" w:author=" " w:date="2019-05-27T04:43:00Z">
              <w:r w:rsidRPr="00340831">
                <w:rPr>
                  <w:rFonts w:cs="Arial"/>
                  <w:szCs w:val="18"/>
                  <w:lang w:val="en-US" w:eastAsia="ja-JP"/>
                </w:rPr>
                <w:t>None</w:t>
              </w:r>
            </w:ins>
          </w:p>
        </w:tc>
      </w:tr>
      <w:tr w:rsidR="007B2B12" w:rsidRPr="00340831" w:rsidTr="004C693F">
        <w:trPr>
          <w:gridAfter w:val="1"/>
          <w:wAfter w:w="12" w:type="pct"/>
          <w:cantSplit/>
          <w:ins w:id="1465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657" w:author=" " w:date="2019-05-27T04:43:00Z"/>
                <w:rFonts w:ascii="Arial" w:eastAsia="SimSun" w:hAnsi="Arial" w:cs="Arial"/>
                <w:sz w:val="18"/>
                <w:szCs w:val="18"/>
                <w:lang w:eastAsia="zh-CN"/>
              </w:rPr>
            </w:pPr>
            <w:ins w:id="1465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_n261(G-I)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59" w:author=" " w:date="2019-05-27T04:43:00Z"/>
                <w:rFonts w:ascii="Arial" w:hAnsi="Arial" w:cs="Arial"/>
                <w:sz w:val="18"/>
                <w:szCs w:val="18"/>
              </w:rPr>
            </w:pPr>
            <w:ins w:id="1466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61" w:author=" " w:date="2019-05-27T04:43:00Z"/>
                <w:rFonts w:ascii="Arial" w:hAnsi="Arial" w:cs="Arial"/>
                <w:sz w:val="18"/>
                <w:szCs w:val="18"/>
              </w:rPr>
            </w:pPr>
            <w:ins w:id="1466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663" w:author=" " w:date="2019-05-27T04:43:00Z"/>
                <w:rFonts w:cs="Arial"/>
                <w:szCs w:val="18"/>
              </w:rPr>
            </w:pPr>
            <w:ins w:id="14664"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65" w:author=" " w:date="2019-05-27T04:43:00Z"/>
                <w:rFonts w:cs="Arial"/>
                <w:szCs w:val="18"/>
              </w:rPr>
            </w:pPr>
            <w:ins w:id="1466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67" w:author=" " w:date="2019-05-27T04:43:00Z"/>
                <w:rFonts w:cs="Arial"/>
                <w:szCs w:val="18"/>
              </w:rPr>
            </w:pPr>
            <w:ins w:id="1466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69" w:author=" " w:date="2019-05-27T04:43:00Z"/>
                <w:rFonts w:cs="Arial"/>
                <w:szCs w:val="18"/>
              </w:rPr>
            </w:pPr>
            <w:ins w:id="14670" w:author=" " w:date="2019-05-27T04:43:00Z">
              <w:r w:rsidRPr="00340831">
                <w:rPr>
                  <w:rFonts w:cs="Arial"/>
                  <w:szCs w:val="18"/>
                  <w:lang w:val="en-US" w:eastAsia="ja-JP"/>
                </w:rPr>
                <w:t>None</w:t>
              </w:r>
            </w:ins>
          </w:p>
        </w:tc>
      </w:tr>
      <w:tr w:rsidR="007B2B12" w:rsidRPr="00340831" w:rsidTr="004C693F">
        <w:trPr>
          <w:gridAfter w:val="1"/>
          <w:wAfter w:w="12" w:type="pct"/>
          <w:cantSplit/>
          <w:ins w:id="1467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672" w:author=" " w:date="2019-05-27T04:43:00Z"/>
                <w:rFonts w:ascii="Arial" w:eastAsia="SimSun" w:hAnsi="Arial" w:cs="Arial"/>
                <w:sz w:val="18"/>
                <w:szCs w:val="18"/>
                <w:lang w:eastAsia="zh-CN"/>
              </w:rPr>
            </w:pPr>
            <w:ins w:id="1467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_n261(A-G-I)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74" w:author=" " w:date="2019-05-27T04:43:00Z"/>
                <w:rFonts w:ascii="Arial" w:hAnsi="Arial" w:cs="Arial"/>
                <w:sz w:val="18"/>
                <w:szCs w:val="18"/>
              </w:rPr>
            </w:pPr>
            <w:ins w:id="1467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76" w:author=" " w:date="2019-05-27T04:43:00Z"/>
                <w:rFonts w:ascii="Arial" w:hAnsi="Arial" w:cs="Arial"/>
                <w:sz w:val="18"/>
                <w:szCs w:val="18"/>
              </w:rPr>
            </w:pPr>
            <w:ins w:id="1467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678" w:author=" " w:date="2019-05-27T04:43:00Z"/>
                <w:rFonts w:cs="Arial"/>
                <w:szCs w:val="18"/>
              </w:rPr>
            </w:pPr>
            <w:ins w:id="14679"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80" w:author=" " w:date="2019-05-27T04:43:00Z"/>
                <w:rFonts w:cs="Arial"/>
                <w:szCs w:val="18"/>
              </w:rPr>
            </w:pPr>
            <w:ins w:id="1468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82" w:author=" " w:date="2019-05-27T04:43:00Z"/>
                <w:rFonts w:cs="Arial"/>
                <w:szCs w:val="18"/>
              </w:rPr>
            </w:pPr>
            <w:ins w:id="1468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84" w:author=" " w:date="2019-05-27T04:43:00Z"/>
                <w:rFonts w:cs="Arial"/>
                <w:szCs w:val="18"/>
              </w:rPr>
            </w:pPr>
            <w:ins w:id="14685" w:author=" " w:date="2019-05-27T04:43:00Z">
              <w:r w:rsidRPr="00340831">
                <w:rPr>
                  <w:rFonts w:cs="Arial"/>
                  <w:szCs w:val="18"/>
                  <w:lang w:val="en-US" w:eastAsia="ja-JP"/>
                </w:rPr>
                <w:t>None</w:t>
              </w:r>
            </w:ins>
          </w:p>
        </w:tc>
      </w:tr>
      <w:tr w:rsidR="007B2B12" w:rsidRPr="00340831" w:rsidTr="004C693F">
        <w:trPr>
          <w:gridAfter w:val="1"/>
          <w:wAfter w:w="12" w:type="pct"/>
          <w:cantSplit/>
          <w:ins w:id="1468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687" w:author=" " w:date="2019-05-27T04:43:00Z"/>
                <w:rFonts w:ascii="Arial" w:eastAsia="SimSun" w:hAnsi="Arial" w:cs="Arial"/>
                <w:sz w:val="18"/>
                <w:szCs w:val="18"/>
                <w:lang w:eastAsia="zh-CN"/>
              </w:rPr>
            </w:pPr>
            <w:ins w:id="1468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_n261(A-H-I)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89" w:author=" " w:date="2019-05-27T04:43:00Z"/>
                <w:rFonts w:ascii="Arial" w:hAnsi="Arial" w:cs="Arial"/>
                <w:sz w:val="18"/>
                <w:szCs w:val="18"/>
              </w:rPr>
            </w:pPr>
            <w:ins w:id="1469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91" w:author=" " w:date="2019-05-27T04:43:00Z"/>
                <w:rFonts w:ascii="Arial" w:hAnsi="Arial" w:cs="Arial"/>
                <w:sz w:val="18"/>
                <w:szCs w:val="18"/>
              </w:rPr>
            </w:pPr>
            <w:ins w:id="1469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693" w:author=" " w:date="2019-05-27T04:43:00Z"/>
                <w:rFonts w:cs="Arial"/>
                <w:szCs w:val="18"/>
              </w:rPr>
            </w:pPr>
            <w:ins w:id="14694"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95" w:author=" " w:date="2019-05-27T04:43:00Z"/>
                <w:rFonts w:cs="Arial"/>
                <w:szCs w:val="18"/>
              </w:rPr>
            </w:pPr>
            <w:ins w:id="1469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97" w:author=" " w:date="2019-05-27T04:43:00Z"/>
                <w:rFonts w:cs="Arial"/>
                <w:szCs w:val="18"/>
              </w:rPr>
            </w:pPr>
            <w:ins w:id="1469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99" w:author=" " w:date="2019-05-27T04:43:00Z"/>
                <w:rFonts w:cs="Arial"/>
                <w:szCs w:val="18"/>
              </w:rPr>
            </w:pPr>
            <w:ins w:id="14700" w:author=" " w:date="2019-05-27T04:43:00Z">
              <w:r w:rsidRPr="00340831">
                <w:rPr>
                  <w:rFonts w:cs="Arial"/>
                  <w:szCs w:val="18"/>
                  <w:lang w:val="en-US" w:eastAsia="ja-JP"/>
                </w:rPr>
                <w:t>None</w:t>
              </w:r>
            </w:ins>
          </w:p>
        </w:tc>
      </w:tr>
      <w:tr w:rsidR="007B2B12" w:rsidRPr="00340831" w:rsidTr="004C693F">
        <w:trPr>
          <w:gridAfter w:val="1"/>
          <w:wAfter w:w="12" w:type="pct"/>
          <w:cantSplit/>
          <w:ins w:id="1470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702" w:author=" " w:date="2019-05-27T04:43:00Z"/>
                <w:rFonts w:ascii="Arial" w:eastAsia="SimSun" w:hAnsi="Arial" w:cs="Arial"/>
                <w:sz w:val="18"/>
                <w:szCs w:val="18"/>
                <w:lang w:eastAsia="zh-CN"/>
              </w:rPr>
            </w:pPr>
            <w:ins w:id="14703"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_n261(G-H)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04" w:author=" " w:date="2019-05-27T04:43:00Z"/>
                <w:rFonts w:ascii="Arial" w:hAnsi="Arial" w:cs="Arial"/>
                <w:sz w:val="18"/>
                <w:szCs w:val="18"/>
              </w:rPr>
            </w:pPr>
            <w:ins w:id="1470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06" w:author=" " w:date="2019-05-27T04:43:00Z"/>
                <w:rFonts w:ascii="Arial" w:hAnsi="Arial" w:cs="Arial"/>
                <w:sz w:val="18"/>
                <w:szCs w:val="18"/>
              </w:rPr>
            </w:pPr>
            <w:ins w:id="1470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708" w:author=" " w:date="2019-05-27T04:43:00Z"/>
                <w:rFonts w:cs="Arial"/>
                <w:szCs w:val="18"/>
              </w:rPr>
            </w:pPr>
            <w:ins w:id="14709"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10" w:author=" " w:date="2019-05-27T04:43:00Z"/>
                <w:rFonts w:cs="Arial"/>
                <w:szCs w:val="18"/>
              </w:rPr>
            </w:pPr>
            <w:ins w:id="1471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12" w:author=" " w:date="2019-05-27T04:43:00Z"/>
                <w:rFonts w:cs="Arial"/>
                <w:szCs w:val="18"/>
              </w:rPr>
            </w:pPr>
            <w:ins w:id="1471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14" w:author=" " w:date="2019-05-27T04:43:00Z"/>
                <w:rFonts w:cs="Arial"/>
                <w:szCs w:val="18"/>
              </w:rPr>
            </w:pPr>
            <w:ins w:id="14715" w:author=" " w:date="2019-05-27T04:43:00Z">
              <w:r w:rsidRPr="00340831">
                <w:rPr>
                  <w:rFonts w:cs="Arial"/>
                  <w:szCs w:val="18"/>
                  <w:lang w:val="en-US" w:eastAsia="ja-JP"/>
                </w:rPr>
                <w:t>None</w:t>
              </w:r>
            </w:ins>
          </w:p>
        </w:tc>
      </w:tr>
      <w:tr w:rsidR="007B2B12" w:rsidRPr="00340831" w:rsidTr="004C693F">
        <w:trPr>
          <w:gridAfter w:val="1"/>
          <w:wAfter w:w="12" w:type="pct"/>
          <w:cantSplit/>
          <w:ins w:id="1471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717" w:author=" " w:date="2019-05-27T04:43:00Z"/>
                <w:rFonts w:ascii="Arial" w:eastAsia="SimSun" w:hAnsi="Arial" w:cs="Arial"/>
                <w:sz w:val="18"/>
                <w:szCs w:val="18"/>
                <w:lang w:eastAsia="zh-CN"/>
              </w:rPr>
            </w:pPr>
            <w:ins w:id="14718" w:author=" " w:date="2019-05-27T04:43:00Z">
              <w:r w:rsidRPr="00340831">
                <w:rPr>
                  <w:rFonts w:ascii="Arial" w:hAnsi="Arial" w:cs="Arial"/>
                  <w:sz w:val="18"/>
                  <w:szCs w:val="18"/>
                  <w:lang w:val="x-none" w:eastAsia="ja-JP"/>
                </w:rPr>
                <w:t>DC_4A</w:t>
              </w:r>
              <w:r w:rsidRPr="00340831">
                <w:rPr>
                  <w:rFonts w:ascii="Arial" w:hAnsi="Arial" w:cs="Arial"/>
                  <w:sz w:val="18"/>
                  <w:szCs w:val="18"/>
                  <w:lang w:val="sv-SE" w:eastAsia="ja-JP"/>
                </w:rPr>
                <w:t>_n261(H-I)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19" w:author=" " w:date="2019-05-27T04:43:00Z"/>
                <w:rFonts w:ascii="Arial" w:hAnsi="Arial" w:cs="Arial"/>
                <w:sz w:val="18"/>
                <w:szCs w:val="18"/>
              </w:rPr>
            </w:pPr>
            <w:ins w:id="1472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21" w:author=" " w:date="2019-05-27T04:43:00Z"/>
                <w:rFonts w:ascii="Arial" w:hAnsi="Arial" w:cs="Arial"/>
                <w:sz w:val="18"/>
                <w:szCs w:val="18"/>
              </w:rPr>
            </w:pPr>
            <w:ins w:id="1472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723" w:author=" " w:date="2019-05-27T04:43:00Z"/>
                <w:rFonts w:cs="Arial"/>
                <w:szCs w:val="18"/>
              </w:rPr>
            </w:pPr>
            <w:ins w:id="14724"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25" w:author=" " w:date="2019-05-27T04:43:00Z"/>
                <w:rFonts w:cs="Arial"/>
                <w:szCs w:val="18"/>
              </w:rPr>
            </w:pPr>
            <w:ins w:id="1472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27" w:author=" " w:date="2019-05-27T04:43:00Z"/>
                <w:rFonts w:cs="Arial"/>
                <w:szCs w:val="18"/>
              </w:rPr>
            </w:pPr>
            <w:ins w:id="1472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29" w:author=" " w:date="2019-05-27T04:43:00Z"/>
                <w:rFonts w:cs="Arial"/>
                <w:szCs w:val="18"/>
              </w:rPr>
            </w:pPr>
            <w:ins w:id="14730" w:author=" " w:date="2019-05-27T04:43:00Z">
              <w:r w:rsidRPr="00340831">
                <w:rPr>
                  <w:rFonts w:cs="Arial"/>
                  <w:szCs w:val="18"/>
                  <w:lang w:val="en-US" w:eastAsia="ja-JP"/>
                </w:rPr>
                <w:t>None</w:t>
              </w:r>
            </w:ins>
          </w:p>
        </w:tc>
      </w:tr>
      <w:tr w:rsidR="007B2B12" w:rsidRPr="00340831" w:rsidTr="004C693F">
        <w:trPr>
          <w:gridAfter w:val="1"/>
          <w:wAfter w:w="12" w:type="pct"/>
          <w:cantSplit/>
          <w:ins w:id="1473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732" w:author=" " w:date="2019-05-27T04:43:00Z"/>
                <w:rFonts w:ascii="Arial" w:hAnsi="Arial" w:cs="Arial"/>
                <w:sz w:val="18"/>
                <w:szCs w:val="18"/>
                <w:lang w:val="x-none" w:eastAsia="ja-JP"/>
              </w:rPr>
            </w:pPr>
            <w:ins w:id="14733" w:author=" " w:date="2019-05-27T04:43:00Z">
              <w:r w:rsidRPr="00340831">
                <w:rPr>
                  <w:rFonts w:ascii="Arial" w:hAnsi="Arial" w:cs="Arial"/>
                  <w:sz w:val="18"/>
                  <w:szCs w:val="18"/>
                  <w:lang w:val="x-none" w:eastAsia="ja-JP"/>
                </w:rPr>
                <w:lastRenderedPageBreak/>
                <w:t>DC_</w:t>
              </w:r>
              <w:r w:rsidRPr="00340831">
                <w:rPr>
                  <w:rFonts w:ascii="Arial" w:hAnsi="Arial" w:cs="Arial"/>
                  <w:sz w:val="18"/>
                  <w:szCs w:val="18"/>
                  <w:lang w:val="en-US" w:eastAsia="ja-JP"/>
                </w:rPr>
                <w:t>4A</w:t>
              </w:r>
              <w:r w:rsidRPr="00340831">
                <w:rPr>
                  <w:rFonts w:ascii="Arial" w:hAnsi="Arial" w:cs="Arial"/>
                  <w:sz w:val="18"/>
                  <w:szCs w:val="18"/>
                  <w:lang w:val="x-none" w:eastAsia="ja-JP"/>
                </w:rPr>
                <w:t>_n261(A-2H)</w:t>
              </w:r>
            </w:ins>
          </w:p>
          <w:p w:rsidR="00413606" w:rsidRPr="00340831" w:rsidRDefault="00413606" w:rsidP="009E6075">
            <w:pPr>
              <w:spacing w:after="0"/>
              <w:jc w:val="center"/>
              <w:rPr>
                <w:ins w:id="14734" w:author=" " w:date="2019-05-27T04:43:00Z"/>
                <w:rFonts w:ascii="Arial" w:hAnsi="Arial" w:cs="Arial"/>
                <w:sz w:val="18"/>
                <w:szCs w:val="18"/>
                <w:lang w:val="x-none" w:eastAsia="ja-JP"/>
              </w:rPr>
            </w:pP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35" w:author=" " w:date="2019-05-27T04:43:00Z"/>
                <w:rFonts w:ascii="Arial" w:hAnsi="Arial" w:cs="Arial"/>
                <w:sz w:val="18"/>
                <w:szCs w:val="18"/>
              </w:rPr>
            </w:pPr>
            <w:ins w:id="14736"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37" w:author=" " w:date="2019-05-27T04:43:00Z"/>
                <w:rFonts w:ascii="Arial" w:hAnsi="Arial" w:cs="Arial"/>
                <w:sz w:val="18"/>
                <w:szCs w:val="18"/>
              </w:rPr>
            </w:pPr>
            <w:ins w:id="14738"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739" w:author=" " w:date="2019-05-27T04:43:00Z"/>
                <w:rFonts w:cs="Arial"/>
                <w:szCs w:val="18"/>
              </w:rPr>
            </w:pPr>
            <w:ins w:id="14740" w:author=" " w:date="2019-05-27T04:43:00Z">
              <w:r w:rsidRPr="00340831">
                <w:rPr>
                  <w:rFonts w:cs="Arial"/>
                  <w:szCs w:val="18"/>
                  <w:lang w:eastAsia="ja-JP"/>
                </w:rPr>
                <w:t xml:space="preserve">TR </w:t>
              </w:r>
              <w:r w:rsidRPr="00340831">
                <w:rPr>
                  <w:rFonts w:cs="Arial"/>
                  <w:szCs w:val="18"/>
                </w:rPr>
                <w:t>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41" w:author=" " w:date="2019-05-27T04:43:00Z"/>
                <w:rFonts w:cs="Arial"/>
                <w:szCs w:val="18"/>
              </w:rPr>
            </w:pPr>
            <w:ins w:id="1474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43" w:author=" " w:date="2019-05-27T04:43:00Z"/>
                <w:rFonts w:cs="Arial"/>
                <w:szCs w:val="18"/>
              </w:rPr>
            </w:pPr>
            <w:ins w:id="1474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45" w:author=" " w:date="2019-05-27T04:43:00Z"/>
                <w:rFonts w:cs="Arial"/>
                <w:szCs w:val="18"/>
              </w:rPr>
            </w:pPr>
            <w:ins w:id="14746" w:author=" " w:date="2019-05-27T04:43:00Z">
              <w:r w:rsidRPr="00340831">
                <w:rPr>
                  <w:rFonts w:cs="Arial"/>
                  <w:szCs w:val="18"/>
                  <w:lang w:val="en-US" w:eastAsia="ja-JP"/>
                </w:rPr>
                <w:t>None</w:t>
              </w:r>
            </w:ins>
          </w:p>
        </w:tc>
      </w:tr>
      <w:tr w:rsidR="007B2B12" w:rsidRPr="00340831" w:rsidTr="004C693F">
        <w:trPr>
          <w:gridAfter w:val="1"/>
          <w:wAfter w:w="12" w:type="pct"/>
          <w:cantSplit/>
          <w:ins w:id="1474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748" w:author=" " w:date="2019-05-27T04:43:00Z"/>
                <w:rFonts w:ascii="Arial" w:hAnsi="Arial" w:cs="Arial"/>
                <w:sz w:val="18"/>
                <w:szCs w:val="18"/>
                <w:lang w:val="x-none" w:eastAsia="ja-JP"/>
              </w:rPr>
            </w:pPr>
            <w:ins w:id="14749" w:author=" " w:date="2019-05-27T04:43:00Z">
              <w:r w:rsidRPr="00340831">
                <w:rPr>
                  <w:rFonts w:ascii="Arial" w:hAnsi="Arial" w:cs="Arial"/>
                  <w:sz w:val="18"/>
                  <w:szCs w:val="18"/>
                  <w:lang w:val="x-none" w:eastAsia="ja-JP"/>
                </w:rPr>
                <w:t>DC_</w:t>
              </w:r>
              <w:r w:rsidRPr="00340831">
                <w:rPr>
                  <w:rFonts w:ascii="Arial" w:hAnsi="Arial" w:cs="Arial"/>
                  <w:sz w:val="18"/>
                  <w:szCs w:val="18"/>
                  <w:lang w:val="en-US" w:eastAsia="ja-JP"/>
                </w:rPr>
                <w:t>4A</w:t>
              </w:r>
              <w:r w:rsidRPr="00340831">
                <w:rPr>
                  <w:rFonts w:ascii="Arial" w:hAnsi="Arial" w:cs="Arial"/>
                  <w:sz w:val="18"/>
                  <w:szCs w:val="18"/>
                  <w:lang w:val="x-none" w:eastAsia="ja-JP"/>
                </w:rPr>
                <w:t>_n261(A-2I)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50" w:author=" " w:date="2019-05-27T04:43:00Z"/>
                <w:rFonts w:ascii="Arial" w:hAnsi="Arial" w:cs="Arial"/>
                <w:sz w:val="18"/>
                <w:szCs w:val="18"/>
              </w:rPr>
            </w:pPr>
            <w:ins w:id="14751"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52" w:author=" " w:date="2019-05-27T04:43:00Z"/>
                <w:rFonts w:ascii="Arial" w:hAnsi="Arial" w:cs="Arial"/>
                <w:sz w:val="18"/>
                <w:szCs w:val="18"/>
              </w:rPr>
            </w:pPr>
            <w:ins w:id="14753"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754" w:author=" " w:date="2019-05-27T04:43:00Z"/>
                <w:rFonts w:cs="Arial"/>
                <w:szCs w:val="18"/>
              </w:rPr>
            </w:pPr>
            <w:ins w:id="14755" w:author=" " w:date="2019-05-27T04:43:00Z">
              <w:r w:rsidRPr="00340831">
                <w:rPr>
                  <w:rFonts w:cs="Arial"/>
                  <w:szCs w:val="18"/>
                  <w:lang w:eastAsia="ja-JP"/>
                </w:rPr>
                <w:t xml:space="preserve">TR </w:t>
              </w:r>
              <w:r w:rsidRPr="00340831">
                <w:rPr>
                  <w:rFonts w:cs="Arial"/>
                  <w:szCs w:val="18"/>
                </w:rPr>
                <w:t>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56" w:author=" " w:date="2019-05-27T04:43:00Z"/>
                <w:rFonts w:cs="Arial"/>
                <w:szCs w:val="18"/>
              </w:rPr>
            </w:pPr>
            <w:ins w:id="1475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58" w:author=" " w:date="2019-05-27T04:43:00Z"/>
                <w:rFonts w:cs="Arial"/>
                <w:szCs w:val="18"/>
              </w:rPr>
            </w:pPr>
            <w:ins w:id="1475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60" w:author=" " w:date="2019-05-27T04:43:00Z"/>
                <w:rFonts w:cs="Arial"/>
                <w:szCs w:val="18"/>
              </w:rPr>
            </w:pPr>
            <w:ins w:id="14761" w:author=" " w:date="2019-05-27T04:43:00Z">
              <w:r w:rsidRPr="00340831">
                <w:rPr>
                  <w:rFonts w:cs="Arial"/>
                  <w:szCs w:val="18"/>
                  <w:lang w:val="en-US" w:eastAsia="ja-JP"/>
                </w:rPr>
                <w:t>None</w:t>
              </w:r>
            </w:ins>
          </w:p>
        </w:tc>
      </w:tr>
      <w:tr w:rsidR="007B2B12" w:rsidRPr="00340831" w:rsidTr="004C693F">
        <w:trPr>
          <w:gridAfter w:val="1"/>
          <w:wAfter w:w="12" w:type="pct"/>
          <w:cantSplit/>
          <w:ins w:id="1476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763" w:author=" " w:date="2019-05-27T04:43:00Z"/>
                <w:rFonts w:ascii="Arial" w:hAnsi="Arial" w:cs="Arial"/>
                <w:sz w:val="18"/>
                <w:szCs w:val="18"/>
                <w:lang w:val="x-none" w:eastAsia="ja-JP"/>
              </w:rPr>
            </w:pPr>
            <w:ins w:id="14764" w:author=" " w:date="2019-05-27T04:43:00Z">
              <w:r w:rsidRPr="00340831">
                <w:rPr>
                  <w:rFonts w:ascii="Arial" w:hAnsi="Arial" w:cs="Arial"/>
                  <w:color w:val="000000"/>
                  <w:lang w:val="en-US"/>
                </w:rPr>
                <w:t>DC_4A_n261(4A)_UL_4A_n261A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65" w:author=" " w:date="2019-05-27T04:43:00Z"/>
                <w:rFonts w:ascii="Arial" w:hAnsi="Arial" w:cs="Arial"/>
                <w:sz w:val="18"/>
                <w:szCs w:val="18"/>
              </w:rPr>
            </w:pPr>
            <w:ins w:id="1476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767" w:author=" " w:date="2019-05-27T04:43:00Z"/>
                <w:rFonts w:ascii="Arial" w:hAnsi="Arial" w:cs="Arial"/>
                <w:sz w:val="18"/>
                <w:szCs w:val="18"/>
              </w:rPr>
            </w:pPr>
            <w:ins w:id="1476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769" w:author=" " w:date="2019-05-27T04:43:00Z"/>
                <w:rFonts w:cs="Arial"/>
                <w:szCs w:val="18"/>
              </w:rPr>
            </w:pPr>
            <w:ins w:id="14770"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71" w:author=" " w:date="2019-05-27T04:43:00Z"/>
                <w:rFonts w:cs="Arial"/>
                <w:szCs w:val="18"/>
              </w:rPr>
            </w:pPr>
            <w:ins w:id="1477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73" w:author=" " w:date="2019-05-27T04:43:00Z"/>
                <w:rFonts w:cs="Arial"/>
                <w:szCs w:val="18"/>
              </w:rPr>
            </w:pPr>
            <w:ins w:id="1477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75" w:author=" " w:date="2019-05-27T04:43:00Z"/>
                <w:rFonts w:cs="Arial"/>
                <w:szCs w:val="18"/>
              </w:rPr>
            </w:pPr>
            <w:ins w:id="14776" w:author=" " w:date="2019-05-27T04:43:00Z">
              <w:r w:rsidRPr="00340831">
                <w:rPr>
                  <w:rFonts w:cs="Arial"/>
                  <w:szCs w:val="18"/>
                  <w:lang w:val="en-US" w:eastAsia="ja-JP"/>
                </w:rPr>
                <w:t>None</w:t>
              </w:r>
            </w:ins>
          </w:p>
        </w:tc>
      </w:tr>
      <w:tr w:rsidR="007B2B12" w:rsidRPr="00340831" w:rsidTr="004C693F">
        <w:trPr>
          <w:gridAfter w:val="1"/>
          <w:wAfter w:w="12" w:type="pct"/>
          <w:cantSplit/>
          <w:ins w:id="1477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778" w:author=" " w:date="2019-05-27T04:43:00Z"/>
                <w:rFonts w:ascii="Arial" w:hAnsi="Arial" w:cs="Arial"/>
                <w:sz w:val="18"/>
                <w:szCs w:val="18"/>
                <w:lang w:val="x-none" w:eastAsia="ja-JP"/>
              </w:rPr>
            </w:pPr>
            <w:ins w:id="14779" w:author=" " w:date="2019-05-27T04:43:00Z">
              <w:r w:rsidRPr="00340831">
                <w:rPr>
                  <w:rFonts w:ascii="Arial" w:hAnsi="Arial" w:cs="Arial"/>
                  <w:color w:val="000000"/>
                  <w:lang w:val="en-US"/>
                </w:rPr>
                <w:t>DC_4A_n261G_UL_4A_n261G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80" w:author=" " w:date="2019-05-27T04:43:00Z"/>
                <w:rFonts w:ascii="Arial" w:hAnsi="Arial" w:cs="Arial"/>
                <w:sz w:val="18"/>
                <w:szCs w:val="18"/>
              </w:rPr>
            </w:pPr>
            <w:ins w:id="1478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782" w:author=" " w:date="2019-05-27T04:43:00Z"/>
                <w:rFonts w:ascii="Arial" w:hAnsi="Arial" w:cs="Arial"/>
                <w:sz w:val="18"/>
                <w:szCs w:val="18"/>
              </w:rPr>
            </w:pPr>
            <w:ins w:id="1478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784" w:author=" " w:date="2019-05-27T04:43:00Z"/>
                <w:rFonts w:cs="Arial"/>
                <w:szCs w:val="18"/>
              </w:rPr>
            </w:pPr>
            <w:ins w:id="14785"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86" w:author=" " w:date="2019-05-27T04:43:00Z"/>
                <w:rFonts w:cs="Arial"/>
                <w:szCs w:val="18"/>
              </w:rPr>
            </w:pPr>
            <w:ins w:id="1478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88" w:author=" " w:date="2019-05-27T04:43:00Z"/>
                <w:rFonts w:cs="Arial"/>
                <w:szCs w:val="18"/>
              </w:rPr>
            </w:pPr>
            <w:ins w:id="1478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90" w:author=" " w:date="2019-05-27T04:43:00Z"/>
                <w:rFonts w:cs="Arial"/>
                <w:szCs w:val="18"/>
              </w:rPr>
            </w:pPr>
            <w:ins w:id="14791" w:author=" " w:date="2019-05-27T04:43:00Z">
              <w:r w:rsidRPr="00340831">
                <w:rPr>
                  <w:rFonts w:cs="Arial"/>
                  <w:szCs w:val="18"/>
                  <w:lang w:val="en-US" w:eastAsia="ja-JP"/>
                </w:rPr>
                <w:t>None</w:t>
              </w:r>
            </w:ins>
          </w:p>
        </w:tc>
      </w:tr>
      <w:tr w:rsidR="007B2B12" w:rsidRPr="00340831" w:rsidTr="004C693F">
        <w:trPr>
          <w:gridAfter w:val="1"/>
          <w:wAfter w:w="12" w:type="pct"/>
          <w:cantSplit/>
          <w:ins w:id="1479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793" w:author=" " w:date="2019-05-27T04:43:00Z"/>
                <w:rFonts w:ascii="Arial" w:hAnsi="Arial" w:cs="Arial"/>
                <w:sz w:val="18"/>
                <w:szCs w:val="18"/>
                <w:lang w:val="x-none" w:eastAsia="ja-JP"/>
              </w:rPr>
            </w:pPr>
            <w:ins w:id="14794" w:author=" " w:date="2019-05-27T04:43:00Z">
              <w:r w:rsidRPr="00340831">
                <w:rPr>
                  <w:rFonts w:ascii="Arial" w:hAnsi="Arial" w:cs="Arial"/>
                  <w:color w:val="000000"/>
                  <w:lang w:val="en-US"/>
                </w:rPr>
                <w:t>DC_4A_n261H_UL_4A_n261H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95" w:author=" " w:date="2019-05-27T04:43:00Z"/>
                <w:rFonts w:ascii="Arial" w:hAnsi="Arial" w:cs="Arial"/>
                <w:sz w:val="18"/>
                <w:szCs w:val="18"/>
              </w:rPr>
            </w:pPr>
            <w:ins w:id="1479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797" w:author=" " w:date="2019-05-27T04:43:00Z"/>
                <w:rFonts w:ascii="Arial" w:hAnsi="Arial" w:cs="Arial"/>
                <w:sz w:val="18"/>
                <w:szCs w:val="18"/>
              </w:rPr>
            </w:pPr>
            <w:ins w:id="1479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799" w:author=" " w:date="2019-05-27T04:43:00Z"/>
                <w:rFonts w:cs="Arial"/>
                <w:szCs w:val="18"/>
              </w:rPr>
            </w:pPr>
            <w:ins w:id="14800"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01" w:author=" " w:date="2019-05-27T04:43:00Z"/>
                <w:rFonts w:cs="Arial"/>
                <w:szCs w:val="18"/>
              </w:rPr>
            </w:pPr>
            <w:ins w:id="1480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03" w:author=" " w:date="2019-05-27T04:43:00Z"/>
                <w:rFonts w:cs="Arial"/>
                <w:szCs w:val="18"/>
              </w:rPr>
            </w:pPr>
            <w:ins w:id="1480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05" w:author=" " w:date="2019-05-27T04:43:00Z"/>
                <w:rFonts w:cs="Arial"/>
                <w:szCs w:val="18"/>
              </w:rPr>
            </w:pPr>
            <w:ins w:id="14806" w:author=" " w:date="2019-05-27T04:43:00Z">
              <w:r w:rsidRPr="00340831">
                <w:rPr>
                  <w:rFonts w:cs="Arial"/>
                  <w:szCs w:val="18"/>
                  <w:lang w:val="en-US" w:eastAsia="ja-JP"/>
                </w:rPr>
                <w:t>None</w:t>
              </w:r>
            </w:ins>
          </w:p>
        </w:tc>
      </w:tr>
      <w:tr w:rsidR="007B2B12" w:rsidRPr="00340831" w:rsidTr="004C693F">
        <w:trPr>
          <w:gridAfter w:val="1"/>
          <w:wAfter w:w="12" w:type="pct"/>
          <w:cantSplit/>
          <w:ins w:id="1480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808" w:author=" " w:date="2019-05-27T04:43:00Z"/>
                <w:rFonts w:ascii="Arial" w:hAnsi="Arial" w:cs="Arial"/>
                <w:sz w:val="18"/>
                <w:szCs w:val="18"/>
                <w:lang w:val="x-none" w:eastAsia="ja-JP"/>
              </w:rPr>
            </w:pPr>
            <w:ins w:id="14809" w:author=" " w:date="2019-05-27T04:43:00Z">
              <w:r w:rsidRPr="00340831">
                <w:rPr>
                  <w:rFonts w:ascii="Arial" w:hAnsi="Arial" w:cs="Arial"/>
                  <w:color w:val="000000"/>
                  <w:lang w:val="en-US"/>
                </w:rPr>
                <w:t>DC_4A_n261H_UL_4A_n261G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810" w:author=" " w:date="2019-05-27T04:43:00Z"/>
                <w:rFonts w:ascii="Arial" w:hAnsi="Arial" w:cs="Arial"/>
                <w:sz w:val="18"/>
                <w:szCs w:val="18"/>
              </w:rPr>
            </w:pPr>
            <w:ins w:id="1481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812" w:author=" " w:date="2019-05-27T04:43:00Z"/>
                <w:rFonts w:ascii="Arial" w:hAnsi="Arial" w:cs="Arial"/>
                <w:sz w:val="18"/>
                <w:szCs w:val="18"/>
              </w:rPr>
            </w:pPr>
            <w:ins w:id="1481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814" w:author=" " w:date="2019-05-27T04:43:00Z"/>
                <w:rFonts w:cs="Arial"/>
                <w:szCs w:val="18"/>
              </w:rPr>
            </w:pPr>
            <w:ins w:id="14815"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16" w:author=" " w:date="2019-05-27T04:43:00Z"/>
                <w:rFonts w:cs="Arial"/>
                <w:szCs w:val="18"/>
              </w:rPr>
            </w:pPr>
            <w:ins w:id="1481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18" w:author=" " w:date="2019-05-27T04:43:00Z"/>
                <w:rFonts w:cs="Arial"/>
                <w:szCs w:val="18"/>
              </w:rPr>
            </w:pPr>
            <w:ins w:id="1481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20" w:author=" " w:date="2019-05-27T04:43:00Z"/>
                <w:rFonts w:cs="Arial"/>
                <w:szCs w:val="18"/>
              </w:rPr>
            </w:pPr>
            <w:ins w:id="14821" w:author=" " w:date="2019-05-27T04:43:00Z">
              <w:r w:rsidRPr="00340831">
                <w:rPr>
                  <w:rFonts w:cs="Arial"/>
                  <w:szCs w:val="18"/>
                  <w:lang w:val="en-US" w:eastAsia="ja-JP"/>
                </w:rPr>
                <w:t>None</w:t>
              </w:r>
            </w:ins>
          </w:p>
        </w:tc>
      </w:tr>
      <w:tr w:rsidR="007B2B12" w:rsidRPr="00340831" w:rsidTr="004C693F">
        <w:trPr>
          <w:gridAfter w:val="1"/>
          <w:wAfter w:w="12" w:type="pct"/>
          <w:cantSplit/>
          <w:ins w:id="1482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823" w:author=" " w:date="2019-05-27T04:43:00Z"/>
                <w:rFonts w:ascii="Arial" w:hAnsi="Arial" w:cs="Arial"/>
                <w:sz w:val="18"/>
                <w:szCs w:val="18"/>
                <w:lang w:val="x-none" w:eastAsia="ja-JP"/>
              </w:rPr>
            </w:pPr>
            <w:ins w:id="14824" w:author=" " w:date="2019-05-27T04:43:00Z">
              <w:r w:rsidRPr="00340831">
                <w:rPr>
                  <w:rFonts w:ascii="Arial" w:hAnsi="Arial" w:cs="Arial"/>
                  <w:color w:val="000000"/>
                  <w:lang w:val="en-US"/>
                </w:rPr>
                <w:t>DC_4A_n261I_UL_4A_n261I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825" w:author=" " w:date="2019-05-27T04:43:00Z"/>
                <w:rFonts w:ascii="Arial" w:hAnsi="Arial" w:cs="Arial"/>
                <w:sz w:val="18"/>
                <w:szCs w:val="18"/>
              </w:rPr>
            </w:pPr>
            <w:ins w:id="1482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827" w:author=" " w:date="2019-05-27T04:43:00Z"/>
                <w:rFonts w:ascii="Arial" w:hAnsi="Arial" w:cs="Arial"/>
                <w:sz w:val="18"/>
                <w:szCs w:val="18"/>
              </w:rPr>
            </w:pPr>
            <w:ins w:id="1482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829" w:author=" " w:date="2019-05-27T04:43:00Z"/>
                <w:rFonts w:cs="Arial"/>
                <w:szCs w:val="18"/>
              </w:rPr>
            </w:pPr>
            <w:ins w:id="14830"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31" w:author=" " w:date="2019-05-27T04:43:00Z"/>
                <w:rFonts w:cs="Arial"/>
                <w:szCs w:val="18"/>
              </w:rPr>
            </w:pPr>
            <w:ins w:id="1483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33" w:author=" " w:date="2019-05-27T04:43:00Z"/>
                <w:rFonts w:cs="Arial"/>
                <w:szCs w:val="18"/>
              </w:rPr>
            </w:pPr>
            <w:ins w:id="1483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35" w:author=" " w:date="2019-05-27T04:43:00Z"/>
                <w:rFonts w:cs="Arial"/>
                <w:szCs w:val="18"/>
              </w:rPr>
            </w:pPr>
            <w:ins w:id="14836" w:author=" " w:date="2019-05-27T04:43:00Z">
              <w:r w:rsidRPr="00340831">
                <w:rPr>
                  <w:rFonts w:cs="Arial"/>
                  <w:szCs w:val="18"/>
                  <w:lang w:val="en-US" w:eastAsia="ja-JP"/>
                </w:rPr>
                <w:t>None</w:t>
              </w:r>
            </w:ins>
          </w:p>
        </w:tc>
      </w:tr>
      <w:tr w:rsidR="007B2B12" w:rsidRPr="00340831" w:rsidTr="004C693F">
        <w:trPr>
          <w:gridAfter w:val="1"/>
          <w:wAfter w:w="12" w:type="pct"/>
          <w:cantSplit/>
          <w:ins w:id="1483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838" w:author=" " w:date="2019-05-27T04:43:00Z"/>
                <w:rFonts w:ascii="Arial" w:hAnsi="Arial" w:cs="Arial"/>
                <w:sz w:val="18"/>
                <w:szCs w:val="18"/>
                <w:lang w:val="x-none" w:eastAsia="ja-JP"/>
              </w:rPr>
            </w:pPr>
            <w:ins w:id="14839" w:author=" " w:date="2019-05-27T04:43:00Z">
              <w:r w:rsidRPr="00340831">
                <w:rPr>
                  <w:rFonts w:ascii="Arial" w:hAnsi="Arial" w:cs="Arial"/>
                  <w:color w:val="000000"/>
                  <w:lang w:val="en-US"/>
                </w:rPr>
                <w:t>DC_4A_n261I_UL_4A_n261H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840" w:author=" " w:date="2019-05-27T04:43:00Z"/>
                <w:rFonts w:ascii="Arial" w:hAnsi="Arial" w:cs="Arial"/>
                <w:sz w:val="18"/>
                <w:szCs w:val="18"/>
              </w:rPr>
            </w:pPr>
            <w:ins w:id="1484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842" w:author=" " w:date="2019-05-27T04:43:00Z"/>
                <w:rFonts w:ascii="Arial" w:hAnsi="Arial" w:cs="Arial"/>
                <w:sz w:val="18"/>
                <w:szCs w:val="18"/>
              </w:rPr>
            </w:pPr>
            <w:ins w:id="1484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844" w:author=" " w:date="2019-05-27T04:43:00Z"/>
                <w:rFonts w:cs="Arial"/>
                <w:szCs w:val="18"/>
              </w:rPr>
            </w:pPr>
            <w:ins w:id="14845"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46" w:author=" " w:date="2019-05-27T04:43:00Z"/>
                <w:rFonts w:cs="Arial"/>
                <w:szCs w:val="18"/>
              </w:rPr>
            </w:pPr>
            <w:ins w:id="1484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48" w:author=" " w:date="2019-05-27T04:43:00Z"/>
                <w:rFonts w:cs="Arial"/>
                <w:szCs w:val="18"/>
              </w:rPr>
            </w:pPr>
            <w:ins w:id="1484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50" w:author=" " w:date="2019-05-27T04:43:00Z"/>
                <w:rFonts w:cs="Arial"/>
                <w:szCs w:val="18"/>
              </w:rPr>
            </w:pPr>
            <w:ins w:id="14851" w:author=" " w:date="2019-05-27T04:43:00Z">
              <w:r w:rsidRPr="00340831">
                <w:rPr>
                  <w:rFonts w:cs="Arial"/>
                  <w:szCs w:val="18"/>
                  <w:lang w:val="en-US" w:eastAsia="ja-JP"/>
                </w:rPr>
                <w:t>None</w:t>
              </w:r>
            </w:ins>
          </w:p>
        </w:tc>
      </w:tr>
      <w:tr w:rsidR="007B2B12" w:rsidRPr="00340831" w:rsidTr="004C693F">
        <w:trPr>
          <w:gridAfter w:val="1"/>
          <w:wAfter w:w="12" w:type="pct"/>
          <w:cantSplit/>
          <w:ins w:id="1485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853" w:author=" " w:date="2019-05-27T04:43:00Z"/>
                <w:rFonts w:ascii="Arial" w:hAnsi="Arial" w:cs="Arial"/>
                <w:sz w:val="18"/>
                <w:szCs w:val="18"/>
                <w:lang w:val="x-none" w:eastAsia="ja-JP"/>
              </w:rPr>
            </w:pPr>
            <w:ins w:id="14854" w:author=" " w:date="2019-05-27T04:43:00Z">
              <w:r w:rsidRPr="00340831">
                <w:rPr>
                  <w:rFonts w:ascii="Arial" w:hAnsi="Arial" w:cs="Arial"/>
                  <w:color w:val="000000"/>
                  <w:lang w:val="en-US"/>
                </w:rPr>
                <w:t>DC_4A_n261I_UL_4A_n261G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855" w:author=" " w:date="2019-05-27T04:43:00Z"/>
                <w:rFonts w:ascii="Arial" w:hAnsi="Arial" w:cs="Arial"/>
                <w:sz w:val="18"/>
                <w:szCs w:val="18"/>
              </w:rPr>
            </w:pPr>
            <w:ins w:id="1485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857" w:author=" " w:date="2019-05-27T04:43:00Z"/>
                <w:rFonts w:ascii="Arial" w:hAnsi="Arial" w:cs="Arial"/>
                <w:sz w:val="18"/>
                <w:szCs w:val="18"/>
              </w:rPr>
            </w:pPr>
            <w:ins w:id="1485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859" w:author=" " w:date="2019-05-27T04:43:00Z"/>
                <w:rFonts w:cs="Arial"/>
                <w:szCs w:val="18"/>
              </w:rPr>
            </w:pPr>
            <w:ins w:id="14860"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61" w:author=" " w:date="2019-05-27T04:43:00Z"/>
                <w:rFonts w:cs="Arial"/>
                <w:szCs w:val="18"/>
              </w:rPr>
            </w:pPr>
            <w:ins w:id="1486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63" w:author=" " w:date="2019-05-27T04:43:00Z"/>
                <w:rFonts w:cs="Arial"/>
                <w:szCs w:val="18"/>
              </w:rPr>
            </w:pPr>
            <w:ins w:id="1486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65" w:author=" " w:date="2019-05-27T04:43:00Z"/>
                <w:rFonts w:cs="Arial"/>
                <w:szCs w:val="18"/>
              </w:rPr>
            </w:pPr>
            <w:ins w:id="14866" w:author=" " w:date="2019-05-27T04:43:00Z">
              <w:r w:rsidRPr="00340831">
                <w:rPr>
                  <w:rFonts w:cs="Arial"/>
                  <w:szCs w:val="18"/>
                  <w:lang w:val="en-US" w:eastAsia="ja-JP"/>
                </w:rPr>
                <w:t>None</w:t>
              </w:r>
            </w:ins>
          </w:p>
        </w:tc>
      </w:tr>
      <w:tr w:rsidR="007B2B12" w:rsidRPr="00340831" w:rsidTr="004C693F">
        <w:trPr>
          <w:gridAfter w:val="1"/>
          <w:wAfter w:w="12" w:type="pct"/>
          <w:cantSplit/>
          <w:ins w:id="1486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868" w:author=" " w:date="2019-05-27T04:43:00Z"/>
                <w:rFonts w:ascii="Arial" w:hAnsi="Arial" w:cs="Arial"/>
                <w:sz w:val="18"/>
                <w:szCs w:val="18"/>
                <w:lang w:val="x-none" w:eastAsia="ja-JP"/>
              </w:rPr>
            </w:pPr>
            <w:ins w:id="14869" w:author=" " w:date="2019-05-27T04:43:00Z">
              <w:r w:rsidRPr="00340831">
                <w:rPr>
                  <w:rFonts w:ascii="Arial" w:hAnsi="Arial" w:cs="Arial"/>
                  <w:color w:val="000000"/>
                  <w:lang w:val="en-US"/>
                </w:rPr>
                <w:t>DC_4A_n261M_UL_4A_n261A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870" w:author=" " w:date="2019-05-27T04:43:00Z"/>
                <w:rFonts w:ascii="Arial" w:hAnsi="Arial" w:cs="Arial"/>
                <w:sz w:val="18"/>
                <w:szCs w:val="18"/>
              </w:rPr>
            </w:pPr>
            <w:ins w:id="1487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872" w:author=" " w:date="2019-05-27T04:43:00Z"/>
                <w:rFonts w:ascii="Arial" w:hAnsi="Arial" w:cs="Arial"/>
                <w:sz w:val="18"/>
                <w:szCs w:val="18"/>
              </w:rPr>
            </w:pPr>
            <w:ins w:id="1487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874" w:author=" " w:date="2019-05-27T04:43:00Z"/>
                <w:rFonts w:cs="Arial"/>
                <w:szCs w:val="18"/>
              </w:rPr>
            </w:pPr>
            <w:ins w:id="14875"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76" w:author=" " w:date="2019-05-27T04:43:00Z"/>
                <w:rFonts w:cs="Arial"/>
                <w:szCs w:val="18"/>
              </w:rPr>
            </w:pPr>
            <w:ins w:id="1487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78" w:author=" " w:date="2019-05-27T04:43:00Z"/>
                <w:rFonts w:cs="Arial"/>
                <w:szCs w:val="18"/>
              </w:rPr>
            </w:pPr>
            <w:ins w:id="1487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80" w:author=" " w:date="2019-05-27T04:43:00Z"/>
                <w:rFonts w:cs="Arial"/>
                <w:szCs w:val="18"/>
              </w:rPr>
            </w:pPr>
            <w:ins w:id="14881" w:author=" " w:date="2019-05-27T04:43:00Z">
              <w:r w:rsidRPr="00340831">
                <w:rPr>
                  <w:rFonts w:cs="Arial"/>
                  <w:szCs w:val="18"/>
                  <w:lang w:val="en-US" w:eastAsia="ja-JP"/>
                </w:rPr>
                <w:t>None</w:t>
              </w:r>
            </w:ins>
          </w:p>
        </w:tc>
      </w:tr>
      <w:tr w:rsidR="007B2B12" w:rsidRPr="00340831" w:rsidTr="004C693F">
        <w:trPr>
          <w:gridAfter w:val="1"/>
          <w:wAfter w:w="12" w:type="pct"/>
          <w:cantSplit/>
          <w:ins w:id="1488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883" w:author=" " w:date="2019-05-27T04:43:00Z"/>
                <w:rFonts w:ascii="Arial" w:hAnsi="Arial" w:cs="Arial"/>
                <w:sz w:val="18"/>
                <w:szCs w:val="18"/>
                <w:lang w:val="x-none" w:eastAsia="ja-JP"/>
              </w:rPr>
            </w:pPr>
            <w:ins w:id="14884" w:author=" " w:date="2019-05-27T04:43:00Z">
              <w:r w:rsidRPr="00340831">
                <w:rPr>
                  <w:rFonts w:ascii="Arial" w:hAnsi="Arial" w:cs="Arial"/>
                  <w:color w:val="000000"/>
                  <w:lang w:val="en-US"/>
                </w:rPr>
                <w:t>DC_4A_n261M_UL_4A_n261I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885" w:author=" " w:date="2019-05-27T04:43:00Z"/>
                <w:rFonts w:ascii="Arial" w:hAnsi="Arial" w:cs="Arial"/>
                <w:sz w:val="18"/>
                <w:szCs w:val="18"/>
              </w:rPr>
            </w:pPr>
            <w:ins w:id="1488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887" w:author=" " w:date="2019-05-27T04:43:00Z"/>
                <w:rFonts w:ascii="Arial" w:hAnsi="Arial" w:cs="Arial"/>
                <w:sz w:val="18"/>
                <w:szCs w:val="18"/>
              </w:rPr>
            </w:pPr>
            <w:ins w:id="1488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889" w:author=" " w:date="2019-05-27T04:43:00Z"/>
                <w:rFonts w:cs="Arial"/>
                <w:szCs w:val="18"/>
              </w:rPr>
            </w:pPr>
            <w:ins w:id="14890"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91" w:author=" " w:date="2019-05-27T04:43:00Z"/>
                <w:rFonts w:cs="Arial"/>
                <w:szCs w:val="18"/>
              </w:rPr>
            </w:pPr>
            <w:ins w:id="1489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93" w:author=" " w:date="2019-05-27T04:43:00Z"/>
                <w:rFonts w:cs="Arial"/>
                <w:szCs w:val="18"/>
              </w:rPr>
            </w:pPr>
            <w:ins w:id="1489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95" w:author=" " w:date="2019-05-27T04:43:00Z"/>
                <w:rFonts w:cs="Arial"/>
                <w:szCs w:val="18"/>
              </w:rPr>
            </w:pPr>
            <w:ins w:id="14896" w:author=" " w:date="2019-05-27T04:43:00Z">
              <w:r w:rsidRPr="00340831">
                <w:rPr>
                  <w:rFonts w:cs="Arial"/>
                  <w:szCs w:val="18"/>
                  <w:lang w:val="en-US" w:eastAsia="ja-JP"/>
                </w:rPr>
                <w:t>None</w:t>
              </w:r>
            </w:ins>
          </w:p>
        </w:tc>
      </w:tr>
      <w:tr w:rsidR="007B2B12" w:rsidRPr="00340831" w:rsidTr="004C693F">
        <w:trPr>
          <w:gridAfter w:val="1"/>
          <w:wAfter w:w="12" w:type="pct"/>
          <w:cantSplit/>
          <w:ins w:id="1489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898" w:author=" " w:date="2019-05-27T04:43:00Z"/>
                <w:rFonts w:ascii="Arial" w:hAnsi="Arial" w:cs="Arial"/>
                <w:sz w:val="18"/>
                <w:szCs w:val="18"/>
                <w:lang w:val="x-none" w:eastAsia="ja-JP"/>
              </w:rPr>
            </w:pPr>
            <w:ins w:id="14899" w:author=" " w:date="2019-05-27T04:43:00Z">
              <w:r w:rsidRPr="00340831">
                <w:rPr>
                  <w:rFonts w:ascii="Arial" w:hAnsi="Arial" w:cs="Arial"/>
                  <w:color w:val="000000"/>
                  <w:lang w:val="en-US"/>
                </w:rPr>
                <w:t>DC_4A_n261M_UL_4A_n261H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900" w:author=" " w:date="2019-05-27T04:43:00Z"/>
                <w:rFonts w:ascii="Arial" w:hAnsi="Arial" w:cs="Arial"/>
                <w:sz w:val="18"/>
                <w:szCs w:val="18"/>
              </w:rPr>
            </w:pPr>
            <w:ins w:id="1490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02" w:author=" " w:date="2019-05-27T04:43:00Z"/>
                <w:rFonts w:ascii="Arial" w:hAnsi="Arial" w:cs="Arial"/>
                <w:sz w:val="18"/>
                <w:szCs w:val="18"/>
              </w:rPr>
            </w:pPr>
            <w:ins w:id="1490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904" w:author=" " w:date="2019-05-27T04:43:00Z"/>
                <w:rFonts w:cs="Arial"/>
                <w:szCs w:val="18"/>
              </w:rPr>
            </w:pPr>
            <w:ins w:id="14905"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906" w:author=" " w:date="2019-05-27T04:43:00Z"/>
                <w:rFonts w:cs="Arial"/>
                <w:szCs w:val="18"/>
              </w:rPr>
            </w:pPr>
            <w:ins w:id="1490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908" w:author=" " w:date="2019-05-27T04:43:00Z"/>
                <w:rFonts w:cs="Arial"/>
                <w:szCs w:val="18"/>
              </w:rPr>
            </w:pPr>
            <w:ins w:id="1490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910" w:author=" " w:date="2019-05-27T04:43:00Z"/>
                <w:rFonts w:cs="Arial"/>
                <w:szCs w:val="18"/>
              </w:rPr>
            </w:pPr>
            <w:ins w:id="14911" w:author=" " w:date="2019-05-27T04:43:00Z">
              <w:r w:rsidRPr="00340831">
                <w:rPr>
                  <w:rFonts w:cs="Arial"/>
                  <w:szCs w:val="18"/>
                  <w:lang w:val="en-US" w:eastAsia="ja-JP"/>
                </w:rPr>
                <w:t>None</w:t>
              </w:r>
            </w:ins>
          </w:p>
        </w:tc>
      </w:tr>
      <w:tr w:rsidR="007B2B12" w:rsidRPr="00340831" w:rsidTr="004C693F">
        <w:trPr>
          <w:gridAfter w:val="1"/>
          <w:wAfter w:w="12" w:type="pct"/>
          <w:cantSplit/>
          <w:ins w:id="1491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913" w:author=" " w:date="2019-05-27T04:43:00Z"/>
                <w:rFonts w:ascii="Arial" w:hAnsi="Arial" w:cs="Arial"/>
                <w:sz w:val="18"/>
                <w:szCs w:val="18"/>
                <w:lang w:val="x-none" w:eastAsia="ja-JP"/>
              </w:rPr>
            </w:pPr>
            <w:ins w:id="14914" w:author=" " w:date="2019-05-27T04:43:00Z">
              <w:r w:rsidRPr="00340831">
                <w:rPr>
                  <w:rFonts w:ascii="Arial" w:hAnsi="Arial" w:cs="Arial"/>
                  <w:color w:val="000000"/>
                  <w:lang w:val="en-US"/>
                </w:rPr>
                <w:t>DC_4A_n261M_UL_4A_n261G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915" w:author=" " w:date="2019-05-27T04:43:00Z"/>
                <w:rFonts w:ascii="Arial" w:hAnsi="Arial" w:cs="Arial"/>
                <w:sz w:val="18"/>
                <w:szCs w:val="18"/>
              </w:rPr>
            </w:pPr>
            <w:ins w:id="1491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17" w:author=" " w:date="2019-05-27T04:43:00Z"/>
                <w:rFonts w:ascii="Arial" w:hAnsi="Arial" w:cs="Arial"/>
                <w:sz w:val="18"/>
                <w:szCs w:val="18"/>
              </w:rPr>
            </w:pPr>
            <w:ins w:id="1491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919" w:author=" " w:date="2019-05-27T04:43:00Z"/>
                <w:rFonts w:cs="Arial"/>
                <w:szCs w:val="18"/>
              </w:rPr>
            </w:pPr>
            <w:ins w:id="14920"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921" w:author=" " w:date="2019-05-27T04:43:00Z"/>
                <w:rFonts w:cs="Arial"/>
                <w:szCs w:val="18"/>
              </w:rPr>
            </w:pPr>
            <w:ins w:id="1492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923" w:author=" " w:date="2019-05-27T04:43:00Z"/>
                <w:rFonts w:cs="Arial"/>
                <w:szCs w:val="18"/>
              </w:rPr>
            </w:pPr>
            <w:ins w:id="1492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925" w:author=" " w:date="2019-05-27T04:43:00Z"/>
                <w:rFonts w:cs="Arial"/>
                <w:szCs w:val="18"/>
              </w:rPr>
            </w:pPr>
            <w:ins w:id="14926" w:author=" " w:date="2019-05-27T04:43:00Z">
              <w:r w:rsidRPr="00340831">
                <w:rPr>
                  <w:rFonts w:cs="Arial"/>
                  <w:szCs w:val="18"/>
                  <w:lang w:val="en-US" w:eastAsia="ja-JP"/>
                </w:rPr>
                <w:t>None</w:t>
              </w:r>
            </w:ins>
          </w:p>
        </w:tc>
      </w:tr>
      <w:tr w:rsidR="007B2B12" w:rsidRPr="00340831" w:rsidTr="004C693F">
        <w:trPr>
          <w:gridAfter w:val="1"/>
          <w:wAfter w:w="12" w:type="pct"/>
          <w:cantSplit/>
          <w:ins w:id="1492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928" w:author=" " w:date="2019-05-27T04:43:00Z"/>
                <w:rFonts w:ascii="Arial" w:hAnsi="Arial" w:cs="Arial"/>
                <w:sz w:val="18"/>
                <w:szCs w:val="18"/>
                <w:lang w:val="x-none" w:eastAsia="ja-JP"/>
              </w:rPr>
            </w:pPr>
            <w:ins w:id="14929" w:author=" " w:date="2019-05-27T04:43:00Z">
              <w:r w:rsidRPr="00340831">
                <w:rPr>
                  <w:rFonts w:ascii="Arial" w:hAnsi="Arial" w:cs="Arial"/>
                  <w:color w:val="000000"/>
                  <w:lang w:val="en-US"/>
                </w:rPr>
                <w:t>DC_4A_n261(A-H)_UL_4A_n261H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930" w:author=" " w:date="2019-05-27T04:43:00Z"/>
                <w:rFonts w:ascii="Arial" w:hAnsi="Arial" w:cs="Arial"/>
                <w:sz w:val="18"/>
                <w:szCs w:val="18"/>
              </w:rPr>
            </w:pPr>
            <w:ins w:id="1493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32" w:author=" " w:date="2019-05-27T04:43:00Z"/>
                <w:rFonts w:ascii="Arial" w:hAnsi="Arial" w:cs="Arial"/>
                <w:sz w:val="18"/>
                <w:szCs w:val="18"/>
              </w:rPr>
            </w:pPr>
            <w:ins w:id="1493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934" w:author=" " w:date="2019-05-27T04:43:00Z"/>
                <w:rFonts w:cs="Arial"/>
                <w:szCs w:val="18"/>
              </w:rPr>
            </w:pPr>
            <w:ins w:id="14935"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936" w:author=" " w:date="2019-05-27T04:43:00Z"/>
                <w:rFonts w:cs="Arial"/>
                <w:szCs w:val="18"/>
              </w:rPr>
            </w:pPr>
            <w:ins w:id="1493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938" w:author=" " w:date="2019-05-27T04:43:00Z"/>
                <w:rFonts w:cs="Arial"/>
                <w:szCs w:val="18"/>
              </w:rPr>
            </w:pPr>
            <w:ins w:id="1493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940" w:author=" " w:date="2019-05-27T04:43:00Z"/>
                <w:rFonts w:cs="Arial"/>
                <w:szCs w:val="18"/>
              </w:rPr>
            </w:pPr>
            <w:ins w:id="14941" w:author=" " w:date="2019-05-27T04:43:00Z">
              <w:r w:rsidRPr="00340831">
                <w:rPr>
                  <w:rFonts w:cs="Arial"/>
                  <w:szCs w:val="18"/>
                  <w:lang w:val="en-US" w:eastAsia="ja-JP"/>
                </w:rPr>
                <w:t>None</w:t>
              </w:r>
            </w:ins>
          </w:p>
        </w:tc>
      </w:tr>
      <w:tr w:rsidR="007B2B12" w:rsidRPr="00340831" w:rsidTr="004C693F">
        <w:trPr>
          <w:gridAfter w:val="1"/>
          <w:wAfter w:w="12" w:type="pct"/>
          <w:cantSplit/>
          <w:ins w:id="1494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943" w:author=" " w:date="2019-05-27T04:43:00Z"/>
                <w:rFonts w:ascii="Arial" w:hAnsi="Arial" w:cs="Arial"/>
                <w:sz w:val="18"/>
                <w:szCs w:val="18"/>
                <w:lang w:val="x-none" w:eastAsia="ja-JP"/>
              </w:rPr>
            </w:pPr>
            <w:ins w:id="14944" w:author=" " w:date="2019-05-27T04:43:00Z">
              <w:r w:rsidRPr="00340831">
                <w:rPr>
                  <w:rFonts w:ascii="Arial" w:hAnsi="Arial" w:cs="Arial"/>
                  <w:color w:val="000000"/>
                  <w:lang w:val="en-US"/>
                </w:rPr>
                <w:t>DC_4A_n261(A-H)_UL_4A_n261G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945" w:author=" " w:date="2019-05-27T04:43:00Z"/>
                <w:rFonts w:ascii="Arial" w:hAnsi="Arial" w:cs="Arial"/>
                <w:sz w:val="18"/>
                <w:szCs w:val="18"/>
              </w:rPr>
            </w:pPr>
            <w:ins w:id="1494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47" w:author=" " w:date="2019-05-27T04:43:00Z"/>
                <w:rFonts w:ascii="Arial" w:hAnsi="Arial" w:cs="Arial"/>
                <w:sz w:val="18"/>
                <w:szCs w:val="18"/>
              </w:rPr>
            </w:pPr>
            <w:ins w:id="1494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949" w:author=" " w:date="2019-05-27T04:43:00Z"/>
                <w:rFonts w:cs="Arial"/>
                <w:szCs w:val="18"/>
              </w:rPr>
            </w:pPr>
            <w:ins w:id="14950"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951" w:author=" " w:date="2019-05-27T04:43:00Z"/>
                <w:rFonts w:cs="Arial"/>
                <w:szCs w:val="18"/>
              </w:rPr>
            </w:pPr>
            <w:ins w:id="1495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953" w:author=" " w:date="2019-05-27T04:43:00Z"/>
                <w:rFonts w:cs="Arial"/>
                <w:szCs w:val="18"/>
              </w:rPr>
            </w:pPr>
            <w:ins w:id="1495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955" w:author=" " w:date="2019-05-27T04:43:00Z"/>
                <w:rFonts w:cs="Arial"/>
                <w:szCs w:val="18"/>
              </w:rPr>
            </w:pPr>
            <w:ins w:id="14956" w:author=" " w:date="2019-05-27T04:43:00Z">
              <w:r w:rsidRPr="00340831">
                <w:rPr>
                  <w:rFonts w:cs="Arial"/>
                  <w:szCs w:val="18"/>
                  <w:lang w:val="en-US" w:eastAsia="ja-JP"/>
                </w:rPr>
                <w:t>None</w:t>
              </w:r>
            </w:ins>
          </w:p>
        </w:tc>
      </w:tr>
      <w:tr w:rsidR="007B2B12" w:rsidRPr="00340831" w:rsidTr="004C693F">
        <w:trPr>
          <w:gridAfter w:val="1"/>
          <w:wAfter w:w="12" w:type="pct"/>
          <w:cantSplit/>
          <w:ins w:id="1495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958" w:author=" " w:date="2019-05-27T04:43:00Z"/>
                <w:rFonts w:ascii="Arial" w:hAnsi="Arial" w:cs="Arial"/>
                <w:sz w:val="18"/>
                <w:szCs w:val="18"/>
                <w:lang w:val="x-none" w:eastAsia="ja-JP"/>
              </w:rPr>
            </w:pPr>
            <w:ins w:id="14959" w:author=" " w:date="2019-05-27T04:43:00Z">
              <w:r w:rsidRPr="00340831">
                <w:rPr>
                  <w:rFonts w:ascii="Arial" w:hAnsi="Arial" w:cs="Arial"/>
                  <w:color w:val="000000"/>
                  <w:lang w:val="en-US"/>
                </w:rPr>
                <w:t>DC_4A_n261(G-H)_UL_4A_n261H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960" w:author=" " w:date="2019-05-27T04:43:00Z"/>
                <w:rFonts w:ascii="Arial" w:hAnsi="Arial" w:cs="Arial"/>
                <w:sz w:val="18"/>
                <w:szCs w:val="18"/>
              </w:rPr>
            </w:pPr>
            <w:ins w:id="1496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62" w:author=" " w:date="2019-05-27T04:43:00Z"/>
                <w:rFonts w:ascii="Arial" w:hAnsi="Arial" w:cs="Arial"/>
                <w:sz w:val="18"/>
                <w:szCs w:val="18"/>
              </w:rPr>
            </w:pPr>
            <w:ins w:id="1496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964" w:author=" " w:date="2019-05-27T04:43:00Z"/>
                <w:rFonts w:cs="Arial"/>
                <w:szCs w:val="18"/>
              </w:rPr>
            </w:pPr>
            <w:ins w:id="14965"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966" w:author=" " w:date="2019-05-27T04:43:00Z"/>
                <w:rFonts w:cs="Arial"/>
                <w:szCs w:val="18"/>
              </w:rPr>
            </w:pPr>
            <w:ins w:id="1496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968" w:author=" " w:date="2019-05-27T04:43:00Z"/>
                <w:rFonts w:cs="Arial"/>
                <w:szCs w:val="18"/>
              </w:rPr>
            </w:pPr>
            <w:ins w:id="1496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970" w:author=" " w:date="2019-05-27T04:43:00Z"/>
                <w:rFonts w:cs="Arial"/>
                <w:szCs w:val="18"/>
              </w:rPr>
            </w:pPr>
            <w:ins w:id="14971" w:author=" " w:date="2019-05-27T04:43:00Z">
              <w:r w:rsidRPr="00340831">
                <w:rPr>
                  <w:rFonts w:cs="Arial"/>
                  <w:szCs w:val="18"/>
                  <w:lang w:val="en-US" w:eastAsia="ja-JP"/>
                </w:rPr>
                <w:t>None</w:t>
              </w:r>
            </w:ins>
          </w:p>
        </w:tc>
      </w:tr>
      <w:tr w:rsidR="007B2B12" w:rsidRPr="00340831" w:rsidTr="004C693F">
        <w:trPr>
          <w:gridAfter w:val="1"/>
          <w:wAfter w:w="12" w:type="pct"/>
          <w:cantSplit/>
          <w:ins w:id="1497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973" w:author=" " w:date="2019-05-27T04:43:00Z"/>
                <w:rFonts w:ascii="Arial" w:hAnsi="Arial" w:cs="Arial"/>
                <w:sz w:val="18"/>
                <w:szCs w:val="18"/>
                <w:lang w:val="x-none" w:eastAsia="ja-JP"/>
              </w:rPr>
            </w:pPr>
            <w:ins w:id="14974" w:author=" " w:date="2019-05-27T04:43:00Z">
              <w:r w:rsidRPr="00340831">
                <w:rPr>
                  <w:rFonts w:ascii="Arial" w:hAnsi="Arial" w:cs="Arial"/>
                  <w:color w:val="000000"/>
                  <w:lang w:val="en-US"/>
                </w:rPr>
                <w:t>DC_4A_n261(G-H)_UL_4A_n261G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975" w:author=" " w:date="2019-05-27T04:43:00Z"/>
                <w:rFonts w:ascii="Arial" w:hAnsi="Arial" w:cs="Arial"/>
                <w:sz w:val="18"/>
                <w:szCs w:val="18"/>
              </w:rPr>
            </w:pPr>
            <w:ins w:id="1497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77" w:author=" " w:date="2019-05-27T04:43:00Z"/>
                <w:rFonts w:ascii="Arial" w:hAnsi="Arial" w:cs="Arial"/>
                <w:sz w:val="18"/>
                <w:szCs w:val="18"/>
              </w:rPr>
            </w:pPr>
            <w:ins w:id="1497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979" w:author=" " w:date="2019-05-27T04:43:00Z"/>
                <w:rFonts w:cs="Arial"/>
                <w:szCs w:val="18"/>
              </w:rPr>
            </w:pPr>
            <w:ins w:id="14980"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981" w:author=" " w:date="2019-05-27T04:43:00Z"/>
                <w:rFonts w:cs="Arial"/>
                <w:szCs w:val="18"/>
              </w:rPr>
            </w:pPr>
            <w:ins w:id="1498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983" w:author=" " w:date="2019-05-27T04:43:00Z"/>
                <w:rFonts w:cs="Arial"/>
                <w:szCs w:val="18"/>
              </w:rPr>
            </w:pPr>
            <w:ins w:id="1498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985" w:author=" " w:date="2019-05-27T04:43:00Z"/>
                <w:rFonts w:cs="Arial"/>
                <w:szCs w:val="18"/>
              </w:rPr>
            </w:pPr>
            <w:ins w:id="14986" w:author=" " w:date="2019-05-27T04:43:00Z">
              <w:r w:rsidRPr="00340831">
                <w:rPr>
                  <w:rFonts w:cs="Arial"/>
                  <w:szCs w:val="18"/>
                  <w:lang w:val="en-US" w:eastAsia="ja-JP"/>
                </w:rPr>
                <w:t>None</w:t>
              </w:r>
            </w:ins>
          </w:p>
        </w:tc>
      </w:tr>
      <w:tr w:rsidR="007B2B12" w:rsidRPr="00340831" w:rsidTr="004C693F">
        <w:trPr>
          <w:gridAfter w:val="1"/>
          <w:wAfter w:w="12" w:type="pct"/>
          <w:cantSplit/>
          <w:ins w:id="1498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4988" w:author=" " w:date="2019-05-27T04:43:00Z"/>
                <w:rFonts w:ascii="Arial" w:hAnsi="Arial" w:cs="Arial"/>
                <w:sz w:val="18"/>
                <w:szCs w:val="18"/>
                <w:lang w:val="x-none" w:eastAsia="ja-JP"/>
              </w:rPr>
            </w:pPr>
            <w:ins w:id="14989" w:author=" " w:date="2019-05-27T04:43:00Z">
              <w:r w:rsidRPr="00340831">
                <w:rPr>
                  <w:rFonts w:ascii="Arial" w:hAnsi="Arial" w:cs="Arial"/>
                  <w:color w:val="000000"/>
                  <w:lang w:val="en-US"/>
                </w:rPr>
                <w:t>DC_4A_n261(2H)_UL_4A_n261H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990" w:author=" " w:date="2019-05-27T04:43:00Z"/>
                <w:rFonts w:ascii="Arial" w:hAnsi="Arial" w:cs="Arial"/>
                <w:sz w:val="18"/>
                <w:szCs w:val="18"/>
              </w:rPr>
            </w:pPr>
            <w:ins w:id="1499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92" w:author=" " w:date="2019-05-27T04:43:00Z"/>
                <w:rFonts w:ascii="Arial" w:hAnsi="Arial" w:cs="Arial"/>
                <w:sz w:val="18"/>
                <w:szCs w:val="18"/>
              </w:rPr>
            </w:pPr>
            <w:ins w:id="1499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994" w:author=" " w:date="2019-05-27T04:43:00Z"/>
                <w:rFonts w:cs="Arial"/>
                <w:szCs w:val="18"/>
              </w:rPr>
            </w:pPr>
            <w:ins w:id="14995"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996" w:author=" " w:date="2019-05-27T04:43:00Z"/>
                <w:rFonts w:cs="Arial"/>
                <w:szCs w:val="18"/>
              </w:rPr>
            </w:pPr>
            <w:ins w:id="1499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998" w:author=" " w:date="2019-05-27T04:43:00Z"/>
                <w:rFonts w:cs="Arial"/>
                <w:szCs w:val="18"/>
              </w:rPr>
            </w:pPr>
            <w:ins w:id="1499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000" w:author=" " w:date="2019-05-27T04:43:00Z"/>
                <w:rFonts w:cs="Arial"/>
                <w:szCs w:val="18"/>
              </w:rPr>
            </w:pPr>
            <w:ins w:id="15001" w:author=" " w:date="2019-05-27T04:43:00Z">
              <w:r w:rsidRPr="00340831">
                <w:rPr>
                  <w:rFonts w:cs="Arial"/>
                  <w:szCs w:val="18"/>
                  <w:lang w:val="en-US" w:eastAsia="ja-JP"/>
                </w:rPr>
                <w:t>None</w:t>
              </w:r>
            </w:ins>
          </w:p>
        </w:tc>
      </w:tr>
      <w:tr w:rsidR="007B2B12" w:rsidRPr="00340831" w:rsidTr="004C693F">
        <w:trPr>
          <w:gridAfter w:val="1"/>
          <w:wAfter w:w="12" w:type="pct"/>
          <w:cantSplit/>
          <w:ins w:id="1500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5003" w:author=" " w:date="2019-05-27T04:43:00Z"/>
                <w:rFonts w:ascii="Arial" w:hAnsi="Arial" w:cs="Arial"/>
                <w:sz w:val="18"/>
                <w:szCs w:val="18"/>
                <w:lang w:val="x-none" w:eastAsia="ja-JP"/>
              </w:rPr>
            </w:pPr>
            <w:ins w:id="15004" w:author=" " w:date="2019-05-27T04:43:00Z">
              <w:r w:rsidRPr="00340831">
                <w:rPr>
                  <w:rFonts w:ascii="Arial" w:hAnsi="Arial" w:cs="Arial"/>
                  <w:color w:val="000000"/>
                  <w:lang w:val="en-US"/>
                </w:rPr>
                <w:t>DC_4A_n261(2H)_UL_4A_n261G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005" w:author=" " w:date="2019-05-27T04:43:00Z"/>
                <w:rFonts w:ascii="Arial" w:hAnsi="Arial" w:cs="Arial"/>
                <w:sz w:val="18"/>
                <w:szCs w:val="18"/>
              </w:rPr>
            </w:pPr>
            <w:ins w:id="1500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07" w:author=" " w:date="2019-05-27T04:43:00Z"/>
                <w:rFonts w:ascii="Arial" w:hAnsi="Arial" w:cs="Arial"/>
                <w:sz w:val="18"/>
                <w:szCs w:val="18"/>
              </w:rPr>
            </w:pPr>
            <w:ins w:id="1500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5009" w:author=" " w:date="2019-05-27T04:43:00Z"/>
                <w:rFonts w:cs="Arial"/>
                <w:szCs w:val="18"/>
              </w:rPr>
            </w:pPr>
            <w:ins w:id="15010"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011" w:author=" " w:date="2019-05-27T04:43:00Z"/>
                <w:rFonts w:cs="Arial"/>
                <w:szCs w:val="18"/>
              </w:rPr>
            </w:pPr>
            <w:ins w:id="1501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013" w:author=" " w:date="2019-05-27T04:43:00Z"/>
                <w:rFonts w:cs="Arial"/>
                <w:szCs w:val="18"/>
              </w:rPr>
            </w:pPr>
            <w:ins w:id="1501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015" w:author=" " w:date="2019-05-27T04:43:00Z"/>
                <w:rFonts w:cs="Arial"/>
                <w:szCs w:val="18"/>
              </w:rPr>
            </w:pPr>
            <w:ins w:id="15016" w:author=" " w:date="2019-05-27T04:43:00Z">
              <w:r w:rsidRPr="00340831">
                <w:rPr>
                  <w:rFonts w:cs="Arial"/>
                  <w:szCs w:val="18"/>
                  <w:lang w:val="en-US" w:eastAsia="ja-JP"/>
                </w:rPr>
                <w:t>None</w:t>
              </w:r>
            </w:ins>
          </w:p>
        </w:tc>
      </w:tr>
      <w:tr w:rsidR="007B2B12" w:rsidRPr="00340831" w:rsidTr="004C693F">
        <w:trPr>
          <w:gridAfter w:val="1"/>
          <w:wAfter w:w="12" w:type="pct"/>
          <w:cantSplit/>
          <w:ins w:id="1501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5018" w:author=" " w:date="2019-05-27T04:43:00Z"/>
                <w:rFonts w:ascii="Arial" w:hAnsi="Arial" w:cs="Arial"/>
                <w:sz w:val="18"/>
                <w:szCs w:val="18"/>
                <w:lang w:val="x-none" w:eastAsia="ja-JP"/>
              </w:rPr>
            </w:pPr>
            <w:ins w:id="15019" w:author=" " w:date="2019-05-27T04:43:00Z">
              <w:r w:rsidRPr="00340831">
                <w:rPr>
                  <w:rFonts w:ascii="Arial" w:hAnsi="Arial" w:cs="Arial"/>
                  <w:color w:val="000000"/>
                  <w:lang w:val="en-US"/>
                </w:rPr>
                <w:t>DC_4A_n261(A-G-H)_UL_4A_n261H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020" w:author=" " w:date="2019-05-27T04:43:00Z"/>
                <w:rFonts w:ascii="Arial" w:hAnsi="Arial" w:cs="Arial"/>
                <w:sz w:val="18"/>
                <w:szCs w:val="18"/>
              </w:rPr>
            </w:pPr>
            <w:ins w:id="1502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22" w:author=" " w:date="2019-05-27T04:43:00Z"/>
                <w:rFonts w:ascii="Arial" w:hAnsi="Arial" w:cs="Arial"/>
                <w:sz w:val="18"/>
                <w:szCs w:val="18"/>
              </w:rPr>
            </w:pPr>
            <w:ins w:id="1502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5024" w:author=" " w:date="2019-05-27T04:43:00Z"/>
                <w:rFonts w:cs="Arial"/>
                <w:szCs w:val="18"/>
              </w:rPr>
            </w:pPr>
            <w:ins w:id="15025"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026" w:author=" " w:date="2019-05-27T04:43:00Z"/>
                <w:rFonts w:cs="Arial"/>
                <w:szCs w:val="18"/>
              </w:rPr>
            </w:pPr>
            <w:ins w:id="1502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028" w:author=" " w:date="2019-05-27T04:43:00Z"/>
                <w:rFonts w:cs="Arial"/>
                <w:szCs w:val="18"/>
              </w:rPr>
            </w:pPr>
            <w:ins w:id="1502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030" w:author=" " w:date="2019-05-27T04:43:00Z"/>
                <w:rFonts w:cs="Arial"/>
                <w:szCs w:val="18"/>
              </w:rPr>
            </w:pPr>
            <w:ins w:id="15031" w:author=" " w:date="2019-05-27T04:43:00Z">
              <w:r w:rsidRPr="00340831">
                <w:rPr>
                  <w:rFonts w:cs="Arial"/>
                  <w:szCs w:val="18"/>
                  <w:lang w:val="en-US" w:eastAsia="ja-JP"/>
                </w:rPr>
                <w:t>None</w:t>
              </w:r>
            </w:ins>
          </w:p>
        </w:tc>
      </w:tr>
      <w:tr w:rsidR="007B2B12" w:rsidRPr="00340831" w:rsidTr="004C693F">
        <w:trPr>
          <w:gridAfter w:val="1"/>
          <w:wAfter w:w="12" w:type="pct"/>
          <w:cantSplit/>
          <w:ins w:id="1503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5033" w:author=" " w:date="2019-05-27T04:43:00Z"/>
                <w:rFonts w:ascii="Arial" w:hAnsi="Arial" w:cs="Arial"/>
                <w:sz w:val="18"/>
                <w:szCs w:val="18"/>
                <w:lang w:val="x-none" w:eastAsia="ja-JP"/>
              </w:rPr>
            </w:pPr>
            <w:ins w:id="15034" w:author=" " w:date="2019-05-27T04:43:00Z">
              <w:r w:rsidRPr="00340831">
                <w:rPr>
                  <w:rFonts w:ascii="Arial" w:hAnsi="Arial" w:cs="Arial"/>
                  <w:color w:val="000000"/>
                  <w:lang w:val="en-US"/>
                </w:rPr>
                <w:t>DC_4A_n261(A-G-H)_UL_4A_n261G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035" w:author=" " w:date="2019-05-27T04:43:00Z"/>
                <w:rFonts w:ascii="Arial" w:hAnsi="Arial" w:cs="Arial"/>
                <w:sz w:val="18"/>
                <w:szCs w:val="18"/>
              </w:rPr>
            </w:pPr>
            <w:ins w:id="1503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37" w:author=" " w:date="2019-05-27T04:43:00Z"/>
                <w:rFonts w:ascii="Arial" w:hAnsi="Arial" w:cs="Arial"/>
                <w:sz w:val="18"/>
                <w:szCs w:val="18"/>
              </w:rPr>
            </w:pPr>
            <w:ins w:id="1503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5039" w:author=" " w:date="2019-05-27T04:43:00Z"/>
                <w:rFonts w:cs="Arial"/>
                <w:szCs w:val="18"/>
              </w:rPr>
            </w:pPr>
            <w:ins w:id="15040"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041" w:author=" " w:date="2019-05-27T04:43:00Z"/>
                <w:rFonts w:cs="Arial"/>
                <w:szCs w:val="18"/>
              </w:rPr>
            </w:pPr>
            <w:ins w:id="1504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043" w:author=" " w:date="2019-05-27T04:43:00Z"/>
                <w:rFonts w:cs="Arial"/>
                <w:szCs w:val="18"/>
              </w:rPr>
            </w:pPr>
            <w:ins w:id="1504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045" w:author=" " w:date="2019-05-27T04:43:00Z"/>
                <w:rFonts w:cs="Arial"/>
                <w:szCs w:val="18"/>
              </w:rPr>
            </w:pPr>
            <w:ins w:id="15046" w:author=" " w:date="2019-05-27T04:43:00Z">
              <w:r w:rsidRPr="00340831">
                <w:rPr>
                  <w:rFonts w:cs="Arial"/>
                  <w:szCs w:val="18"/>
                  <w:lang w:val="en-US" w:eastAsia="ja-JP"/>
                </w:rPr>
                <w:t>None</w:t>
              </w:r>
            </w:ins>
          </w:p>
        </w:tc>
      </w:tr>
      <w:tr w:rsidR="007B2B12" w:rsidRPr="00340831" w:rsidTr="004C693F">
        <w:trPr>
          <w:gridAfter w:val="1"/>
          <w:wAfter w:w="12" w:type="pct"/>
          <w:cantSplit/>
          <w:ins w:id="1504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5048" w:author=" " w:date="2019-05-27T04:43:00Z"/>
                <w:rFonts w:ascii="Arial" w:hAnsi="Arial" w:cs="Arial"/>
                <w:sz w:val="18"/>
                <w:szCs w:val="18"/>
                <w:lang w:val="x-none" w:eastAsia="ja-JP"/>
              </w:rPr>
            </w:pPr>
            <w:ins w:id="15049" w:author=" " w:date="2019-05-27T04:43:00Z">
              <w:r w:rsidRPr="00340831">
                <w:rPr>
                  <w:rFonts w:ascii="Arial" w:hAnsi="Arial" w:cs="Arial"/>
                  <w:color w:val="000000"/>
                  <w:lang w:val="en-US"/>
                </w:rPr>
                <w:t>DC_4A_n261(A-G-I)_UL_4A_n261I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050" w:author=" " w:date="2019-05-27T04:43:00Z"/>
                <w:rFonts w:ascii="Arial" w:hAnsi="Arial" w:cs="Arial"/>
                <w:sz w:val="18"/>
                <w:szCs w:val="18"/>
              </w:rPr>
            </w:pPr>
            <w:ins w:id="1505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52" w:author=" " w:date="2019-05-27T04:43:00Z"/>
                <w:rFonts w:ascii="Arial" w:hAnsi="Arial" w:cs="Arial"/>
                <w:sz w:val="18"/>
                <w:szCs w:val="18"/>
              </w:rPr>
            </w:pPr>
            <w:ins w:id="1505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5054" w:author=" " w:date="2019-05-27T04:43:00Z"/>
                <w:rFonts w:cs="Arial"/>
                <w:szCs w:val="18"/>
              </w:rPr>
            </w:pPr>
            <w:ins w:id="15055"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056" w:author=" " w:date="2019-05-27T04:43:00Z"/>
                <w:rFonts w:cs="Arial"/>
                <w:szCs w:val="18"/>
              </w:rPr>
            </w:pPr>
            <w:ins w:id="1505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058" w:author=" " w:date="2019-05-27T04:43:00Z"/>
                <w:rFonts w:cs="Arial"/>
                <w:szCs w:val="18"/>
              </w:rPr>
            </w:pPr>
            <w:ins w:id="1505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060" w:author=" " w:date="2019-05-27T04:43:00Z"/>
                <w:rFonts w:cs="Arial"/>
                <w:szCs w:val="18"/>
              </w:rPr>
            </w:pPr>
            <w:ins w:id="15061" w:author=" " w:date="2019-05-27T04:43:00Z">
              <w:r w:rsidRPr="00340831">
                <w:rPr>
                  <w:rFonts w:cs="Arial"/>
                  <w:szCs w:val="18"/>
                  <w:lang w:val="en-US" w:eastAsia="ja-JP"/>
                </w:rPr>
                <w:t>None</w:t>
              </w:r>
            </w:ins>
          </w:p>
        </w:tc>
      </w:tr>
      <w:tr w:rsidR="007B2B12" w:rsidRPr="00340831" w:rsidTr="004C693F">
        <w:trPr>
          <w:gridAfter w:val="1"/>
          <w:wAfter w:w="12" w:type="pct"/>
          <w:cantSplit/>
          <w:ins w:id="1506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5063" w:author=" " w:date="2019-05-27T04:43:00Z"/>
                <w:rFonts w:ascii="Arial" w:hAnsi="Arial" w:cs="Arial"/>
                <w:sz w:val="18"/>
                <w:szCs w:val="18"/>
                <w:lang w:val="x-none" w:eastAsia="ja-JP"/>
              </w:rPr>
            </w:pPr>
            <w:ins w:id="15064" w:author=" " w:date="2019-05-27T04:43:00Z">
              <w:r w:rsidRPr="00340831">
                <w:rPr>
                  <w:rFonts w:ascii="Arial" w:hAnsi="Arial" w:cs="Arial"/>
                  <w:color w:val="000000"/>
                  <w:lang w:val="en-US"/>
                </w:rPr>
                <w:t>DC_4A_n261(A-G-I)_UL_4A_n261H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065" w:author=" " w:date="2019-05-27T04:43:00Z"/>
                <w:rFonts w:ascii="Arial" w:hAnsi="Arial" w:cs="Arial"/>
                <w:sz w:val="18"/>
                <w:szCs w:val="18"/>
              </w:rPr>
            </w:pPr>
            <w:ins w:id="1506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67" w:author=" " w:date="2019-05-27T04:43:00Z"/>
                <w:rFonts w:ascii="Arial" w:hAnsi="Arial" w:cs="Arial"/>
                <w:sz w:val="18"/>
                <w:szCs w:val="18"/>
              </w:rPr>
            </w:pPr>
            <w:ins w:id="1506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5069" w:author=" " w:date="2019-05-27T04:43:00Z"/>
                <w:rFonts w:cs="Arial"/>
                <w:szCs w:val="18"/>
              </w:rPr>
            </w:pPr>
            <w:ins w:id="15070"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071" w:author=" " w:date="2019-05-27T04:43:00Z"/>
                <w:rFonts w:cs="Arial"/>
                <w:szCs w:val="18"/>
              </w:rPr>
            </w:pPr>
            <w:ins w:id="1507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073" w:author=" " w:date="2019-05-27T04:43:00Z"/>
                <w:rFonts w:cs="Arial"/>
                <w:szCs w:val="18"/>
              </w:rPr>
            </w:pPr>
            <w:ins w:id="1507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075" w:author=" " w:date="2019-05-27T04:43:00Z"/>
                <w:rFonts w:cs="Arial"/>
                <w:szCs w:val="18"/>
              </w:rPr>
            </w:pPr>
            <w:ins w:id="15076" w:author=" " w:date="2019-05-27T04:43:00Z">
              <w:r w:rsidRPr="00340831">
                <w:rPr>
                  <w:rFonts w:cs="Arial"/>
                  <w:szCs w:val="18"/>
                  <w:lang w:val="en-US" w:eastAsia="ja-JP"/>
                </w:rPr>
                <w:t>None</w:t>
              </w:r>
            </w:ins>
          </w:p>
        </w:tc>
      </w:tr>
      <w:tr w:rsidR="007B2B12" w:rsidRPr="00340831" w:rsidTr="004C693F">
        <w:trPr>
          <w:gridAfter w:val="1"/>
          <w:wAfter w:w="12" w:type="pct"/>
          <w:cantSplit/>
          <w:ins w:id="1507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5078" w:author=" " w:date="2019-05-27T04:43:00Z"/>
                <w:rFonts w:ascii="Arial" w:hAnsi="Arial" w:cs="Arial"/>
                <w:sz w:val="18"/>
                <w:szCs w:val="18"/>
                <w:lang w:val="x-none" w:eastAsia="ja-JP"/>
              </w:rPr>
            </w:pPr>
            <w:ins w:id="15079" w:author=" " w:date="2019-05-27T04:43:00Z">
              <w:r w:rsidRPr="00340831">
                <w:rPr>
                  <w:rFonts w:ascii="Arial" w:hAnsi="Arial" w:cs="Arial"/>
                  <w:color w:val="000000"/>
                  <w:lang w:val="en-US"/>
                </w:rPr>
                <w:lastRenderedPageBreak/>
                <w:t>DC_4A_n261(A-G-I)_UL_4A_n261G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080" w:author=" " w:date="2019-05-27T04:43:00Z"/>
                <w:rFonts w:ascii="Arial" w:hAnsi="Arial" w:cs="Arial"/>
                <w:sz w:val="18"/>
                <w:szCs w:val="18"/>
              </w:rPr>
            </w:pPr>
            <w:ins w:id="1508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82" w:author=" " w:date="2019-05-27T04:43:00Z"/>
                <w:rFonts w:ascii="Arial" w:hAnsi="Arial" w:cs="Arial"/>
                <w:sz w:val="18"/>
                <w:szCs w:val="18"/>
              </w:rPr>
            </w:pPr>
            <w:ins w:id="1508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5084" w:author=" " w:date="2019-05-27T04:43:00Z"/>
                <w:rFonts w:cs="Arial"/>
                <w:szCs w:val="18"/>
              </w:rPr>
            </w:pPr>
            <w:ins w:id="15085"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086" w:author=" " w:date="2019-05-27T04:43:00Z"/>
                <w:rFonts w:cs="Arial"/>
                <w:szCs w:val="18"/>
              </w:rPr>
            </w:pPr>
            <w:ins w:id="1508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088" w:author=" " w:date="2019-05-27T04:43:00Z"/>
                <w:rFonts w:cs="Arial"/>
                <w:szCs w:val="18"/>
              </w:rPr>
            </w:pPr>
            <w:ins w:id="1508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090" w:author=" " w:date="2019-05-27T04:43:00Z"/>
                <w:rFonts w:cs="Arial"/>
                <w:szCs w:val="18"/>
              </w:rPr>
            </w:pPr>
            <w:ins w:id="15091" w:author=" " w:date="2019-05-27T04:43:00Z">
              <w:r w:rsidRPr="00340831">
                <w:rPr>
                  <w:rFonts w:cs="Arial"/>
                  <w:szCs w:val="18"/>
                  <w:lang w:val="en-US" w:eastAsia="ja-JP"/>
                </w:rPr>
                <w:t>None</w:t>
              </w:r>
            </w:ins>
          </w:p>
        </w:tc>
      </w:tr>
      <w:tr w:rsidR="007B2B12" w:rsidRPr="00340831" w:rsidTr="004C693F">
        <w:trPr>
          <w:gridAfter w:val="1"/>
          <w:wAfter w:w="12" w:type="pct"/>
          <w:cantSplit/>
          <w:ins w:id="1509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5093" w:author=" " w:date="2019-05-27T04:43:00Z"/>
                <w:rFonts w:ascii="Arial" w:hAnsi="Arial" w:cs="Arial"/>
                <w:sz w:val="18"/>
                <w:szCs w:val="18"/>
                <w:lang w:val="x-none" w:eastAsia="ja-JP"/>
              </w:rPr>
            </w:pPr>
            <w:ins w:id="15094" w:author=" " w:date="2019-05-27T04:43:00Z">
              <w:r w:rsidRPr="00340831">
                <w:rPr>
                  <w:rFonts w:ascii="Arial" w:hAnsi="Arial" w:cs="Arial"/>
                  <w:color w:val="000000"/>
                  <w:lang w:val="en-US"/>
                </w:rPr>
                <w:t>DC_4A_n261(H-I)_UL_4A_n261I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095" w:author=" " w:date="2019-05-27T04:43:00Z"/>
                <w:rFonts w:ascii="Arial" w:hAnsi="Arial" w:cs="Arial"/>
                <w:sz w:val="18"/>
                <w:szCs w:val="18"/>
              </w:rPr>
            </w:pPr>
            <w:ins w:id="1509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97" w:author=" " w:date="2019-05-27T04:43:00Z"/>
                <w:rFonts w:ascii="Arial" w:hAnsi="Arial" w:cs="Arial"/>
                <w:sz w:val="18"/>
                <w:szCs w:val="18"/>
              </w:rPr>
            </w:pPr>
            <w:ins w:id="1509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5099" w:author=" " w:date="2019-05-27T04:43:00Z"/>
                <w:rFonts w:cs="Arial"/>
                <w:szCs w:val="18"/>
              </w:rPr>
            </w:pPr>
            <w:ins w:id="15100"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101" w:author=" " w:date="2019-05-27T04:43:00Z"/>
                <w:rFonts w:cs="Arial"/>
                <w:szCs w:val="18"/>
              </w:rPr>
            </w:pPr>
            <w:ins w:id="1510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103" w:author=" " w:date="2019-05-27T04:43:00Z"/>
                <w:rFonts w:cs="Arial"/>
                <w:szCs w:val="18"/>
              </w:rPr>
            </w:pPr>
            <w:ins w:id="1510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105" w:author=" " w:date="2019-05-27T04:43:00Z"/>
                <w:rFonts w:cs="Arial"/>
                <w:szCs w:val="18"/>
              </w:rPr>
            </w:pPr>
            <w:ins w:id="15106" w:author=" " w:date="2019-05-27T04:43:00Z">
              <w:r w:rsidRPr="00340831">
                <w:rPr>
                  <w:rFonts w:cs="Arial"/>
                  <w:szCs w:val="18"/>
                  <w:lang w:val="en-US" w:eastAsia="ja-JP"/>
                </w:rPr>
                <w:t>None</w:t>
              </w:r>
            </w:ins>
          </w:p>
        </w:tc>
      </w:tr>
      <w:tr w:rsidR="007B2B12" w:rsidRPr="00340831" w:rsidTr="004C693F">
        <w:trPr>
          <w:gridAfter w:val="1"/>
          <w:wAfter w:w="12" w:type="pct"/>
          <w:cantSplit/>
          <w:ins w:id="1510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5108" w:author=" " w:date="2019-05-27T04:43:00Z"/>
                <w:rFonts w:ascii="Arial" w:hAnsi="Arial" w:cs="Arial"/>
                <w:sz w:val="18"/>
                <w:szCs w:val="18"/>
                <w:lang w:val="x-none" w:eastAsia="ja-JP"/>
              </w:rPr>
            </w:pPr>
            <w:ins w:id="15109" w:author=" " w:date="2019-05-27T04:43:00Z">
              <w:r w:rsidRPr="00340831">
                <w:rPr>
                  <w:rFonts w:ascii="Arial" w:hAnsi="Arial" w:cs="Arial"/>
                  <w:color w:val="000000"/>
                  <w:lang w:val="en-US"/>
                </w:rPr>
                <w:t>DC_4A_n261(H-I)_UL_4A_n261H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110" w:author=" " w:date="2019-05-27T04:43:00Z"/>
                <w:rFonts w:ascii="Arial" w:hAnsi="Arial" w:cs="Arial"/>
                <w:sz w:val="18"/>
                <w:szCs w:val="18"/>
              </w:rPr>
            </w:pPr>
            <w:ins w:id="1511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12" w:author=" " w:date="2019-05-27T04:43:00Z"/>
                <w:rFonts w:ascii="Arial" w:hAnsi="Arial" w:cs="Arial"/>
                <w:sz w:val="18"/>
                <w:szCs w:val="18"/>
              </w:rPr>
            </w:pPr>
            <w:ins w:id="1511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5114" w:author=" " w:date="2019-05-27T04:43:00Z"/>
                <w:rFonts w:cs="Arial"/>
                <w:szCs w:val="18"/>
              </w:rPr>
            </w:pPr>
            <w:ins w:id="15115"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116" w:author=" " w:date="2019-05-27T04:43:00Z"/>
                <w:rFonts w:cs="Arial"/>
                <w:szCs w:val="18"/>
              </w:rPr>
            </w:pPr>
            <w:ins w:id="1511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118" w:author=" " w:date="2019-05-27T04:43:00Z"/>
                <w:rFonts w:cs="Arial"/>
                <w:szCs w:val="18"/>
              </w:rPr>
            </w:pPr>
            <w:ins w:id="1511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120" w:author=" " w:date="2019-05-27T04:43:00Z"/>
                <w:rFonts w:cs="Arial"/>
                <w:szCs w:val="18"/>
              </w:rPr>
            </w:pPr>
            <w:ins w:id="15121" w:author=" " w:date="2019-05-27T04:43:00Z">
              <w:r w:rsidRPr="00340831">
                <w:rPr>
                  <w:rFonts w:cs="Arial"/>
                  <w:szCs w:val="18"/>
                  <w:lang w:val="en-US" w:eastAsia="ja-JP"/>
                </w:rPr>
                <w:t>None</w:t>
              </w:r>
            </w:ins>
          </w:p>
        </w:tc>
      </w:tr>
      <w:tr w:rsidR="007B2B12" w:rsidRPr="00340831" w:rsidTr="004C693F">
        <w:trPr>
          <w:gridAfter w:val="1"/>
          <w:wAfter w:w="12" w:type="pct"/>
          <w:cantSplit/>
          <w:ins w:id="1512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5123" w:author=" " w:date="2019-05-27T04:43:00Z"/>
                <w:rFonts w:ascii="Arial" w:hAnsi="Arial" w:cs="Arial"/>
                <w:sz w:val="18"/>
                <w:szCs w:val="18"/>
                <w:lang w:val="x-none" w:eastAsia="ja-JP"/>
              </w:rPr>
            </w:pPr>
            <w:ins w:id="15124" w:author=" " w:date="2019-05-27T04:43:00Z">
              <w:r w:rsidRPr="00340831">
                <w:rPr>
                  <w:rFonts w:ascii="Arial" w:hAnsi="Arial" w:cs="Arial"/>
                  <w:color w:val="000000"/>
                  <w:lang w:val="en-US"/>
                </w:rPr>
                <w:t>DC_4A_n261(H-I)_UL_4A_n261G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125" w:author=" " w:date="2019-05-27T04:43:00Z"/>
                <w:rFonts w:ascii="Arial" w:hAnsi="Arial" w:cs="Arial"/>
                <w:sz w:val="18"/>
                <w:szCs w:val="18"/>
              </w:rPr>
            </w:pPr>
            <w:ins w:id="1512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27" w:author=" " w:date="2019-05-27T04:43:00Z"/>
                <w:rFonts w:ascii="Arial" w:hAnsi="Arial" w:cs="Arial"/>
                <w:sz w:val="18"/>
                <w:szCs w:val="18"/>
              </w:rPr>
            </w:pPr>
            <w:ins w:id="1512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5129" w:author=" " w:date="2019-05-27T04:43:00Z"/>
                <w:rFonts w:cs="Arial"/>
                <w:szCs w:val="18"/>
              </w:rPr>
            </w:pPr>
            <w:ins w:id="15130" w:author=" " w:date="2019-05-27T04:43:00Z">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131" w:author=" " w:date="2019-05-27T04:43:00Z"/>
                <w:rFonts w:cs="Arial"/>
                <w:szCs w:val="18"/>
              </w:rPr>
            </w:pPr>
            <w:ins w:id="1513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133" w:author=" " w:date="2019-05-27T04:43:00Z"/>
                <w:rFonts w:cs="Arial"/>
                <w:szCs w:val="18"/>
              </w:rPr>
            </w:pPr>
            <w:ins w:id="1513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5135" w:author=" " w:date="2019-05-27T04:43:00Z"/>
                <w:rFonts w:cs="Arial"/>
                <w:szCs w:val="18"/>
              </w:rPr>
            </w:pPr>
            <w:ins w:id="15136" w:author=" " w:date="2019-05-27T04:43:00Z">
              <w:r w:rsidRPr="00340831">
                <w:rPr>
                  <w:rFonts w:cs="Arial"/>
                  <w:szCs w:val="18"/>
                  <w:lang w:val="en-US" w:eastAsia="ja-JP"/>
                </w:rPr>
                <w:t>None</w:t>
              </w:r>
            </w:ins>
          </w:p>
        </w:tc>
      </w:tr>
      <w:tr w:rsidR="007B2B12" w:rsidRPr="00340831" w:rsidTr="004C693F">
        <w:trPr>
          <w:gridAfter w:val="1"/>
          <w:wAfter w:w="12" w:type="pct"/>
          <w:cantSplit/>
          <w:ins w:id="1513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5138" w:author=" " w:date="2019-05-27T04:43:00Z"/>
                <w:rFonts w:ascii="Arial" w:hAnsi="Arial" w:cs="Arial"/>
                <w:color w:val="000000"/>
                <w:sz w:val="18"/>
                <w:szCs w:val="18"/>
                <w:lang w:val="en-US"/>
              </w:rPr>
            </w:pPr>
            <w:ins w:id="15139" w:author=" " w:date="2019-05-27T04:43:00Z">
              <w:r w:rsidRPr="00340831">
                <w:rPr>
                  <w:rFonts w:ascii="Arial" w:hAnsi="Arial" w:cs="Arial"/>
                  <w:color w:val="000000"/>
                  <w:sz w:val="18"/>
                  <w:szCs w:val="18"/>
                  <w:lang w:val="en-US"/>
                </w:rPr>
                <w:t>DC_4A_n261A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140" w:author=" " w:date="2019-05-27T04:43:00Z"/>
                <w:rFonts w:ascii="Arial" w:hAnsi="Arial" w:cs="Arial"/>
                <w:color w:val="000000"/>
                <w:sz w:val="18"/>
                <w:szCs w:val="18"/>
                <w:lang w:val="en-US"/>
              </w:rPr>
            </w:pPr>
            <w:ins w:id="1514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42" w:author=" " w:date="2019-05-27T04:43:00Z"/>
                <w:rStyle w:val="af2"/>
                <w:rFonts w:cs="Arial"/>
                <w:szCs w:val="18"/>
              </w:rPr>
            </w:pPr>
            <w:ins w:id="1514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144" w:author=" " w:date="2019-05-27T04:43:00Z"/>
                <w:rFonts w:ascii="Arial" w:hAnsi="Arial" w:cs="Arial"/>
                <w:sz w:val="18"/>
                <w:szCs w:val="18"/>
              </w:rPr>
            </w:pPr>
            <w:ins w:id="15145" w:author=" " w:date="2019-05-27T04:43:00Z">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46" w:author=" " w:date="2019-05-27T04:43:00Z"/>
                <w:rFonts w:ascii="Arial" w:hAnsi="Arial" w:cs="Arial"/>
                <w:sz w:val="18"/>
                <w:szCs w:val="18"/>
              </w:rPr>
            </w:pPr>
            <w:ins w:id="1514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48" w:author=" " w:date="2019-05-27T04:43:00Z"/>
                <w:rFonts w:ascii="Arial" w:hAnsi="Arial" w:cs="Arial"/>
                <w:sz w:val="18"/>
                <w:szCs w:val="18"/>
              </w:rPr>
            </w:pPr>
            <w:ins w:id="1514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50" w:author=" " w:date="2019-05-27T04:43:00Z"/>
                <w:rFonts w:ascii="Arial" w:hAnsi="Arial" w:cs="Arial"/>
                <w:sz w:val="18"/>
                <w:szCs w:val="18"/>
              </w:rPr>
            </w:pPr>
            <w:ins w:id="15151" w:author=" " w:date="2019-05-27T04:43:00Z">
              <w:r w:rsidRPr="00340831">
                <w:rPr>
                  <w:rFonts w:ascii="Arial" w:hAnsi="Arial" w:cs="Arial"/>
                  <w:sz w:val="18"/>
                  <w:szCs w:val="18"/>
                </w:rPr>
                <w:t>None</w:t>
              </w:r>
            </w:ins>
          </w:p>
        </w:tc>
      </w:tr>
      <w:tr w:rsidR="007B2B12" w:rsidRPr="00340831" w:rsidTr="004C693F">
        <w:trPr>
          <w:gridAfter w:val="1"/>
          <w:wAfter w:w="12" w:type="pct"/>
          <w:cantSplit/>
          <w:ins w:id="1515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5153" w:author=" " w:date="2019-05-27T04:43:00Z"/>
                <w:rFonts w:ascii="Arial" w:hAnsi="Arial" w:cs="Arial"/>
                <w:color w:val="000000"/>
                <w:sz w:val="18"/>
                <w:szCs w:val="18"/>
                <w:lang w:val="en-US"/>
              </w:rPr>
            </w:pPr>
            <w:ins w:id="15154" w:author=" " w:date="2019-05-27T04:43:00Z">
              <w:r w:rsidRPr="00340831">
                <w:rPr>
                  <w:rFonts w:ascii="Arial" w:hAnsi="Arial" w:cs="Arial"/>
                  <w:color w:val="000000"/>
                  <w:sz w:val="18"/>
                  <w:szCs w:val="18"/>
                  <w:lang w:val="en-US"/>
                </w:rPr>
                <w:t>DC_4A_n261D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155" w:author=" " w:date="2019-05-27T04:43:00Z"/>
                <w:rFonts w:ascii="Arial" w:hAnsi="Arial" w:cs="Arial"/>
                <w:color w:val="000000"/>
                <w:sz w:val="18"/>
                <w:szCs w:val="18"/>
                <w:lang w:val="en-US"/>
              </w:rPr>
            </w:pPr>
            <w:ins w:id="1515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57" w:author=" " w:date="2019-05-27T04:43:00Z"/>
                <w:rStyle w:val="af2"/>
                <w:rFonts w:cs="Arial"/>
                <w:szCs w:val="18"/>
              </w:rPr>
            </w:pPr>
            <w:ins w:id="1515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159" w:author=" " w:date="2019-05-27T04:43:00Z"/>
                <w:rFonts w:ascii="Arial" w:hAnsi="Arial" w:cs="Arial"/>
                <w:sz w:val="18"/>
                <w:szCs w:val="18"/>
              </w:rPr>
            </w:pPr>
            <w:ins w:id="15160" w:author=" " w:date="2019-05-27T04:43:00Z">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61" w:author=" " w:date="2019-05-27T04:43:00Z"/>
                <w:rFonts w:ascii="Arial" w:hAnsi="Arial" w:cs="Arial"/>
                <w:sz w:val="18"/>
                <w:szCs w:val="18"/>
              </w:rPr>
            </w:pPr>
            <w:ins w:id="1516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63" w:author=" " w:date="2019-05-27T04:43:00Z"/>
                <w:rFonts w:ascii="Arial" w:hAnsi="Arial" w:cs="Arial"/>
                <w:sz w:val="18"/>
                <w:szCs w:val="18"/>
              </w:rPr>
            </w:pPr>
            <w:ins w:id="1516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65" w:author=" " w:date="2019-05-27T04:43:00Z"/>
                <w:rFonts w:ascii="Arial" w:hAnsi="Arial" w:cs="Arial"/>
                <w:sz w:val="18"/>
                <w:szCs w:val="18"/>
              </w:rPr>
            </w:pPr>
            <w:ins w:id="15166" w:author=" " w:date="2019-05-27T04:43:00Z">
              <w:r w:rsidRPr="00340831">
                <w:rPr>
                  <w:rFonts w:ascii="Arial" w:hAnsi="Arial" w:cs="Arial"/>
                  <w:sz w:val="18"/>
                  <w:szCs w:val="18"/>
                </w:rPr>
                <w:t>None</w:t>
              </w:r>
            </w:ins>
          </w:p>
        </w:tc>
      </w:tr>
      <w:tr w:rsidR="007B2B12" w:rsidRPr="00340831" w:rsidTr="004C693F">
        <w:trPr>
          <w:gridAfter w:val="1"/>
          <w:wAfter w:w="12" w:type="pct"/>
          <w:cantSplit/>
          <w:ins w:id="1516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5168" w:author=" " w:date="2019-05-27T04:43:00Z"/>
                <w:rFonts w:ascii="Arial" w:hAnsi="Arial" w:cs="Arial"/>
                <w:color w:val="000000"/>
                <w:sz w:val="18"/>
                <w:szCs w:val="18"/>
                <w:lang w:val="en-US"/>
              </w:rPr>
            </w:pPr>
            <w:ins w:id="15169" w:author=" " w:date="2019-05-27T04:43:00Z">
              <w:r w:rsidRPr="00340831">
                <w:rPr>
                  <w:rFonts w:ascii="Arial" w:hAnsi="Arial" w:cs="Arial"/>
                  <w:color w:val="000000"/>
                  <w:sz w:val="18"/>
                  <w:szCs w:val="18"/>
                  <w:lang w:val="en-US"/>
                </w:rPr>
                <w:t>DC_4A_n261(D-H)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170" w:author=" " w:date="2019-05-27T04:43:00Z"/>
                <w:rFonts w:ascii="Arial" w:hAnsi="Arial" w:cs="Arial"/>
                <w:color w:val="000000"/>
                <w:sz w:val="18"/>
                <w:szCs w:val="18"/>
                <w:lang w:val="en-US"/>
              </w:rPr>
            </w:pPr>
            <w:ins w:id="1517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72" w:author=" " w:date="2019-05-27T04:43:00Z"/>
                <w:rStyle w:val="af2"/>
                <w:rFonts w:cs="Arial"/>
                <w:szCs w:val="18"/>
              </w:rPr>
            </w:pPr>
            <w:ins w:id="1517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174" w:author=" " w:date="2019-05-27T04:43:00Z"/>
                <w:rFonts w:ascii="Arial" w:hAnsi="Arial" w:cs="Arial"/>
                <w:sz w:val="18"/>
                <w:szCs w:val="18"/>
              </w:rPr>
            </w:pPr>
            <w:ins w:id="15175" w:author=" " w:date="2019-05-27T04:43:00Z">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76" w:author=" " w:date="2019-05-27T04:43:00Z"/>
                <w:rFonts w:ascii="Arial" w:hAnsi="Arial" w:cs="Arial"/>
                <w:sz w:val="18"/>
                <w:szCs w:val="18"/>
              </w:rPr>
            </w:pPr>
            <w:ins w:id="1517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78" w:author=" " w:date="2019-05-27T04:43:00Z"/>
                <w:rFonts w:ascii="Arial" w:hAnsi="Arial" w:cs="Arial"/>
                <w:sz w:val="18"/>
                <w:szCs w:val="18"/>
              </w:rPr>
            </w:pPr>
            <w:ins w:id="1517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80" w:author=" " w:date="2019-05-27T04:43:00Z"/>
                <w:rFonts w:ascii="Arial" w:hAnsi="Arial" w:cs="Arial"/>
                <w:sz w:val="18"/>
                <w:szCs w:val="18"/>
              </w:rPr>
            </w:pPr>
            <w:ins w:id="15181" w:author=" " w:date="2019-05-27T04:43:00Z">
              <w:r w:rsidRPr="00340831">
                <w:rPr>
                  <w:rFonts w:ascii="Arial" w:hAnsi="Arial" w:cs="Arial"/>
                  <w:sz w:val="18"/>
                  <w:szCs w:val="18"/>
                </w:rPr>
                <w:t>None</w:t>
              </w:r>
            </w:ins>
          </w:p>
        </w:tc>
      </w:tr>
      <w:tr w:rsidR="007B2B12" w:rsidRPr="00340831" w:rsidTr="004C693F">
        <w:trPr>
          <w:gridAfter w:val="1"/>
          <w:wAfter w:w="12" w:type="pct"/>
          <w:cantSplit/>
          <w:ins w:id="1518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5183" w:author=" " w:date="2019-05-27T04:43:00Z"/>
                <w:rFonts w:ascii="Arial" w:hAnsi="Arial" w:cs="Arial"/>
                <w:color w:val="000000"/>
                <w:sz w:val="18"/>
                <w:szCs w:val="18"/>
                <w:lang w:val="en-US"/>
              </w:rPr>
            </w:pPr>
            <w:ins w:id="15184" w:author=" " w:date="2019-05-27T04:43:00Z">
              <w:r w:rsidRPr="00340831">
                <w:rPr>
                  <w:rFonts w:ascii="Arial" w:hAnsi="Arial" w:cs="Arial"/>
                  <w:color w:val="000000"/>
                  <w:sz w:val="18"/>
                  <w:szCs w:val="18"/>
                  <w:lang w:val="en-US"/>
                </w:rPr>
                <w:t>DC_4A_n261(2A)_UL_4A_n261A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185" w:author=" " w:date="2019-05-27T04:43:00Z"/>
                <w:rFonts w:ascii="Arial" w:hAnsi="Arial" w:cs="Arial"/>
                <w:color w:val="000000"/>
                <w:sz w:val="18"/>
                <w:szCs w:val="18"/>
                <w:lang w:val="en-US"/>
              </w:rPr>
            </w:pPr>
            <w:ins w:id="1518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87" w:author=" " w:date="2019-05-27T04:43:00Z"/>
                <w:rStyle w:val="af2"/>
                <w:rFonts w:cs="Arial"/>
                <w:szCs w:val="18"/>
              </w:rPr>
            </w:pPr>
            <w:ins w:id="1518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189" w:author=" " w:date="2019-05-27T04:43:00Z"/>
                <w:rFonts w:ascii="Arial" w:hAnsi="Arial" w:cs="Arial"/>
                <w:sz w:val="18"/>
                <w:szCs w:val="18"/>
              </w:rPr>
            </w:pPr>
            <w:ins w:id="15190" w:author=" " w:date="2019-05-27T04:43:00Z">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91" w:author=" " w:date="2019-05-27T04:43:00Z"/>
                <w:rFonts w:ascii="Arial" w:hAnsi="Arial" w:cs="Arial"/>
                <w:sz w:val="18"/>
                <w:szCs w:val="18"/>
              </w:rPr>
            </w:pPr>
            <w:ins w:id="1519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93" w:author=" " w:date="2019-05-27T04:43:00Z"/>
                <w:rFonts w:ascii="Arial" w:hAnsi="Arial" w:cs="Arial"/>
                <w:sz w:val="18"/>
                <w:szCs w:val="18"/>
              </w:rPr>
            </w:pPr>
            <w:ins w:id="1519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95" w:author=" " w:date="2019-05-27T04:43:00Z"/>
                <w:rFonts w:ascii="Arial" w:hAnsi="Arial" w:cs="Arial"/>
                <w:sz w:val="18"/>
                <w:szCs w:val="18"/>
              </w:rPr>
            </w:pPr>
            <w:ins w:id="15196" w:author=" " w:date="2019-05-27T04:43:00Z">
              <w:r w:rsidRPr="00340831">
                <w:rPr>
                  <w:rFonts w:ascii="Arial" w:hAnsi="Arial" w:cs="Arial"/>
                  <w:sz w:val="18"/>
                  <w:szCs w:val="18"/>
                </w:rPr>
                <w:t>None</w:t>
              </w:r>
            </w:ins>
          </w:p>
        </w:tc>
      </w:tr>
      <w:tr w:rsidR="007B2B12" w:rsidRPr="00340831" w:rsidTr="004C693F">
        <w:trPr>
          <w:gridAfter w:val="1"/>
          <w:wAfter w:w="12" w:type="pct"/>
          <w:cantSplit/>
          <w:ins w:id="1519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5198" w:author=" " w:date="2019-05-27T04:43:00Z"/>
                <w:rFonts w:ascii="Arial" w:hAnsi="Arial" w:cs="Arial"/>
                <w:color w:val="000000"/>
                <w:sz w:val="18"/>
                <w:szCs w:val="18"/>
                <w:lang w:val="en-US"/>
              </w:rPr>
            </w:pPr>
            <w:ins w:id="15199" w:author=" " w:date="2019-05-27T04:43:00Z">
              <w:r w:rsidRPr="00340831">
                <w:rPr>
                  <w:rFonts w:ascii="Arial" w:hAnsi="Arial" w:cs="Arial"/>
                  <w:color w:val="000000"/>
                  <w:sz w:val="18"/>
                  <w:szCs w:val="18"/>
                  <w:lang w:val="en-US"/>
                </w:rPr>
                <w:t>DC_4A_n261(3A)_UL_4A_n261A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200" w:author=" " w:date="2019-05-27T04:43:00Z"/>
                <w:rFonts w:ascii="Arial" w:hAnsi="Arial" w:cs="Arial"/>
                <w:color w:val="000000"/>
                <w:sz w:val="18"/>
                <w:szCs w:val="18"/>
                <w:lang w:val="en-US"/>
              </w:rPr>
            </w:pPr>
            <w:ins w:id="1520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02" w:author=" " w:date="2019-05-27T04:43:00Z"/>
                <w:rStyle w:val="af2"/>
                <w:rFonts w:cs="Arial"/>
                <w:szCs w:val="18"/>
              </w:rPr>
            </w:pPr>
            <w:ins w:id="1520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204" w:author=" " w:date="2019-05-27T04:43:00Z"/>
                <w:rFonts w:ascii="Arial" w:hAnsi="Arial" w:cs="Arial"/>
                <w:sz w:val="18"/>
                <w:szCs w:val="18"/>
              </w:rPr>
            </w:pPr>
            <w:ins w:id="15205" w:author=" " w:date="2019-05-27T04:43:00Z">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06" w:author=" " w:date="2019-05-27T04:43:00Z"/>
                <w:rFonts w:ascii="Arial" w:hAnsi="Arial" w:cs="Arial"/>
                <w:sz w:val="18"/>
                <w:szCs w:val="18"/>
              </w:rPr>
            </w:pPr>
            <w:ins w:id="1520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08" w:author=" " w:date="2019-05-27T04:43:00Z"/>
                <w:rFonts w:ascii="Arial" w:hAnsi="Arial" w:cs="Arial"/>
                <w:sz w:val="18"/>
                <w:szCs w:val="18"/>
              </w:rPr>
            </w:pPr>
            <w:ins w:id="1520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10" w:author=" " w:date="2019-05-27T04:43:00Z"/>
                <w:rFonts w:ascii="Arial" w:hAnsi="Arial" w:cs="Arial"/>
                <w:sz w:val="18"/>
                <w:szCs w:val="18"/>
              </w:rPr>
            </w:pPr>
            <w:ins w:id="15211" w:author=" " w:date="2019-05-27T04:43:00Z">
              <w:r w:rsidRPr="00340831">
                <w:rPr>
                  <w:rFonts w:ascii="Arial" w:hAnsi="Arial" w:cs="Arial"/>
                  <w:sz w:val="18"/>
                  <w:szCs w:val="18"/>
                </w:rPr>
                <w:t>None</w:t>
              </w:r>
            </w:ins>
          </w:p>
        </w:tc>
      </w:tr>
      <w:tr w:rsidR="007B2B12" w:rsidRPr="00340831" w:rsidTr="004C693F">
        <w:trPr>
          <w:gridAfter w:val="1"/>
          <w:wAfter w:w="12" w:type="pct"/>
          <w:cantSplit/>
          <w:ins w:id="1521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5213" w:author=" " w:date="2019-05-27T04:43:00Z"/>
                <w:rFonts w:ascii="Arial" w:hAnsi="Arial" w:cs="Arial"/>
                <w:color w:val="000000"/>
                <w:sz w:val="18"/>
                <w:szCs w:val="18"/>
                <w:lang w:val="en-US"/>
              </w:rPr>
            </w:pPr>
            <w:ins w:id="15214" w:author=" " w:date="2019-05-27T04:43:00Z">
              <w:r w:rsidRPr="00340831">
                <w:rPr>
                  <w:rFonts w:ascii="Arial" w:hAnsi="Arial" w:cs="Arial"/>
                  <w:color w:val="000000"/>
                  <w:sz w:val="18"/>
                  <w:szCs w:val="18"/>
                  <w:lang w:val="en-US"/>
                </w:rPr>
                <w:t>DC_4A_n261A_UL_4A_n261G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215" w:author=" " w:date="2019-05-27T04:43:00Z"/>
                <w:rFonts w:ascii="Arial" w:hAnsi="Arial" w:cs="Arial"/>
                <w:color w:val="000000"/>
                <w:sz w:val="18"/>
                <w:szCs w:val="18"/>
                <w:lang w:val="en-US"/>
              </w:rPr>
            </w:pPr>
            <w:ins w:id="1521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17" w:author=" " w:date="2019-05-27T04:43:00Z"/>
                <w:rStyle w:val="af2"/>
                <w:rFonts w:cs="Arial"/>
                <w:szCs w:val="18"/>
              </w:rPr>
            </w:pPr>
            <w:ins w:id="1521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219" w:author=" " w:date="2019-05-27T04:43:00Z"/>
                <w:rFonts w:ascii="Arial" w:hAnsi="Arial" w:cs="Arial"/>
                <w:sz w:val="18"/>
                <w:szCs w:val="18"/>
              </w:rPr>
            </w:pPr>
            <w:ins w:id="15220" w:author=" " w:date="2019-05-27T04:43:00Z">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21" w:author=" " w:date="2019-05-27T04:43:00Z"/>
                <w:rFonts w:ascii="Arial" w:hAnsi="Arial" w:cs="Arial"/>
                <w:sz w:val="18"/>
                <w:szCs w:val="18"/>
              </w:rPr>
            </w:pPr>
            <w:ins w:id="1522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23" w:author=" " w:date="2019-05-27T04:43:00Z"/>
                <w:rFonts w:ascii="Arial" w:hAnsi="Arial" w:cs="Arial"/>
                <w:sz w:val="18"/>
                <w:szCs w:val="18"/>
              </w:rPr>
            </w:pPr>
            <w:ins w:id="1522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25" w:author=" " w:date="2019-05-27T04:43:00Z"/>
                <w:rFonts w:ascii="Arial" w:hAnsi="Arial" w:cs="Arial"/>
                <w:sz w:val="18"/>
                <w:szCs w:val="18"/>
              </w:rPr>
            </w:pPr>
            <w:ins w:id="15226" w:author=" " w:date="2019-05-27T04:43:00Z">
              <w:r w:rsidRPr="00340831">
                <w:rPr>
                  <w:rFonts w:ascii="Arial" w:hAnsi="Arial" w:cs="Arial"/>
                  <w:sz w:val="18"/>
                  <w:szCs w:val="18"/>
                </w:rPr>
                <w:t>None</w:t>
              </w:r>
            </w:ins>
          </w:p>
        </w:tc>
      </w:tr>
      <w:tr w:rsidR="007B2B12" w:rsidRPr="00340831" w:rsidTr="004C693F">
        <w:trPr>
          <w:gridAfter w:val="1"/>
          <w:wAfter w:w="12" w:type="pct"/>
          <w:cantSplit/>
          <w:ins w:id="1522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5228" w:author=" " w:date="2019-05-27T04:43:00Z"/>
                <w:rFonts w:ascii="Arial" w:hAnsi="Arial" w:cs="Arial"/>
                <w:color w:val="000000"/>
                <w:sz w:val="18"/>
                <w:szCs w:val="18"/>
                <w:lang w:val="en-US"/>
              </w:rPr>
            </w:pPr>
            <w:ins w:id="15229" w:author=" " w:date="2019-05-27T04:43:00Z">
              <w:r w:rsidRPr="00340831">
                <w:rPr>
                  <w:rFonts w:ascii="Arial" w:hAnsi="Arial" w:cs="Arial"/>
                  <w:color w:val="000000"/>
                  <w:sz w:val="18"/>
                  <w:szCs w:val="18"/>
                  <w:lang w:val="en-US"/>
                </w:rPr>
                <w:t>DC_4A_n261L_UL_4A_n261A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230" w:author=" " w:date="2019-05-27T04:43:00Z"/>
                <w:rFonts w:ascii="Arial" w:hAnsi="Arial" w:cs="Arial"/>
                <w:color w:val="000000"/>
                <w:sz w:val="18"/>
                <w:szCs w:val="18"/>
                <w:lang w:val="en-US"/>
              </w:rPr>
            </w:pPr>
            <w:ins w:id="1523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32" w:author=" " w:date="2019-05-27T04:43:00Z"/>
                <w:rStyle w:val="af2"/>
                <w:rFonts w:cs="Arial"/>
                <w:szCs w:val="18"/>
              </w:rPr>
            </w:pPr>
            <w:ins w:id="1523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234" w:author=" " w:date="2019-05-27T04:43:00Z"/>
                <w:rFonts w:ascii="Arial" w:hAnsi="Arial" w:cs="Arial"/>
                <w:sz w:val="18"/>
                <w:szCs w:val="18"/>
              </w:rPr>
            </w:pPr>
            <w:ins w:id="15235" w:author=" " w:date="2019-05-27T04:43:00Z">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36" w:author=" " w:date="2019-05-27T04:43:00Z"/>
                <w:rFonts w:ascii="Arial" w:hAnsi="Arial" w:cs="Arial"/>
                <w:sz w:val="18"/>
                <w:szCs w:val="18"/>
              </w:rPr>
            </w:pPr>
            <w:ins w:id="1523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38" w:author=" " w:date="2019-05-27T04:43:00Z"/>
                <w:rFonts w:ascii="Arial" w:hAnsi="Arial" w:cs="Arial"/>
                <w:sz w:val="18"/>
                <w:szCs w:val="18"/>
              </w:rPr>
            </w:pPr>
            <w:ins w:id="1523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40" w:author=" " w:date="2019-05-27T04:43:00Z"/>
                <w:rFonts w:ascii="Arial" w:hAnsi="Arial" w:cs="Arial"/>
                <w:sz w:val="18"/>
                <w:szCs w:val="18"/>
              </w:rPr>
            </w:pPr>
            <w:ins w:id="15241" w:author=" " w:date="2019-05-27T04:43:00Z">
              <w:r w:rsidRPr="00340831">
                <w:rPr>
                  <w:rFonts w:ascii="Arial" w:hAnsi="Arial" w:cs="Arial"/>
                  <w:sz w:val="18"/>
                  <w:szCs w:val="18"/>
                </w:rPr>
                <w:t>None</w:t>
              </w:r>
            </w:ins>
          </w:p>
        </w:tc>
      </w:tr>
      <w:tr w:rsidR="007B2B12" w:rsidRPr="00340831" w:rsidTr="004C693F">
        <w:trPr>
          <w:gridAfter w:val="1"/>
          <w:wAfter w:w="12" w:type="pct"/>
          <w:cantSplit/>
          <w:ins w:id="1524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5243" w:author=" " w:date="2019-05-27T04:43:00Z"/>
                <w:rFonts w:ascii="Arial" w:hAnsi="Arial" w:cs="Arial"/>
                <w:color w:val="000000"/>
                <w:sz w:val="18"/>
                <w:szCs w:val="18"/>
                <w:lang w:val="en-US"/>
              </w:rPr>
            </w:pPr>
            <w:ins w:id="15244" w:author=" " w:date="2019-05-27T04:43:00Z">
              <w:r w:rsidRPr="00340831">
                <w:rPr>
                  <w:rFonts w:ascii="Arial" w:hAnsi="Arial" w:cs="Arial"/>
                  <w:color w:val="000000"/>
                  <w:sz w:val="18"/>
                  <w:szCs w:val="18"/>
                  <w:lang w:val="en-US"/>
                </w:rPr>
                <w:t>DC_4A_n261L_UL_4A_n261I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245" w:author=" " w:date="2019-05-27T04:43:00Z"/>
                <w:rFonts w:ascii="Arial" w:hAnsi="Arial" w:cs="Arial"/>
                <w:color w:val="000000"/>
                <w:sz w:val="18"/>
                <w:szCs w:val="18"/>
                <w:lang w:val="en-US"/>
              </w:rPr>
            </w:pPr>
            <w:ins w:id="1524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47" w:author=" " w:date="2019-05-27T04:43:00Z"/>
                <w:rStyle w:val="af2"/>
                <w:rFonts w:cs="Arial"/>
                <w:szCs w:val="18"/>
              </w:rPr>
            </w:pPr>
            <w:ins w:id="1524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249" w:author=" " w:date="2019-05-27T04:43:00Z"/>
                <w:rFonts w:ascii="Arial" w:hAnsi="Arial" w:cs="Arial"/>
                <w:sz w:val="18"/>
                <w:szCs w:val="18"/>
              </w:rPr>
            </w:pPr>
            <w:ins w:id="15250" w:author=" " w:date="2019-05-27T04:43:00Z">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51" w:author=" " w:date="2019-05-27T04:43:00Z"/>
                <w:rFonts w:ascii="Arial" w:hAnsi="Arial" w:cs="Arial"/>
                <w:sz w:val="18"/>
                <w:szCs w:val="18"/>
              </w:rPr>
            </w:pPr>
            <w:ins w:id="1525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53" w:author=" " w:date="2019-05-27T04:43:00Z"/>
                <w:rFonts w:ascii="Arial" w:hAnsi="Arial" w:cs="Arial"/>
                <w:sz w:val="18"/>
                <w:szCs w:val="18"/>
              </w:rPr>
            </w:pPr>
            <w:ins w:id="1525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55" w:author=" " w:date="2019-05-27T04:43:00Z"/>
                <w:rFonts w:ascii="Arial" w:hAnsi="Arial" w:cs="Arial"/>
                <w:sz w:val="18"/>
                <w:szCs w:val="18"/>
              </w:rPr>
            </w:pPr>
            <w:ins w:id="15256" w:author=" " w:date="2019-05-27T04:43:00Z">
              <w:r w:rsidRPr="00340831">
                <w:rPr>
                  <w:rFonts w:ascii="Arial" w:hAnsi="Arial" w:cs="Arial"/>
                  <w:sz w:val="18"/>
                  <w:szCs w:val="18"/>
                </w:rPr>
                <w:t>None</w:t>
              </w:r>
            </w:ins>
          </w:p>
        </w:tc>
      </w:tr>
      <w:tr w:rsidR="007B2B12" w:rsidRPr="00340831" w:rsidTr="004C693F">
        <w:trPr>
          <w:gridAfter w:val="1"/>
          <w:wAfter w:w="12" w:type="pct"/>
          <w:cantSplit/>
          <w:ins w:id="1525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5258" w:author=" " w:date="2019-05-27T04:43:00Z"/>
                <w:rFonts w:ascii="Arial" w:hAnsi="Arial" w:cs="Arial"/>
                <w:color w:val="000000"/>
                <w:sz w:val="18"/>
                <w:szCs w:val="18"/>
                <w:lang w:val="en-US"/>
              </w:rPr>
            </w:pPr>
            <w:ins w:id="15259" w:author=" " w:date="2019-05-27T04:43:00Z">
              <w:r w:rsidRPr="00340831">
                <w:rPr>
                  <w:rFonts w:ascii="Arial" w:hAnsi="Arial" w:cs="Arial"/>
                  <w:color w:val="000000"/>
                  <w:sz w:val="18"/>
                  <w:szCs w:val="18"/>
                  <w:lang w:val="en-US"/>
                </w:rPr>
                <w:t>DC_4A_n261L_UL_4A_n261H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260" w:author=" " w:date="2019-05-27T04:43:00Z"/>
                <w:rFonts w:ascii="Arial" w:hAnsi="Arial" w:cs="Arial"/>
                <w:color w:val="000000"/>
                <w:sz w:val="18"/>
                <w:szCs w:val="18"/>
                <w:lang w:val="en-US"/>
              </w:rPr>
            </w:pPr>
            <w:ins w:id="1526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62" w:author=" " w:date="2019-05-27T04:43:00Z"/>
                <w:rStyle w:val="af2"/>
                <w:rFonts w:cs="Arial"/>
                <w:szCs w:val="18"/>
              </w:rPr>
            </w:pPr>
            <w:ins w:id="1526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264" w:author=" " w:date="2019-05-27T04:43:00Z"/>
                <w:rFonts w:ascii="Arial" w:hAnsi="Arial" w:cs="Arial"/>
                <w:sz w:val="18"/>
                <w:szCs w:val="18"/>
              </w:rPr>
            </w:pPr>
            <w:ins w:id="15265" w:author=" " w:date="2019-05-27T04:43:00Z">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66" w:author=" " w:date="2019-05-27T04:43:00Z"/>
                <w:rFonts w:ascii="Arial" w:hAnsi="Arial" w:cs="Arial"/>
                <w:sz w:val="18"/>
                <w:szCs w:val="18"/>
              </w:rPr>
            </w:pPr>
            <w:ins w:id="1526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68" w:author=" " w:date="2019-05-27T04:43:00Z"/>
                <w:rFonts w:ascii="Arial" w:hAnsi="Arial" w:cs="Arial"/>
                <w:sz w:val="18"/>
                <w:szCs w:val="18"/>
              </w:rPr>
            </w:pPr>
            <w:ins w:id="1526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70" w:author=" " w:date="2019-05-27T04:43:00Z"/>
                <w:rFonts w:ascii="Arial" w:hAnsi="Arial" w:cs="Arial"/>
                <w:sz w:val="18"/>
                <w:szCs w:val="18"/>
              </w:rPr>
            </w:pPr>
            <w:ins w:id="15271" w:author=" " w:date="2019-05-27T04:43:00Z">
              <w:r w:rsidRPr="00340831">
                <w:rPr>
                  <w:rFonts w:ascii="Arial" w:hAnsi="Arial" w:cs="Arial"/>
                  <w:sz w:val="18"/>
                  <w:szCs w:val="18"/>
                </w:rPr>
                <w:t>None</w:t>
              </w:r>
            </w:ins>
          </w:p>
        </w:tc>
      </w:tr>
      <w:tr w:rsidR="007B2B12" w:rsidRPr="00340831" w:rsidTr="004C693F">
        <w:trPr>
          <w:gridAfter w:val="1"/>
          <w:wAfter w:w="12" w:type="pct"/>
          <w:cantSplit/>
          <w:ins w:id="1527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5273" w:author=" " w:date="2019-05-27T04:43:00Z"/>
                <w:rFonts w:ascii="Arial" w:hAnsi="Arial" w:cs="Arial"/>
                <w:color w:val="000000"/>
                <w:sz w:val="18"/>
                <w:szCs w:val="18"/>
                <w:lang w:val="en-US"/>
              </w:rPr>
            </w:pPr>
            <w:ins w:id="15274" w:author=" " w:date="2019-05-27T04:43:00Z">
              <w:r w:rsidRPr="00340831">
                <w:rPr>
                  <w:rFonts w:ascii="Arial" w:hAnsi="Arial" w:cs="Arial"/>
                  <w:color w:val="000000"/>
                  <w:sz w:val="18"/>
                  <w:szCs w:val="18"/>
                  <w:lang w:val="en-US"/>
                </w:rPr>
                <w:t>DC_4A_n261L_UL_4A_n261G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275" w:author=" " w:date="2019-05-27T04:43:00Z"/>
                <w:rFonts w:ascii="Arial" w:hAnsi="Arial" w:cs="Arial"/>
                <w:color w:val="000000"/>
                <w:sz w:val="18"/>
                <w:szCs w:val="18"/>
                <w:lang w:val="en-US"/>
              </w:rPr>
            </w:pPr>
            <w:ins w:id="1527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77" w:author=" " w:date="2019-05-27T04:43:00Z"/>
                <w:rStyle w:val="af2"/>
                <w:rFonts w:cs="Arial"/>
                <w:szCs w:val="18"/>
              </w:rPr>
            </w:pPr>
            <w:ins w:id="1527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279" w:author=" " w:date="2019-05-27T04:43:00Z"/>
                <w:rFonts w:ascii="Arial" w:hAnsi="Arial" w:cs="Arial"/>
                <w:sz w:val="18"/>
                <w:szCs w:val="18"/>
              </w:rPr>
            </w:pPr>
            <w:ins w:id="15280" w:author=" " w:date="2019-05-27T04:43:00Z">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81" w:author=" " w:date="2019-05-27T04:43:00Z"/>
                <w:rFonts w:ascii="Arial" w:hAnsi="Arial" w:cs="Arial"/>
                <w:sz w:val="18"/>
                <w:szCs w:val="18"/>
              </w:rPr>
            </w:pPr>
            <w:ins w:id="1528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83" w:author=" " w:date="2019-05-27T04:43:00Z"/>
                <w:rFonts w:ascii="Arial" w:hAnsi="Arial" w:cs="Arial"/>
                <w:sz w:val="18"/>
                <w:szCs w:val="18"/>
              </w:rPr>
            </w:pPr>
            <w:ins w:id="1528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85" w:author=" " w:date="2019-05-27T04:43:00Z"/>
                <w:rFonts w:ascii="Arial" w:hAnsi="Arial" w:cs="Arial"/>
                <w:sz w:val="18"/>
                <w:szCs w:val="18"/>
              </w:rPr>
            </w:pPr>
            <w:ins w:id="15286" w:author=" " w:date="2019-05-27T04:43:00Z">
              <w:r w:rsidRPr="00340831">
                <w:rPr>
                  <w:rFonts w:ascii="Arial" w:hAnsi="Arial" w:cs="Arial"/>
                  <w:sz w:val="18"/>
                  <w:szCs w:val="18"/>
                </w:rPr>
                <w:t>None</w:t>
              </w:r>
            </w:ins>
          </w:p>
        </w:tc>
      </w:tr>
      <w:tr w:rsidR="007B2B12" w:rsidRPr="00340831" w:rsidTr="004C693F">
        <w:trPr>
          <w:gridAfter w:val="1"/>
          <w:wAfter w:w="12" w:type="pct"/>
          <w:cantSplit/>
          <w:ins w:id="1528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5288" w:author=" " w:date="2019-05-27T04:43:00Z"/>
                <w:rFonts w:ascii="Arial" w:hAnsi="Arial" w:cs="Arial"/>
                <w:color w:val="000000"/>
                <w:sz w:val="18"/>
                <w:szCs w:val="18"/>
                <w:lang w:val="en-US"/>
              </w:rPr>
            </w:pPr>
            <w:ins w:id="15289" w:author=" " w:date="2019-05-27T04:43:00Z">
              <w:r w:rsidRPr="00340831">
                <w:rPr>
                  <w:rFonts w:ascii="Arial" w:hAnsi="Arial" w:cs="Arial"/>
                  <w:color w:val="000000"/>
                  <w:sz w:val="18"/>
                  <w:szCs w:val="18"/>
                  <w:lang w:val="en-US"/>
                </w:rPr>
                <w:t>DC_4A_n261A_UL_4A_n261A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290" w:author=" " w:date="2019-05-27T04:43:00Z"/>
                <w:rFonts w:ascii="Arial" w:hAnsi="Arial" w:cs="Arial"/>
                <w:color w:val="000000"/>
                <w:sz w:val="18"/>
                <w:szCs w:val="18"/>
                <w:lang w:val="en-US"/>
              </w:rPr>
            </w:pPr>
            <w:ins w:id="1529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92" w:author=" " w:date="2019-05-27T04:43:00Z"/>
                <w:rStyle w:val="af2"/>
                <w:rFonts w:cs="Arial"/>
                <w:szCs w:val="18"/>
              </w:rPr>
            </w:pPr>
            <w:ins w:id="1529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294" w:author=" " w:date="2019-05-27T04:43:00Z"/>
                <w:rFonts w:ascii="Arial" w:hAnsi="Arial" w:cs="Arial"/>
                <w:sz w:val="18"/>
                <w:szCs w:val="18"/>
              </w:rPr>
            </w:pPr>
            <w:ins w:id="15295" w:author=" " w:date="2019-05-27T04:43:00Z">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96" w:author=" " w:date="2019-05-27T04:43:00Z"/>
                <w:rFonts w:ascii="Arial" w:hAnsi="Arial" w:cs="Arial"/>
                <w:sz w:val="18"/>
                <w:szCs w:val="18"/>
              </w:rPr>
            </w:pPr>
            <w:ins w:id="1529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298" w:author=" " w:date="2019-05-27T04:43:00Z"/>
                <w:rFonts w:ascii="Arial" w:hAnsi="Arial" w:cs="Arial"/>
                <w:sz w:val="18"/>
                <w:szCs w:val="18"/>
              </w:rPr>
            </w:pPr>
            <w:ins w:id="1529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00" w:author=" " w:date="2019-05-27T04:43:00Z"/>
                <w:rFonts w:ascii="Arial" w:hAnsi="Arial" w:cs="Arial"/>
                <w:sz w:val="18"/>
                <w:szCs w:val="18"/>
              </w:rPr>
            </w:pPr>
            <w:ins w:id="15301" w:author=" " w:date="2019-05-27T04:43:00Z">
              <w:r w:rsidRPr="00340831">
                <w:rPr>
                  <w:rFonts w:ascii="Arial" w:hAnsi="Arial" w:cs="Arial"/>
                  <w:sz w:val="18"/>
                  <w:szCs w:val="18"/>
                </w:rPr>
                <w:t>None</w:t>
              </w:r>
            </w:ins>
          </w:p>
        </w:tc>
      </w:tr>
      <w:tr w:rsidR="007B2B12" w:rsidRPr="00340831" w:rsidTr="004C693F">
        <w:trPr>
          <w:gridAfter w:val="1"/>
          <w:wAfter w:w="12" w:type="pct"/>
          <w:cantSplit/>
          <w:ins w:id="1530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5303" w:author=" " w:date="2019-05-27T04:43:00Z"/>
                <w:rFonts w:ascii="Arial" w:hAnsi="Arial" w:cs="Arial"/>
                <w:color w:val="000000"/>
                <w:sz w:val="18"/>
                <w:szCs w:val="18"/>
                <w:lang w:val="en-US"/>
              </w:rPr>
            </w:pPr>
            <w:ins w:id="15304" w:author=" " w:date="2019-05-27T04:43:00Z">
              <w:r w:rsidRPr="00340831">
                <w:rPr>
                  <w:rFonts w:ascii="Arial" w:hAnsi="Arial" w:cs="Arial"/>
                  <w:color w:val="000000"/>
                  <w:sz w:val="18"/>
                  <w:szCs w:val="18"/>
                  <w:lang w:val="en-US"/>
                </w:rPr>
                <w:t>DC_4A_n261(A-G)_UL_4A_n261H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305" w:author=" " w:date="2019-05-27T04:43:00Z"/>
                <w:rFonts w:ascii="Arial" w:hAnsi="Arial" w:cs="Arial"/>
                <w:color w:val="000000"/>
                <w:sz w:val="18"/>
                <w:szCs w:val="18"/>
                <w:lang w:val="en-US"/>
              </w:rPr>
            </w:pPr>
            <w:ins w:id="1530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07" w:author=" " w:date="2019-05-27T04:43:00Z"/>
                <w:rStyle w:val="af2"/>
                <w:rFonts w:cs="Arial"/>
                <w:szCs w:val="18"/>
              </w:rPr>
            </w:pPr>
            <w:ins w:id="1530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309" w:author=" " w:date="2019-05-27T04:43:00Z"/>
                <w:rFonts w:ascii="Arial" w:hAnsi="Arial" w:cs="Arial"/>
                <w:sz w:val="18"/>
                <w:szCs w:val="18"/>
              </w:rPr>
            </w:pPr>
            <w:ins w:id="15310" w:author=" " w:date="2019-05-27T04:43:00Z">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11" w:author=" " w:date="2019-05-27T04:43:00Z"/>
                <w:rFonts w:ascii="Arial" w:hAnsi="Arial" w:cs="Arial"/>
                <w:sz w:val="18"/>
                <w:szCs w:val="18"/>
              </w:rPr>
            </w:pPr>
            <w:ins w:id="1531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13" w:author=" " w:date="2019-05-27T04:43:00Z"/>
                <w:rFonts w:ascii="Arial" w:hAnsi="Arial" w:cs="Arial"/>
                <w:sz w:val="18"/>
                <w:szCs w:val="18"/>
              </w:rPr>
            </w:pPr>
            <w:ins w:id="1531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15" w:author=" " w:date="2019-05-27T04:43:00Z"/>
                <w:rFonts w:ascii="Arial" w:hAnsi="Arial" w:cs="Arial"/>
                <w:sz w:val="18"/>
                <w:szCs w:val="18"/>
              </w:rPr>
            </w:pPr>
            <w:ins w:id="15316" w:author=" " w:date="2019-05-27T04:43:00Z">
              <w:r w:rsidRPr="00340831">
                <w:rPr>
                  <w:rFonts w:ascii="Arial" w:hAnsi="Arial" w:cs="Arial"/>
                  <w:sz w:val="18"/>
                  <w:szCs w:val="18"/>
                </w:rPr>
                <w:t>None</w:t>
              </w:r>
            </w:ins>
          </w:p>
        </w:tc>
      </w:tr>
      <w:tr w:rsidR="007B2B12" w:rsidRPr="00340831" w:rsidTr="004C693F">
        <w:trPr>
          <w:gridAfter w:val="1"/>
          <w:wAfter w:w="12" w:type="pct"/>
          <w:cantSplit/>
          <w:ins w:id="1531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5318" w:author=" " w:date="2019-05-27T04:43:00Z"/>
                <w:rFonts w:ascii="Arial" w:hAnsi="Arial" w:cs="Arial"/>
                <w:color w:val="000000"/>
                <w:sz w:val="18"/>
                <w:szCs w:val="18"/>
                <w:lang w:val="en-US"/>
              </w:rPr>
            </w:pPr>
            <w:ins w:id="15319" w:author=" " w:date="2019-05-27T04:43:00Z">
              <w:r w:rsidRPr="00340831">
                <w:rPr>
                  <w:rFonts w:ascii="Arial" w:hAnsi="Arial" w:cs="Arial"/>
                  <w:color w:val="000000"/>
                  <w:sz w:val="18"/>
                  <w:szCs w:val="18"/>
                  <w:lang w:val="en-US"/>
                </w:rPr>
                <w:t>DC_4A_n261(A-G)_UL_4A_n261G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320" w:author=" " w:date="2019-05-27T04:43:00Z"/>
                <w:rFonts w:ascii="Arial" w:hAnsi="Arial" w:cs="Arial"/>
                <w:color w:val="000000"/>
                <w:sz w:val="18"/>
                <w:szCs w:val="18"/>
                <w:lang w:val="en-US"/>
              </w:rPr>
            </w:pPr>
            <w:ins w:id="1532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22" w:author=" " w:date="2019-05-27T04:43:00Z"/>
                <w:rStyle w:val="af2"/>
                <w:rFonts w:cs="Arial"/>
                <w:szCs w:val="18"/>
              </w:rPr>
            </w:pPr>
            <w:ins w:id="1532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324" w:author=" " w:date="2019-05-27T04:43:00Z"/>
                <w:rFonts w:ascii="Arial" w:hAnsi="Arial" w:cs="Arial"/>
                <w:sz w:val="18"/>
                <w:szCs w:val="18"/>
              </w:rPr>
            </w:pPr>
            <w:ins w:id="15325" w:author=" " w:date="2019-05-27T04:43:00Z">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26" w:author=" " w:date="2019-05-27T04:43:00Z"/>
                <w:rFonts w:ascii="Arial" w:hAnsi="Arial" w:cs="Arial"/>
                <w:sz w:val="18"/>
                <w:szCs w:val="18"/>
              </w:rPr>
            </w:pPr>
            <w:ins w:id="1532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28" w:author=" " w:date="2019-05-27T04:43:00Z"/>
                <w:rFonts w:ascii="Arial" w:hAnsi="Arial" w:cs="Arial"/>
                <w:sz w:val="18"/>
                <w:szCs w:val="18"/>
              </w:rPr>
            </w:pPr>
            <w:ins w:id="1532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30" w:author=" " w:date="2019-05-27T04:43:00Z"/>
                <w:rFonts w:ascii="Arial" w:hAnsi="Arial" w:cs="Arial"/>
                <w:sz w:val="18"/>
                <w:szCs w:val="18"/>
              </w:rPr>
            </w:pPr>
            <w:ins w:id="15331" w:author=" " w:date="2019-05-27T04:43:00Z">
              <w:r w:rsidRPr="00340831">
                <w:rPr>
                  <w:rFonts w:ascii="Arial" w:hAnsi="Arial" w:cs="Arial"/>
                  <w:sz w:val="18"/>
                  <w:szCs w:val="18"/>
                </w:rPr>
                <w:t>None</w:t>
              </w:r>
            </w:ins>
          </w:p>
        </w:tc>
      </w:tr>
      <w:tr w:rsidR="007B2B12" w:rsidRPr="00340831" w:rsidTr="004C693F">
        <w:trPr>
          <w:gridAfter w:val="1"/>
          <w:wAfter w:w="12" w:type="pct"/>
          <w:cantSplit/>
          <w:ins w:id="1533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5333" w:author=" " w:date="2019-05-27T04:43:00Z"/>
                <w:rFonts w:ascii="Arial" w:hAnsi="Arial" w:cs="Arial"/>
                <w:color w:val="000000"/>
                <w:sz w:val="18"/>
                <w:szCs w:val="18"/>
                <w:lang w:val="en-US"/>
              </w:rPr>
            </w:pPr>
            <w:ins w:id="15334" w:author=" " w:date="2019-05-27T04:43:00Z">
              <w:r w:rsidRPr="00340831">
                <w:rPr>
                  <w:rFonts w:ascii="Arial" w:hAnsi="Arial" w:cs="Arial"/>
                  <w:color w:val="000000"/>
                  <w:sz w:val="18"/>
                  <w:szCs w:val="18"/>
                  <w:lang w:val="en-US"/>
                </w:rPr>
                <w:t>DC_4A_n261(A-I)_UL_4A_n261I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335" w:author=" " w:date="2019-05-27T04:43:00Z"/>
                <w:rFonts w:ascii="Arial" w:hAnsi="Arial" w:cs="Arial"/>
                <w:color w:val="000000"/>
                <w:sz w:val="18"/>
                <w:szCs w:val="18"/>
                <w:lang w:val="en-US"/>
              </w:rPr>
            </w:pPr>
            <w:ins w:id="1533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37" w:author=" " w:date="2019-05-27T04:43:00Z"/>
                <w:rStyle w:val="af2"/>
                <w:rFonts w:cs="Arial"/>
                <w:szCs w:val="18"/>
              </w:rPr>
            </w:pPr>
            <w:ins w:id="1533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339" w:author=" " w:date="2019-05-27T04:43:00Z"/>
                <w:rFonts w:ascii="Arial" w:hAnsi="Arial" w:cs="Arial"/>
                <w:sz w:val="18"/>
                <w:szCs w:val="18"/>
              </w:rPr>
            </w:pPr>
            <w:ins w:id="15340" w:author=" " w:date="2019-05-27T04:43:00Z">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41" w:author=" " w:date="2019-05-27T04:43:00Z"/>
                <w:rFonts w:ascii="Arial" w:hAnsi="Arial" w:cs="Arial"/>
                <w:sz w:val="18"/>
                <w:szCs w:val="18"/>
              </w:rPr>
            </w:pPr>
            <w:ins w:id="1534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43" w:author=" " w:date="2019-05-27T04:43:00Z"/>
                <w:rFonts w:ascii="Arial" w:hAnsi="Arial" w:cs="Arial"/>
                <w:sz w:val="18"/>
                <w:szCs w:val="18"/>
              </w:rPr>
            </w:pPr>
            <w:ins w:id="1534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45" w:author=" " w:date="2019-05-27T04:43:00Z"/>
                <w:rFonts w:ascii="Arial" w:hAnsi="Arial" w:cs="Arial"/>
                <w:sz w:val="18"/>
                <w:szCs w:val="18"/>
              </w:rPr>
            </w:pPr>
            <w:ins w:id="15346" w:author=" " w:date="2019-05-27T04:43:00Z">
              <w:r w:rsidRPr="00340831">
                <w:rPr>
                  <w:rFonts w:ascii="Arial" w:hAnsi="Arial" w:cs="Arial"/>
                  <w:sz w:val="18"/>
                  <w:szCs w:val="18"/>
                </w:rPr>
                <w:t>None</w:t>
              </w:r>
            </w:ins>
          </w:p>
        </w:tc>
      </w:tr>
      <w:tr w:rsidR="007B2B12" w:rsidRPr="00340831" w:rsidTr="004C693F">
        <w:trPr>
          <w:gridAfter w:val="1"/>
          <w:wAfter w:w="12" w:type="pct"/>
          <w:cantSplit/>
          <w:ins w:id="1534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5348" w:author=" " w:date="2019-05-27T04:43:00Z"/>
                <w:rFonts w:ascii="Arial" w:hAnsi="Arial" w:cs="Arial"/>
                <w:color w:val="000000"/>
                <w:sz w:val="18"/>
                <w:szCs w:val="18"/>
                <w:lang w:val="en-US"/>
              </w:rPr>
            </w:pPr>
            <w:ins w:id="15349" w:author=" " w:date="2019-05-27T04:43:00Z">
              <w:r w:rsidRPr="00340831">
                <w:rPr>
                  <w:rFonts w:ascii="Arial" w:hAnsi="Arial" w:cs="Arial"/>
                  <w:color w:val="000000"/>
                  <w:sz w:val="18"/>
                  <w:szCs w:val="18"/>
                  <w:lang w:val="en-US"/>
                </w:rPr>
                <w:t>DC_4A_n261(G-I)_UL_4A_n261I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350" w:author=" " w:date="2019-05-27T04:43:00Z"/>
                <w:rFonts w:ascii="Arial" w:hAnsi="Arial" w:cs="Arial"/>
                <w:color w:val="000000"/>
                <w:sz w:val="18"/>
                <w:szCs w:val="18"/>
                <w:lang w:val="en-US"/>
              </w:rPr>
            </w:pPr>
            <w:ins w:id="1535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52" w:author=" " w:date="2019-05-27T04:43:00Z"/>
                <w:rStyle w:val="af2"/>
                <w:rFonts w:cs="Arial"/>
                <w:szCs w:val="18"/>
              </w:rPr>
            </w:pPr>
            <w:ins w:id="1535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354" w:author=" " w:date="2019-05-27T04:43:00Z"/>
                <w:rFonts w:ascii="Arial" w:hAnsi="Arial" w:cs="Arial"/>
                <w:sz w:val="18"/>
                <w:szCs w:val="18"/>
              </w:rPr>
            </w:pPr>
            <w:ins w:id="15355" w:author=" " w:date="2019-05-27T04:43:00Z">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56" w:author=" " w:date="2019-05-27T04:43:00Z"/>
                <w:rFonts w:ascii="Arial" w:hAnsi="Arial" w:cs="Arial"/>
                <w:sz w:val="18"/>
                <w:szCs w:val="18"/>
              </w:rPr>
            </w:pPr>
            <w:ins w:id="1535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58" w:author=" " w:date="2019-05-27T04:43:00Z"/>
                <w:rFonts w:ascii="Arial" w:hAnsi="Arial" w:cs="Arial"/>
                <w:sz w:val="18"/>
                <w:szCs w:val="18"/>
              </w:rPr>
            </w:pPr>
            <w:ins w:id="1535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60" w:author=" " w:date="2019-05-27T04:43:00Z"/>
                <w:rFonts w:ascii="Arial" w:hAnsi="Arial" w:cs="Arial"/>
                <w:sz w:val="18"/>
                <w:szCs w:val="18"/>
              </w:rPr>
            </w:pPr>
            <w:ins w:id="15361" w:author=" " w:date="2019-05-27T04:43:00Z">
              <w:r w:rsidRPr="00340831">
                <w:rPr>
                  <w:rFonts w:ascii="Arial" w:hAnsi="Arial" w:cs="Arial"/>
                  <w:sz w:val="18"/>
                  <w:szCs w:val="18"/>
                </w:rPr>
                <w:t>None</w:t>
              </w:r>
            </w:ins>
          </w:p>
        </w:tc>
      </w:tr>
      <w:tr w:rsidR="007B2B12" w:rsidRPr="00340831" w:rsidTr="004C693F">
        <w:trPr>
          <w:gridAfter w:val="1"/>
          <w:wAfter w:w="12" w:type="pct"/>
          <w:cantSplit/>
          <w:ins w:id="1536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5363" w:author=" " w:date="2019-05-27T04:43:00Z"/>
                <w:rFonts w:ascii="Arial" w:hAnsi="Arial" w:cs="Arial"/>
                <w:color w:val="000000"/>
                <w:sz w:val="18"/>
                <w:szCs w:val="18"/>
                <w:lang w:val="en-US"/>
              </w:rPr>
            </w:pPr>
            <w:ins w:id="15364" w:author=" " w:date="2019-05-27T04:43:00Z">
              <w:r w:rsidRPr="00340831">
                <w:rPr>
                  <w:rFonts w:ascii="Arial" w:hAnsi="Arial" w:cs="Arial"/>
                  <w:color w:val="000000"/>
                  <w:sz w:val="18"/>
                  <w:szCs w:val="18"/>
                  <w:lang w:val="en-US"/>
                </w:rPr>
                <w:t>DC_4A_n261(A-I)_UL_4A_n261H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365" w:author=" " w:date="2019-05-27T04:43:00Z"/>
                <w:rFonts w:ascii="Arial" w:hAnsi="Arial" w:cs="Arial"/>
                <w:color w:val="000000"/>
                <w:sz w:val="18"/>
                <w:szCs w:val="18"/>
                <w:lang w:val="en-US"/>
              </w:rPr>
            </w:pPr>
            <w:ins w:id="1536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67" w:author=" " w:date="2019-05-27T04:43:00Z"/>
                <w:rStyle w:val="af2"/>
                <w:rFonts w:cs="Arial"/>
                <w:szCs w:val="18"/>
              </w:rPr>
            </w:pPr>
            <w:ins w:id="1536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369" w:author=" " w:date="2019-05-27T04:43:00Z"/>
                <w:rFonts w:ascii="Arial" w:hAnsi="Arial" w:cs="Arial"/>
                <w:sz w:val="18"/>
                <w:szCs w:val="18"/>
              </w:rPr>
            </w:pPr>
            <w:ins w:id="15370" w:author=" " w:date="2019-05-27T04:43:00Z">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71" w:author=" " w:date="2019-05-27T04:43:00Z"/>
                <w:rFonts w:ascii="Arial" w:hAnsi="Arial" w:cs="Arial"/>
                <w:sz w:val="18"/>
                <w:szCs w:val="18"/>
              </w:rPr>
            </w:pPr>
            <w:ins w:id="1537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73" w:author=" " w:date="2019-05-27T04:43:00Z"/>
                <w:rFonts w:ascii="Arial" w:hAnsi="Arial" w:cs="Arial"/>
                <w:sz w:val="18"/>
                <w:szCs w:val="18"/>
              </w:rPr>
            </w:pPr>
            <w:ins w:id="1537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75" w:author=" " w:date="2019-05-27T04:43:00Z"/>
                <w:rFonts w:ascii="Arial" w:hAnsi="Arial" w:cs="Arial"/>
                <w:sz w:val="18"/>
                <w:szCs w:val="18"/>
              </w:rPr>
            </w:pPr>
            <w:ins w:id="15376" w:author=" " w:date="2019-05-27T04:43:00Z">
              <w:r w:rsidRPr="00340831">
                <w:rPr>
                  <w:rFonts w:ascii="Arial" w:hAnsi="Arial" w:cs="Arial"/>
                  <w:sz w:val="18"/>
                  <w:szCs w:val="18"/>
                </w:rPr>
                <w:t>None</w:t>
              </w:r>
            </w:ins>
          </w:p>
        </w:tc>
      </w:tr>
      <w:tr w:rsidR="007B2B12" w:rsidRPr="00340831" w:rsidTr="004C693F">
        <w:trPr>
          <w:gridAfter w:val="1"/>
          <w:wAfter w:w="12" w:type="pct"/>
          <w:cantSplit/>
          <w:ins w:id="1537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5378" w:author=" " w:date="2019-05-27T04:43:00Z"/>
                <w:rFonts w:ascii="Arial" w:hAnsi="Arial" w:cs="Arial"/>
                <w:color w:val="000000"/>
                <w:sz w:val="18"/>
                <w:szCs w:val="18"/>
                <w:lang w:val="en-US"/>
              </w:rPr>
            </w:pPr>
            <w:ins w:id="15379" w:author=" " w:date="2019-05-27T04:43:00Z">
              <w:r w:rsidRPr="00340831">
                <w:rPr>
                  <w:rFonts w:ascii="Arial" w:hAnsi="Arial" w:cs="Arial"/>
                  <w:color w:val="000000"/>
                  <w:sz w:val="18"/>
                  <w:szCs w:val="18"/>
                  <w:lang w:val="en-US"/>
                </w:rPr>
                <w:t>DC_4A_n261(G-I)_UL_4A_n261H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380" w:author=" " w:date="2019-05-27T04:43:00Z"/>
                <w:rFonts w:ascii="Arial" w:hAnsi="Arial" w:cs="Arial"/>
                <w:color w:val="000000"/>
                <w:sz w:val="18"/>
                <w:szCs w:val="18"/>
                <w:lang w:val="en-US"/>
              </w:rPr>
            </w:pPr>
            <w:ins w:id="1538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82" w:author=" " w:date="2019-05-27T04:43:00Z"/>
                <w:rStyle w:val="af2"/>
                <w:rFonts w:cs="Arial"/>
                <w:szCs w:val="18"/>
              </w:rPr>
            </w:pPr>
            <w:ins w:id="1538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384" w:author=" " w:date="2019-05-27T04:43:00Z"/>
                <w:rFonts w:ascii="Arial" w:hAnsi="Arial" w:cs="Arial"/>
                <w:sz w:val="18"/>
                <w:szCs w:val="18"/>
              </w:rPr>
            </w:pPr>
            <w:ins w:id="15385" w:author=" " w:date="2019-05-27T04:43:00Z">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86" w:author=" " w:date="2019-05-27T04:43:00Z"/>
                <w:rFonts w:ascii="Arial" w:hAnsi="Arial" w:cs="Arial"/>
                <w:sz w:val="18"/>
                <w:szCs w:val="18"/>
              </w:rPr>
            </w:pPr>
            <w:ins w:id="1538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88" w:author=" " w:date="2019-05-27T04:43:00Z"/>
                <w:rFonts w:ascii="Arial" w:hAnsi="Arial" w:cs="Arial"/>
                <w:sz w:val="18"/>
                <w:szCs w:val="18"/>
              </w:rPr>
            </w:pPr>
            <w:ins w:id="1538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90" w:author=" " w:date="2019-05-27T04:43:00Z"/>
                <w:rFonts w:ascii="Arial" w:hAnsi="Arial" w:cs="Arial"/>
                <w:sz w:val="18"/>
                <w:szCs w:val="18"/>
              </w:rPr>
            </w:pPr>
            <w:ins w:id="15391" w:author=" " w:date="2019-05-27T04:43:00Z">
              <w:r w:rsidRPr="00340831">
                <w:rPr>
                  <w:rFonts w:ascii="Arial" w:hAnsi="Arial" w:cs="Arial"/>
                  <w:sz w:val="18"/>
                  <w:szCs w:val="18"/>
                </w:rPr>
                <w:t>None</w:t>
              </w:r>
            </w:ins>
          </w:p>
        </w:tc>
      </w:tr>
      <w:tr w:rsidR="007B2B12" w:rsidRPr="00340831" w:rsidTr="004C693F">
        <w:trPr>
          <w:gridAfter w:val="1"/>
          <w:wAfter w:w="12" w:type="pct"/>
          <w:cantSplit/>
          <w:ins w:id="1539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5393" w:author=" " w:date="2019-05-27T04:43:00Z"/>
                <w:rFonts w:ascii="Arial" w:hAnsi="Arial" w:cs="Arial"/>
                <w:color w:val="000000"/>
                <w:sz w:val="18"/>
                <w:szCs w:val="18"/>
                <w:lang w:val="en-US"/>
              </w:rPr>
            </w:pPr>
            <w:ins w:id="15394" w:author=" " w:date="2019-05-27T04:43:00Z">
              <w:r w:rsidRPr="00340831">
                <w:rPr>
                  <w:rFonts w:ascii="Arial" w:hAnsi="Arial" w:cs="Arial"/>
                  <w:color w:val="000000"/>
                  <w:sz w:val="18"/>
                  <w:szCs w:val="18"/>
                  <w:lang w:val="en-US"/>
                </w:rPr>
                <w:t>DC_4A_n261(A-I)_UL_4A_n261G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395" w:author=" " w:date="2019-05-27T04:43:00Z"/>
                <w:rFonts w:ascii="Arial" w:hAnsi="Arial" w:cs="Arial"/>
                <w:color w:val="000000"/>
                <w:sz w:val="18"/>
                <w:szCs w:val="18"/>
                <w:lang w:val="en-US"/>
              </w:rPr>
            </w:pPr>
            <w:ins w:id="1539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397" w:author=" " w:date="2019-05-27T04:43:00Z"/>
                <w:rStyle w:val="af2"/>
                <w:rFonts w:cs="Arial"/>
                <w:szCs w:val="18"/>
              </w:rPr>
            </w:pPr>
            <w:ins w:id="1539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399" w:author=" " w:date="2019-05-27T04:43:00Z"/>
                <w:rFonts w:ascii="Arial" w:hAnsi="Arial" w:cs="Arial"/>
                <w:sz w:val="18"/>
                <w:szCs w:val="18"/>
              </w:rPr>
            </w:pPr>
            <w:ins w:id="15400" w:author=" " w:date="2019-05-27T04:43:00Z">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401" w:author=" " w:date="2019-05-27T04:43:00Z"/>
                <w:rFonts w:ascii="Arial" w:hAnsi="Arial" w:cs="Arial"/>
                <w:sz w:val="18"/>
                <w:szCs w:val="18"/>
              </w:rPr>
            </w:pPr>
            <w:ins w:id="1540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403" w:author=" " w:date="2019-05-27T04:43:00Z"/>
                <w:rFonts w:ascii="Arial" w:hAnsi="Arial" w:cs="Arial"/>
                <w:sz w:val="18"/>
                <w:szCs w:val="18"/>
              </w:rPr>
            </w:pPr>
            <w:ins w:id="1540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405" w:author=" " w:date="2019-05-27T04:43:00Z"/>
                <w:rFonts w:ascii="Arial" w:hAnsi="Arial" w:cs="Arial"/>
                <w:sz w:val="18"/>
                <w:szCs w:val="18"/>
              </w:rPr>
            </w:pPr>
            <w:ins w:id="15406" w:author=" " w:date="2019-05-27T04:43:00Z">
              <w:r w:rsidRPr="00340831">
                <w:rPr>
                  <w:rFonts w:ascii="Arial" w:hAnsi="Arial" w:cs="Arial"/>
                  <w:sz w:val="18"/>
                  <w:szCs w:val="18"/>
                </w:rPr>
                <w:t>None</w:t>
              </w:r>
            </w:ins>
          </w:p>
        </w:tc>
      </w:tr>
      <w:tr w:rsidR="007B2B12" w:rsidRPr="00340831" w:rsidTr="004C693F">
        <w:trPr>
          <w:gridAfter w:val="1"/>
          <w:wAfter w:w="12" w:type="pct"/>
          <w:cantSplit/>
          <w:ins w:id="1540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5408" w:author=" " w:date="2019-05-27T04:43:00Z"/>
                <w:rFonts w:ascii="Arial" w:hAnsi="Arial" w:cs="Arial"/>
                <w:color w:val="000000"/>
                <w:sz w:val="18"/>
                <w:szCs w:val="18"/>
                <w:lang w:val="en-US"/>
              </w:rPr>
            </w:pPr>
            <w:ins w:id="15409" w:author=" " w:date="2019-05-27T04:43:00Z">
              <w:r w:rsidRPr="00340831">
                <w:rPr>
                  <w:rFonts w:ascii="Arial" w:hAnsi="Arial" w:cs="Arial"/>
                  <w:color w:val="000000"/>
                  <w:sz w:val="18"/>
                  <w:szCs w:val="18"/>
                  <w:lang w:val="en-US"/>
                </w:rPr>
                <w:t>DC_4A_n261(G-I)_UL_4A_n261G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410" w:author=" " w:date="2019-05-27T04:43:00Z"/>
                <w:rFonts w:ascii="Arial" w:hAnsi="Arial" w:cs="Arial"/>
                <w:color w:val="000000"/>
                <w:sz w:val="18"/>
                <w:szCs w:val="18"/>
                <w:lang w:val="en-US"/>
              </w:rPr>
            </w:pPr>
            <w:ins w:id="1541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412" w:author=" " w:date="2019-05-27T04:43:00Z"/>
                <w:rStyle w:val="af2"/>
                <w:rFonts w:cs="Arial"/>
                <w:szCs w:val="18"/>
              </w:rPr>
            </w:pPr>
            <w:ins w:id="1541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414" w:author=" " w:date="2019-05-27T04:43:00Z"/>
                <w:rFonts w:ascii="Arial" w:hAnsi="Arial" w:cs="Arial"/>
                <w:sz w:val="18"/>
                <w:szCs w:val="18"/>
              </w:rPr>
            </w:pPr>
            <w:ins w:id="15415" w:author=" " w:date="2019-05-27T04:43:00Z">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416" w:author=" " w:date="2019-05-27T04:43:00Z"/>
                <w:rFonts w:ascii="Arial" w:hAnsi="Arial" w:cs="Arial"/>
                <w:sz w:val="18"/>
                <w:szCs w:val="18"/>
              </w:rPr>
            </w:pPr>
            <w:ins w:id="1541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418" w:author=" " w:date="2019-05-27T04:43:00Z"/>
                <w:rFonts w:ascii="Arial" w:hAnsi="Arial" w:cs="Arial"/>
                <w:sz w:val="18"/>
                <w:szCs w:val="18"/>
              </w:rPr>
            </w:pPr>
            <w:ins w:id="1541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420" w:author=" " w:date="2019-05-27T04:43:00Z"/>
                <w:rFonts w:ascii="Arial" w:hAnsi="Arial" w:cs="Arial"/>
                <w:sz w:val="18"/>
                <w:szCs w:val="18"/>
              </w:rPr>
            </w:pPr>
            <w:ins w:id="15421" w:author=" " w:date="2019-05-27T04:43:00Z">
              <w:r w:rsidRPr="00340831">
                <w:rPr>
                  <w:rFonts w:ascii="Arial" w:hAnsi="Arial" w:cs="Arial"/>
                  <w:sz w:val="18"/>
                  <w:szCs w:val="18"/>
                </w:rPr>
                <w:t>None</w:t>
              </w:r>
            </w:ins>
          </w:p>
        </w:tc>
      </w:tr>
      <w:tr w:rsidR="007B2B12" w:rsidRPr="00340831" w:rsidTr="004C693F">
        <w:trPr>
          <w:gridAfter w:val="1"/>
          <w:wAfter w:w="12" w:type="pct"/>
          <w:cantSplit/>
          <w:ins w:id="15422" w:author=" " w:date="2019-05-27T04:43:00Z"/>
        </w:trPr>
        <w:tc>
          <w:tcPr>
            <w:tcW w:w="1451" w:type="pct"/>
            <w:gridSpan w:val="2"/>
            <w:shd w:val="clear" w:color="auto" w:fill="auto"/>
            <w:vAlign w:val="center"/>
          </w:tcPr>
          <w:p w:rsidR="00413606" w:rsidRPr="00340831" w:rsidRDefault="00413606" w:rsidP="009E6075">
            <w:pPr>
              <w:pStyle w:val="TAL"/>
              <w:jc w:val="center"/>
              <w:rPr>
                <w:ins w:id="15423" w:author=" " w:date="2019-05-27T04:43:00Z"/>
                <w:rFonts w:cs="Arial"/>
                <w:szCs w:val="18"/>
              </w:rPr>
            </w:pPr>
            <w:ins w:id="15424" w:author=" " w:date="2019-05-27T04:43:00Z">
              <w:r w:rsidRPr="00340831">
                <w:rPr>
                  <w:rFonts w:cs="Arial"/>
                  <w:szCs w:val="18"/>
                  <w:lang w:val="x-none" w:eastAsia="ja-JP"/>
                </w:rPr>
                <w:lastRenderedPageBreak/>
                <w:t>DC_</w:t>
              </w:r>
              <w:r w:rsidRPr="00340831">
                <w:rPr>
                  <w:rFonts w:cs="Arial"/>
                  <w:szCs w:val="18"/>
                  <w:lang w:val="en-US" w:eastAsia="ja-JP"/>
                </w:rPr>
                <w:t>5</w:t>
              </w:r>
              <w:r w:rsidRPr="00340831">
                <w:rPr>
                  <w:rFonts w:cs="Arial"/>
                  <w:szCs w:val="18"/>
                  <w:lang w:val="x-none" w:eastAsia="ja-JP"/>
                </w:rPr>
                <w:t>A</w:t>
              </w:r>
              <w:r w:rsidRPr="00340831">
                <w:rPr>
                  <w:rFonts w:cs="Arial"/>
                  <w:szCs w:val="18"/>
                  <w:lang w:val="sv-SE" w:eastAsia="ja-JP"/>
                </w:rPr>
                <w:t>_DL_n260(2A)_UL_n260(2A)</w:t>
              </w:r>
            </w:ins>
          </w:p>
        </w:tc>
        <w:tc>
          <w:tcPr>
            <w:tcW w:w="236" w:type="pct"/>
            <w:shd w:val="clear" w:color="auto" w:fill="auto"/>
            <w:vAlign w:val="center"/>
          </w:tcPr>
          <w:p w:rsidR="00413606" w:rsidRPr="00340831" w:rsidRDefault="00413606" w:rsidP="009E6075">
            <w:pPr>
              <w:jc w:val="center"/>
              <w:rPr>
                <w:ins w:id="15425" w:author=" " w:date="2019-05-27T04:43:00Z"/>
                <w:rFonts w:ascii="Arial" w:hAnsi="Arial" w:cs="Arial"/>
                <w:sz w:val="18"/>
                <w:szCs w:val="18"/>
              </w:rPr>
            </w:pPr>
            <w:ins w:id="15426" w:author=" " w:date="2019-05-27T04:43:00Z">
              <w:r w:rsidRPr="00340831">
                <w:rPr>
                  <w:rFonts w:ascii="Arial" w:hAnsi="Arial" w:cs="Arial"/>
                  <w:sz w:val="18"/>
                  <w:szCs w:val="18"/>
                </w:rPr>
                <w:t>Rel-15</w:t>
              </w:r>
            </w:ins>
          </w:p>
        </w:tc>
        <w:tc>
          <w:tcPr>
            <w:tcW w:w="845" w:type="pct"/>
            <w:gridSpan w:val="3"/>
            <w:shd w:val="clear" w:color="auto" w:fill="auto"/>
            <w:vAlign w:val="center"/>
          </w:tcPr>
          <w:p w:rsidR="00413606" w:rsidRPr="00340831" w:rsidRDefault="00413606" w:rsidP="009E6075">
            <w:pPr>
              <w:pStyle w:val="TAL"/>
              <w:jc w:val="center"/>
              <w:rPr>
                <w:ins w:id="15427" w:author=" " w:date="2019-05-27T04:43:00Z"/>
                <w:rFonts w:eastAsia="PMingLiU" w:cs="Arial"/>
                <w:szCs w:val="18"/>
                <w:lang w:eastAsia="zh-TW"/>
              </w:rPr>
            </w:pPr>
            <w:ins w:id="15428"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429" w:author=" " w:date="2019-05-27T04:43:00Z"/>
                <w:rFonts w:cs="Arial"/>
                <w:szCs w:val="18"/>
              </w:rPr>
            </w:pPr>
            <w:ins w:id="15430" w:author=" " w:date="2019-05-27T04:43:00Z">
              <w:r w:rsidRPr="00340831">
                <w:rPr>
                  <w:rFonts w:cs="Arial"/>
                  <w:szCs w:val="18"/>
                  <w:lang w:eastAsia="ja-JP"/>
                </w:rPr>
                <w:t xml:space="preserve">TR </w:t>
              </w:r>
              <w:r w:rsidRPr="00340831">
                <w:rPr>
                  <w:rFonts w:cs="Arial"/>
                  <w:szCs w:val="18"/>
                </w:rPr>
                <w:t>37.716-11-11: R4-1813788</w:t>
              </w:r>
            </w:ins>
          </w:p>
        </w:tc>
        <w:tc>
          <w:tcPr>
            <w:tcW w:w="460" w:type="pct"/>
            <w:gridSpan w:val="2"/>
            <w:shd w:val="clear" w:color="auto" w:fill="auto"/>
          </w:tcPr>
          <w:p w:rsidR="00413606" w:rsidRPr="00340831" w:rsidRDefault="00413606" w:rsidP="009E6075">
            <w:pPr>
              <w:pStyle w:val="TAL"/>
              <w:jc w:val="center"/>
              <w:rPr>
                <w:ins w:id="15431" w:author=" " w:date="2019-05-27T04:43:00Z"/>
                <w:rFonts w:cs="Arial"/>
                <w:szCs w:val="18"/>
              </w:rPr>
            </w:pPr>
            <w:ins w:id="15432"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433" w:author=" " w:date="2019-05-27T04:43:00Z"/>
                <w:rFonts w:cs="Arial"/>
                <w:szCs w:val="18"/>
              </w:rPr>
            </w:pPr>
            <w:ins w:id="15434"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435" w:author=" " w:date="2019-05-27T04:43:00Z"/>
                <w:rFonts w:cs="Arial"/>
                <w:szCs w:val="18"/>
              </w:rPr>
            </w:pPr>
            <w:ins w:id="15436" w:author=" " w:date="2019-05-27T04:43:00Z">
              <w:r w:rsidRPr="00340831">
                <w:rPr>
                  <w:rFonts w:cs="Arial"/>
                  <w:szCs w:val="18"/>
                  <w:lang w:val="en-US" w:eastAsia="ja-JP"/>
                </w:rPr>
                <w:t>None</w:t>
              </w:r>
            </w:ins>
          </w:p>
        </w:tc>
      </w:tr>
      <w:tr w:rsidR="007B2B12" w:rsidRPr="00340831" w:rsidTr="004C693F">
        <w:trPr>
          <w:gridAfter w:val="1"/>
          <w:wAfter w:w="12" w:type="pct"/>
          <w:cantSplit/>
          <w:ins w:id="15437" w:author=" " w:date="2019-05-27T04:43:00Z"/>
        </w:trPr>
        <w:tc>
          <w:tcPr>
            <w:tcW w:w="1451" w:type="pct"/>
            <w:gridSpan w:val="2"/>
            <w:shd w:val="clear" w:color="auto" w:fill="auto"/>
            <w:vAlign w:val="center"/>
          </w:tcPr>
          <w:p w:rsidR="00413606" w:rsidRPr="00340831" w:rsidRDefault="00413606" w:rsidP="009E6075">
            <w:pPr>
              <w:pStyle w:val="TAL"/>
              <w:jc w:val="center"/>
              <w:rPr>
                <w:ins w:id="15438" w:author=" " w:date="2019-05-27T04:43:00Z"/>
                <w:rFonts w:cs="Arial"/>
                <w:szCs w:val="18"/>
              </w:rPr>
            </w:pPr>
            <w:ins w:id="15439" w:author=" " w:date="2019-05-27T04:43:00Z">
              <w:r w:rsidRPr="00340831">
                <w:rPr>
                  <w:rFonts w:cs="Arial"/>
                  <w:szCs w:val="18"/>
                  <w:lang w:val="x-none" w:eastAsia="ja-JP"/>
                </w:rPr>
                <w:t>DC_</w:t>
              </w:r>
              <w:r w:rsidRPr="00340831">
                <w:rPr>
                  <w:rFonts w:cs="Arial"/>
                  <w:szCs w:val="18"/>
                  <w:lang w:val="en-US" w:eastAsia="ja-JP"/>
                </w:rPr>
                <w:t>5</w:t>
              </w:r>
              <w:r w:rsidRPr="00340831">
                <w:rPr>
                  <w:rFonts w:cs="Arial"/>
                  <w:szCs w:val="18"/>
                  <w:lang w:val="x-none" w:eastAsia="ja-JP"/>
                </w:rPr>
                <w:t>A</w:t>
              </w:r>
              <w:r w:rsidRPr="00340831">
                <w:rPr>
                  <w:rFonts w:cs="Arial"/>
                  <w:szCs w:val="18"/>
                  <w:lang w:val="sv-SE" w:eastAsia="ja-JP"/>
                </w:rPr>
                <w:t>_DL_n260(4A)_UL_n260(4A)</w:t>
              </w:r>
            </w:ins>
          </w:p>
        </w:tc>
        <w:tc>
          <w:tcPr>
            <w:tcW w:w="236" w:type="pct"/>
            <w:shd w:val="clear" w:color="auto" w:fill="auto"/>
            <w:vAlign w:val="center"/>
          </w:tcPr>
          <w:p w:rsidR="00413606" w:rsidRPr="00340831" w:rsidRDefault="00413606" w:rsidP="009E6075">
            <w:pPr>
              <w:jc w:val="center"/>
              <w:rPr>
                <w:ins w:id="15440" w:author=" " w:date="2019-05-27T04:43:00Z"/>
                <w:rFonts w:ascii="Arial" w:hAnsi="Arial" w:cs="Arial"/>
                <w:sz w:val="18"/>
                <w:szCs w:val="18"/>
              </w:rPr>
            </w:pPr>
            <w:ins w:id="15441" w:author=" " w:date="2019-05-27T04:43:00Z">
              <w:r w:rsidRPr="00340831">
                <w:rPr>
                  <w:rFonts w:ascii="Arial" w:hAnsi="Arial" w:cs="Arial"/>
                  <w:sz w:val="18"/>
                  <w:szCs w:val="18"/>
                </w:rPr>
                <w:t>Rel-15</w:t>
              </w:r>
            </w:ins>
          </w:p>
        </w:tc>
        <w:tc>
          <w:tcPr>
            <w:tcW w:w="845" w:type="pct"/>
            <w:gridSpan w:val="3"/>
            <w:shd w:val="clear" w:color="auto" w:fill="auto"/>
            <w:vAlign w:val="center"/>
          </w:tcPr>
          <w:p w:rsidR="00413606" w:rsidRPr="00340831" w:rsidRDefault="00413606" w:rsidP="009E6075">
            <w:pPr>
              <w:pStyle w:val="TAL"/>
              <w:jc w:val="center"/>
              <w:rPr>
                <w:ins w:id="15442" w:author=" " w:date="2019-05-27T04:43:00Z"/>
                <w:rFonts w:eastAsia="PMingLiU" w:cs="Arial"/>
                <w:szCs w:val="18"/>
                <w:lang w:eastAsia="zh-TW"/>
              </w:rPr>
            </w:pPr>
            <w:ins w:id="15443"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444" w:author=" " w:date="2019-05-27T04:43:00Z"/>
                <w:rFonts w:cs="Arial"/>
                <w:szCs w:val="18"/>
              </w:rPr>
            </w:pPr>
            <w:ins w:id="15445" w:author=" " w:date="2019-05-27T04:43:00Z">
              <w:r w:rsidRPr="00340831">
                <w:rPr>
                  <w:rFonts w:cs="Arial"/>
                  <w:szCs w:val="18"/>
                  <w:lang w:eastAsia="ja-JP"/>
                </w:rPr>
                <w:t xml:space="preserve">TR </w:t>
              </w:r>
              <w:r w:rsidRPr="00340831">
                <w:rPr>
                  <w:rFonts w:cs="Arial"/>
                  <w:szCs w:val="18"/>
                </w:rPr>
                <w:t>37.716-11-11: R4-1813788</w:t>
              </w:r>
            </w:ins>
          </w:p>
        </w:tc>
        <w:tc>
          <w:tcPr>
            <w:tcW w:w="460" w:type="pct"/>
            <w:gridSpan w:val="2"/>
            <w:shd w:val="clear" w:color="auto" w:fill="auto"/>
          </w:tcPr>
          <w:p w:rsidR="00413606" w:rsidRPr="00340831" w:rsidRDefault="00413606" w:rsidP="009E6075">
            <w:pPr>
              <w:pStyle w:val="TAL"/>
              <w:jc w:val="center"/>
              <w:rPr>
                <w:ins w:id="15446" w:author=" " w:date="2019-05-27T04:43:00Z"/>
                <w:rFonts w:cs="Arial"/>
                <w:szCs w:val="18"/>
              </w:rPr>
            </w:pPr>
            <w:ins w:id="15447"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448" w:author=" " w:date="2019-05-27T04:43:00Z"/>
                <w:rFonts w:cs="Arial"/>
                <w:szCs w:val="18"/>
              </w:rPr>
            </w:pPr>
            <w:ins w:id="15449"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450" w:author=" " w:date="2019-05-27T04:43:00Z"/>
                <w:rFonts w:cs="Arial"/>
                <w:szCs w:val="18"/>
              </w:rPr>
            </w:pPr>
            <w:ins w:id="15451" w:author=" " w:date="2019-05-27T04:43:00Z">
              <w:r w:rsidRPr="00340831">
                <w:rPr>
                  <w:rFonts w:cs="Arial"/>
                  <w:szCs w:val="18"/>
                  <w:lang w:val="en-US" w:eastAsia="ja-JP"/>
                </w:rPr>
                <w:t>None</w:t>
              </w:r>
            </w:ins>
          </w:p>
        </w:tc>
      </w:tr>
      <w:tr w:rsidR="007B2B12" w:rsidRPr="00340831" w:rsidTr="004C693F">
        <w:trPr>
          <w:gridAfter w:val="1"/>
          <w:wAfter w:w="12" w:type="pct"/>
          <w:cantSplit/>
          <w:ins w:id="15452" w:author=" " w:date="2019-05-27T04:43:00Z"/>
        </w:trPr>
        <w:tc>
          <w:tcPr>
            <w:tcW w:w="1451" w:type="pct"/>
            <w:gridSpan w:val="2"/>
            <w:shd w:val="clear" w:color="auto" w:fill="auto"/>
          </w:tcPr>
          <w:p w:rsidR="00413606" w:rsidRPr="00340831" w:rsidRDefault="00413606" w:rsidP="009E6075">
            <w:pPr>
              <w:spacing w:after="0"/>
              <w:jc w:val="center"/>
              <w:rPr>
                <w:ins w:id="15453" w:author=" " w:date="2019-05-27T04:43:00Z"/>
                <w:rFonts w:ascii="Arial" w:hAnsi="Arial" w:cs="Arial"/>
                <w:sz w:val="18"/>
                <w:szCs w:val="18"/>
                <w:lang w:val="sv-SE" w:eastAsia="ja-JP"/>
              </w:rPr>
            </w:pPr>
            <w:ins w:id="15454"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5A-n260(6A)_UL_5A-n260A</w:t>
              </w:r>
            </w:ins>
          </w:p>
          <w:p w:rsidR="00413606" w:rsidRPr="00340831" w:rsidRDefault="00413606" w:rsidP="009E6075">
            <w:pPr>
              <w:spacing w:after="0"/>
              <w:jc w:val="center"/>
              <w:rPr>
                <w:ins w:id="15455" w:author=" " w:date="2019-05-27T04:43:00Z"/>
                <w:rFonts w:ascii="Arial" w:hAnsi="Arial" w:cs="Arial"/>
                <w:sz w:val="18"/>
                <w:szCs w:val="18"/>
                <w:lang w:val="x-none" w:eastAsia="ja-JP"/>
              </w:rPr>
            </w:pPr>
          </w:p>
        </w:tc>
        <w:tc>
          <w:tcPr>
            <w:tcW w:w="236" w:type="pct"/>
            <w:shd w:val="clear" w:color="auto" w:fill="auto"/>
          </w:tcPr>
          <w:p w:rsidR="00413606" w:rsidRPr="00340831" w:rsidRDefault="00413606" w:rsidP="009E6075">
            <w:pPr>
              <w:jc w:val="center"/>
              <w:rPr>
                <w:ins w:id="15456" w:author=" " w:date="2019-05-27T04:43:00Z"/>
                <w:rFonts w:ascii="Arial" w:hAnsi="Arial" w:cs="Arial"/>
                <w:sz w:val="18"/>
                <w:szCs w:val="18"/>
              </w:rPr>
            </w:pPr>
            <w:ins w:id="15457"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458" w:author=" " w:date="2019-05-27T04:43:00Z"/>
                <w:rFonts w:ascii="Arial" w:hAnsi="Arial" w:cs="Arial"/>
                <w:sz w:val="18"/>
                <w:szCs w:val="18"/>
              </w:rPr>
            </w:pPr>
            <w:ins w:id="15459"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460" w:author=" " w:date="2019-05-27T04:43:00Z"/>
                <w:rFonts w:cs="Arial"/>
                <w:szCs w:val="18"/>
              </w:rPr>
            </w:pPr>
            <w:ins w:id="15461" w:author=" " w:date="2019-05-27T04:43:00Z">
              <w:r w:rsidRPr="00340831">
                <w:rPr>
                  <w:rFonts w:cs="Arial"/>
                  <w:szCs w:val="18"/>
                  <w:lang w:eastAsia="ja-JP"/>
                </w:rPr>
                <w:t xml:space="preserve">TR </w:t>
              </w:r>
              <w:r w:rsidRPr="00340831">
                <w:rPr>
                  <w:rFonts w:cs="Arial"/>
                  <w:szCs w:val="18"/>
                </w:rPr>
                <w:t>37.716-11-11: R4-1811440</w:t>
              </w:r>
            </w:ins>
          </w:p>
        </w:tc>
        <w:tc>
          <w:tcPr>
            <w:tcW w:w="460" w:type="pct"/>
            <w:gridSpan w:val="2"/>
            <w:shd w:val="clear" w:color="auto" w:fill="auto"/>
          </w:tcPr>
          <w:p w:rsidR="00413606" w:rsidRPr="00340831" w:rsidRDefault="00413606" w:rsidP="009E6075">
            <w:pPr>
              <w:pStyle w:val="TAL"/>
              <w:jc w:val="center"/>
              <w:rPr>
                <w:ins w:id="15462" w:author=" " w:date="2019-05-27T04:43:00Z"/>
                <w:rFonts w:cs="Arial"/>
                <w:szCs w:val="18"/>
              </w:rPr>
            </w:pPr>
            <w:ins w:id="15463"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464" w:author=" " w:date="2019-05-27T04:43:00Z"/>
                <w:rFonts w:cs="Arial"/>
                <w:szCs w:val="18"/>
              </w:rPr>
            </w:pPr>
            <w:ins w:id="15465"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466" w:author=" " w:date="2019-05-27T04:43:00Z"/>
                <w:rFonts w:cs="Arial"/>
                <w:szCs w:val="18"/>
              </w:rPr>
            </w:pPr>
            <w:ins w:id="15467" w:author=" " w:date="2019-05-27T04:43:00Z">
              <w:r w:rsidRPr="00340831">
                <w:rPr>
                  <w:rFonts w:cs="Arial"/>
                  <w:szCs w:val="18"/>
                  <w:lang w:val="en-US" w:eastAsia="ja-JP"/>
                </w:rPr>
                <w:t>None</w:t>
              </w:r>
            </w:ins>
          </w:p>
        </w:tc>
      </w:tr>
      <w:tr w:rsidR="007B2B12" w:rsidRPr="00340831" w:rsidTr="004C693F">
        <w:trPr>
          <w:gridAfter w:val="1"/>
          <w:wAfter w:w="12" w:type="pct"/>
          <w:cantSplit/>
          <w:ins w:id="15468" w:author=" " w:date="2019-05-27T04:43:00Z"/>
        </w:trPr>
        <w:tc>
          <w:tcPr>
            <w:tcW w:w="1451" w:type="pct"/>
            <w:gridSpan w:val="2"/>
            <w:shd w:val="clear" w:color="auto" w:fill="auto"/>
          </w:tcPr>
          <w:p w:rsidR="00413606" w:rsidRPr="00340831" w:rsidRDefault="00413606" w:rsidP="009E6075">
            <w:pPr>
              <w:spacing w:after="0"/>
              <w:jc w:val="center"/>
              <w:rPr>
                <w:ins w:id="15469" w:author=" " w:date="2019-05-27T04:43:00Z"/>
                <w:rFonts w:ascii="Arial" w:eastAsia="SimSun" w:hAnsi="Arial" w:cs="Arial"/>
                <w:sz w:val="18"/>
                <w:szCs w:val="18"/>
                <w:lang w:eastAsia="zh-CN"/>
              </w:rPr>
            </w:pPr>
            <w:ins w:id="15470"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5A-n260(8A) _UL_5A-n260A</w:t>
              </w:r>
            </w:ins>
          </w:p>
        </w:tc>
        <w:tc>
          <w:tcPr>
            <w:tcW w:w="236" w:type="pct"/>
            <w:shd w:val="clear" w:color="auto" w:fill="auto"/>
          </w:tcPr>
          <w:p w:rsidR="00413606" w:rsidRPr="00340831" w:rsidRDefault="00413606" w:rsidP="009E6075">
            <w:pPr>
              <w:jc w:val="center"/>
              <w:rPr>
                <w:ins w:id="15471" w:author=" " w:date="2019-05-27T04:43:00Z"/>
                <w:rFonts w:ascii="Arial" w:hAnsi="Arial" w:cs="Arial"/>
                <w:sz w:val="18"/>
                <w:szCs w:val="18"/>
              </w:rPr>
            </w:pPr>
            <w:ins w:id="15472"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473" w:author=" " w:date="2019-05-27T04:43:00Z"/>
                <w:rFonts w:ascii="Arial" w:hAnsi="Arial" w:cs="Arial"/>
                <w:sz w:val="18"/>
                <w:szCs w:val="18"/>
              </w:rPr>
            </w:pPr>
            <w:ins w:id="15474"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475" w:author=" " w:date="2019-05-27T04:43:00Z"/>
                <w:rFonts w:cs="Arial"/>
                <w:szCs w:val="18"/>
              </w:rPr>
            </w:pPr>
            <w:ins w:id="15476" w:author=" " w:date="2019-05-27T04:43:00Z">
              <w:r w:rsidRPr="00340831">
                <w:rPr>
                  <w:rFonts w:cs="Arial"/>
                  <w:szCs w:val="18"/>
                  <w:lang w:eastAsia="ja-JP"/>
                </w:rPr>
                <w:t xml:space="preserve">TR </w:t>
              </w:r>
              <w:r w:rsidRPr="00340831">
                <w:rPr>
                  <w:rFonts w:cs="Arial"/>
                  <w:szCs w:val="18"/>
                </w:rPr>
                <w:t>37.716-11-11: R4-1811440</w:t>
              </w:r>
            </w:ins>
          </w:p>
        </w:tc>
        <w:tc>
          <w:tcPr>
            <w:tcW w:w="460" w:type="pct"/>
            <w:gridSpan w:val="2"/>
            <w:shd w:val="clear" w:color="auto" w:fill="auto"/>
          </w:tcPr>
          <w:p w:rsidR="00413606" w:rsidRPr="00340831" w:rsidRDefault="00413606" w:rsidP="009E6075">
            <w:pPr>
              <w:pStyle w:val="TAL"/>
              <w:jc w:val="center"/>
              <w:rPr>
                <w:ins w:id="15477" w:author=" " w:date="2019-05-27T04:43:00Z"/>
                <w:rFonts w:cs="Arial"/>
                <w:szCs w:val="18"/>
              </w:rPr>
            </w:pPr>
            <w:ins w:id="15478"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479" w:author=" " w:date="2019-05-27T04:43:00Z"/>
                <w:rFonts w:cs="Arial"/>
                <w:szCs w:val="18"/>
              </w:rPr>
            </w:pPr>
            <w:ins w:id="15480"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481" w:author=" " w:date="2019-05-27T04:43:00Z"/>
                <w:rFonts w:cs="Arial"/>
                <w:szCs w:val="18"/>
              </w:rPr>
            </w:pPr>
            <w:ins w:id="15482" w:author=" " w:date="2019-05-27T04:43:00Z">
              <w:r w:rsidRPr="00340831">
                <w:rPr>
                  <w:rFonts w:cs="Arial"/>
                  <w:szCs w:val="18"/>
                  <w:lang w:val="en-US" w:eastAsia="ja-JP"/>
                </w:rPr>
                <w:t>None</w:t>
              </w:r>
            </w:ins>
          </w:p>
        </w:tc>
      </w:tr>
      <w:tr w:rsidR="007B2B12" w:rsidRPr="00340831" w:rsidTr="004C693F">
        <w:trPr>
          <w:gridAfter w:val="1"/>
          <w:wAfter w:w="12" w:type="pct"/>
          <w:cantSplit/>
          <w:ins w:id="15483" w:author=" " w:date="2019-05-27T04:43:00Z"/>
        </w:trPr>
        <w:tc>
          <w:tcPr>
            <w:tcW w:w="1451" w:type="pct"/>
            <w:gridSpan w:val="2"/>
            <w:shd w:val="clear" w:color="auto" w:fill="auto"/>
          </w:tcPr>
          <w:p w:rsidR="00413606" w:rsidRPr="00340831" w:rsidRDefault="00413606" w:rsidP="009E6075">
            <w:pPr>
              <w:spacing w:after="0"/>
              <w:jc w:val="center"/>
              <w:rPr>
                <w:ins w:id="15484" w:author=" " w:date="2019-05-27T04:43:00Z"/>
                <w:rFonts w:ascii="Arial" w:eastAsia="SimSun" w:hAnsi="Arial" w:cs="Arial"/>
                <w:sz w:val="18"/>
                <w:szCs w:val="18"/>
                <w:lang w:eastAsia="zh-CN"/>
              </w:rPr>
            </w:pPr>
            <w:ins w:id="15485"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5A-n260(10A) _UL_5A-n260A</w:t>
              </w:r>
            </w:ins>
          </w:p>
        </w:tc>
        <w:tc>
          <w:tcPr>
            <w:tcW w:w="236" w:type="pct"/>
            <w:shd w:val="clear" w:color="auto" w:fill="auto"/>
          </w:tcPr>
          <w:p w:rsidR="00413606" w:rsidRPr="00340831" w:rsidRDefault="00413606" w:rsidP="009E6075">
            <w:pPr>
              <w:jc w:val="center"/>
              <w:rPr>
                <w:ins w:id="15486" w:author=" " w:date="2019-05-27T04:43:00Z"/>
                <w:rFonts w:ascii="Arial" w:hAnsi="Arial" w:cs="Arial"/>
                <w:sz w:val="18"/>
                <w:szCs w:val="18"/>
              </w:rPr>
            </w:pPr>
            <w:ins w:id="15487"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488" w:author=" " w:date="2019-05-27T04:43:00Z"/>
                <w:rFonts w:ascii="Arial" w:hAnsi="Arial" w:cs="Arial"/>
                <w:sz w:val="18"/>
                <w:szCs w:val="18"/>
              </w:rPr>
            </w:pPr>
            <w:ins w:id="15489"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490" w:author=" " w:date="2019-05-27T04:43:00Z"/>
                <w:rFonts w:cs="Arial"/>
                <w:szCs w:val="18"/>
              </w:rPr>
            </w:pPr>
            <w:ins w:id="15491"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R4-1815605</w:t>
              </w:r>
            </w:ins>
          </w:p>
        </w:tc>
        <w:tc>
          <w:tcPr>
            <w:tcW w:w="460" w:type="pct"/>
            <w:gridSpan w:val="2"/>
            <w:shd w:val="clear" w:color="auto" w:fill="auto"/>
          </w:tcPr>
          <w:p w:rsidR="00413606" w:rsidRPr="00340831" w:rsidRDefault="00413606" w:rsidP="009E6075">
            <w:pPr>
              <w:pStyle w:val="TAL"/>
              <w:jc w:val="center"/>
              <w:rPr>
                <w:ins w:id="15492" w:author=" " w:date="2019-05-27T04:43:00Z"/>
                <w:rFonts w:cs="Arial"/>
                <w:szCs w:val="18"/>
              </w:rPr>
            </w:pPr>
            <w:ins w:id="15493"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494" w:author=" " w:date="2019-05-27T04:43:00Z"/>
                <w:rFonts w:cs="Arial"/>
                <w:szCs w:val="18"/>
              </w:rPr>
            </w:pPr>
            <w:ins w:id="15495"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496" w:author=" " w:date="2019-05-27T04:43:00Z"/>
                <w:rFonts w:cs="Arial"/>
                <w:szCs w:val="18"/>
              </w:rPr>
            </w:pPr>
            <w:ins w:id="15497" w:author=" " w:date="2019-05-27T04:43:00Z">
              <w:r w:rsidRPr="00340831">
                <w:rPr>
                  <w:rFonts w:cs="Arial"/>
                  <w:szCs w:val="18"/>
                  <w:lang w:val="en-US" w:eastAsia="ja-JP"/>
                </w:rPr>
                <w:t>None</w:t>
              </w:r>
            </w:ins>
          </w:p>
        </w:tc>
      </w:tr>
      <w:tr w:rsidR="007B2B12" w:rsidRPr="00340831" w:rsidTr="004C693F">
        <w:trPr>
          <w:gridAfter w:val="1"/>
          <w:wAfter w:w="12" w:type="pct"/>
          <w:cantSplit/>
          <w:ins w:id="15498" w:author=" " w:date="2019-05-27T04:43:00Z"/>
        </w:trPr>
        <w:tc>
          <w:tcPr>
            <w:tcW w:w="1451" w:type="pct"/>
            <w:gridSpan w:val="2"/>
            <w:shd w:val="clear" w:color="auto" w:fill="auto"/>
          </w:tcPr>
          <w:p w:rsidR="00413606" w:rsidRPr="00340831" w:rsidRDefault="00413606" w:rsidP="009E6075">
            <w:pPr>
              <w:spacing w:after="0"/>
              <w:jc w:val="center"/>
              <w:rPr>
                <w:ins w:id="15499" w:author=" " w:date="2019-05-27T04:43:00Z"/>
                <w:rFonts w:ascii="Arial" w:eastAsia="SimSun" w:hAnsi="Arial" w:cs="Arial"/>
                <w:sz w:val="18"/>
                <w:szCs w:val="18"/>
                <w:lang w:eastAsia="zh-CN"/>
              </w:rPr>
            </w:pPr>
            <w:ins w:id="15500"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5A-n260(4A-2G) _UL_5A-n260A</w:t>
              </w:r>
            </w:ins>
          </w:p>
        </w:tc>
        <w:tc>
          <w:tcPr>
            <w:tcW w:w="236" w:type="pct"/>
            <w:shd w:val="clear" w:color="auto" w:fill="auto"/>
          </w:tcPr>
          <w:p w:rsidR="00413606" w:rsidRPr="00340831" w:rsidRDefault="00413606" w:rsidP="009E6075">
            <w:pPr>
              <w:jc w:val="center"/>
              <w:rPr>
                <w:ins w:id="15501" w:author=" " w:date="2019-05-27T04:43:00Z"/>
                <w:rFonts w:ascii="Arial" w:hAnsi="Arial" w:cs="Arial"/>
                <w:sz w:val="18"/>
                <w:szCs w:val="18"/>
              </w:rPr>
            </w:pPr>
            <w:ins w:id="15502"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503" w:author=" " w:date="2019-05-27T04:43:00Z"/>
                <w:rFonts w:ascii="Arial" w:hAnsi="Arial" w:cs="Arial"/>
                <w:sz w:val="18"/>
                <w:szCs w:val="18"/>
              </w:rPr>
            </w:pPr>
            <w:ins w:id="15504"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505" w:author=" " w:date="2019-05-27T04:43:00Z"/>
                <w:rFonts w:cs="Arial"/>
                <w:szCs w:val="18"/>
              </w:rPr>
            </w:pPr>
            <w:ins w:id="15506" w:author=" " w:date="2019-05-27T04:43:00Z">
              <w:r w:rsidRPr="00340831">
                <w:rPr>
                  <w:rFonts w:cs="Arial"/>
                  <w:szCs w:val="18"/>
                  <w:lang w:eastAsia="ja-JP"/>
                </w:rPr>
                <w:t xml:space="preserve">TR </w:t>
              </w:r>
              <w:r w:rsidRPr="00340831">
                <w:rPr>
                  <w:rFonts w:cs="Arial"/>
                  <w:szCs w:val="18"/>
                </w:rPr>
                <w:t>37.716-11-11: R4-1811440</w:t>
              </w:r>
            </w:ins>
          </w:p>
        </w:tc>
        <w:tc>
          <w:tcPr>
            <w:tcW w:w="460" w:type="pct"/>
            <w:gridSpan w:val="2"/>
            <w:shd w:val="clear" w:color="auto" w:fill="auto"/>
          </w:tcPr>
          <w:p w:rsidR="00413606" w:rsidRPr="00340831" w:rsidRDefault="00413606" w:rsidP="009E6075">
            <w:pPr>
              <w:pStyle w:val="TAL"/>
              <w:jc w:val="center"/>
              <w:rPr>
                <w:ins w:id="15507" w:author=" " w:date="2019-05-27T04:43:00Z"/>
                <w:rFonts w:cs="Arial"/>
                <w:szCs w:val="18"/>
              </w:rPr>
            </w:pPr>
            <w:ins w:id="15508"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509" w:author=" " w:date="2019-05-27T04:43:00Z"/>
                <w:rFonts w:cs="Arial"/>
                <w:szCs w:val="18"/>
              </w:rPr>
            </w:pPr>
            <w:ins w:id="15510"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511" w:author=" " w:date="2019-05-27T04:43:00Z"/>
                <w:rFonts w:cs="Arial"/>
                <w:szCs w:val="18"/>
              </w:rPr>
            </w:pPr>
            <w:ins w:id="15512" w:author=" " w:date="2019-05-27T04:43:00Z">
              <w:r w:rsidRPr="00340831">
                <w:rPr>
                  <w:rFonts w:cs="Arial"/>
                  <w:szCs w:val="18"/>
                  <w:lang w:val="en-US" w:eastAsia="ja-JP"/>
                </w:rPr>
                <w:t>None</w:t>
              </w:r>
            </w:ins>
          </w:p>
        </w:tc>
      </w:tr>
      <w:tr w:rsidR="007B2B12" w:rsidRPr="00340831" w:rsidTr="004C693F">
        <w:trPr>
          <w:gridAfter w:val="1"/>
          <w:wAfter w:w="12" w:type="pct"/>
          <w:cantSplit/>
          <w:ins w:id="15513" w:author=" " w:date="2019-05-27T04:43:00Z"/>
        </w:trPr>
        <w:tc>
          <w:tcPr>
            <w:tcW w:w="1451" w:type="pct"/>
            <w:gridSpan w:val="2"/>
            <w:shd w:val="clear" w:color="auto" w:fill="auto"/>
          </w:tcPr>
          <w:p w:rsidR="00413606" w:rsidRPr="00340831" w:rsidRDefault="00413606" w:rsidP="009E6075">
            <w:pPr>
              <w:spacing w:after="0"/>
              <w:jc w:val="center"/>
              <w:rPr>
                <w:ins w:id="15514" w:author=" " w:date="2019-05-27T04:43:00Z"/>
                <w:rFonts w:ascii="Arial" w:eastAsia="SimSun" w:hAnsi="Arial" w:cs="Arial"/>
                <w:sz w:val="18"/>
                <w:szCs w:val="18"/>
                <w:lang w:eastAsia="zh-CN"/>
              </w:rPr>
            </w:pPr>
            <w:ins w:id="15515" w:author=" " w:date="2019-05-27T04:43:00Z">
              <w:r w:rsidRPr="00340831">
                <w:rPr>
                  <w:rFonts w:ascii="Arial" w:hAnsi="Arial" w:cs="Arial"/>
                  <w:sz w:val="18"/>
                  <w:szCs w:val="18"/>
                  <w:lang w:val="x-none" w:eastAsia="ja-JP"/>
                </w:rPr>
                <w:t>DC</w:t>
              </w:r>
              <w:r w:rsidRPr="00340831">
                <w:rPr>
                  <w:rFonts w:ascii="Arial" w:eastAsia="SimSun" w:hAnsi="Arial" w:cs="Arial"/>
                  <w:sz w:val="18"/>
                  <w:szCs w:val="18"/>
                  <w:lang w:val="x-none"/>
                </w:rPr>
                <w:t>_</w:t>
              </w:r>
              <w:r w:rsidRPr="00340831">
                <w:rPr>
                  <w:rFonts w:ascii="Arial" w:hAnsi="Arial" w:cs="Arial"/>
                  <w:sz w:val="18"/>
                  <w:szCs w:val="18"/>
                  <w:lang w:val="sv-SE" w:eastAsia="ja-JP"/>
                </w:rPr>
                <w:t>5A-n260(2A-2G-2O) _UL_5A-n260A</w:t>
              </w:r>
            </w:ins>
          </w:p>
        </w:tc>
        <w:tc>
          <w:tcPr>
            <w:tcW w:w="236" w:type="pct"/>
            <w:shd w:val="clear" w:color="auto" w:fill="auto"/>
          </w:tcPr>
          <w:p w:rsidR="00413606" w:rsidRPr="00340831" w:rsidRDefault="00413606" w:rsidP="009E6075">
            <w:pPr>
              <w:jc w:val="center"/>
              <w:rPr>
                <w:ins w:id="15516" w:author=" " w:date="2019-05-27T04:43:00Z"/>
                <w:rFonts w:ascii="Arial" w:hAnsi="Arial" w:cs="Arial"/>
                <w:sz w:val="18"/>
                <w:szCs w:val="18"/>
              </w:rPr>
            </w:pPr>
            <w:ins w:id="15517"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518" w:author=" " w:date="2019-05-27T04:43:00Z"/>
                <w:rFonts w:ascii="Arial" w:hAnsi="Arial" w:cs="Arial"/>
                <w:sz w:val="18"/>
                <w:szCs w:val="18"/>
              </w:rPr>
            </w:pPr>
            <w:ins w:id="15519"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520" w:author=" " w:date="2019-05-27T04:43:00Z"/>
                <w:rFonts w:cs="Arial"/>
                <w:szCs w:val="18"/>
              </w:rPr>
            </w:pPr>
            <w:ins w:id="15521"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522" w:author=" " w:date="2019-05-27T04:43:00Z"/>
                <w:rFonts w:cs="Arial"/>
                <w:szCs w:val="18"/>
              </w:rPr>
            </w:pPr>
            <w:ins w:id="15523"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524" w:author=" " w:date="2019-05-27T04:43:00Z"/>
                <w:rFonts w:cs="Arial"/>
                <w:szCs w:val="18"/>
              </w:rPr>
            </w:pPr>
            <w:ins w:id="15525"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526" w:author=" " w:date="2019-05-27T04:43:00Z"/>
                <w:rFonts w:cs="Arial"/>
                <w:szCs w:val="18"/>
              </w:rPr>
            </w:pPr>
            <w:ins w:id="15527" w:author=" " w:date="2019-05-27T04:43:00Z">
              <w:r w:rsidRPr="00340831">
                <w:rPr>
                  <w:rFonts w:cs="Arial"/>
                  <w:szCs w:val="18"/>
                  <w:lang w:val="en-US" w:eastAsia="ja-JP"/>
                </w:rPr>
                <w:t>None</w:t>
              </w:r>
            </w:ins>
          </w:p>
        </w:tc>
      </w:tr>
      <w:tr w:rsidR="007B2B12" w:rsidRPr="00340831" w:rsidTr="004C693F">
        <w:trPr>
          <w:gridAfter w:val="1"/>
          <w:wAfter w:w="12" w:type="pct"/>
          <w:cantSplit/>
          <w:ins w:id="15528" w:author=" " w:date="2019-05-27T04:43:00Z"/>
        </w:trPr>
        <w:tc>
          <w:tcPr>
            <w:tcW w:w="1451" w:type="pct"/>
            <w:gridSpan w:val="2"/>
            <w:shd w:val="clear" w:color="auto" w:fill="auto"/>
          </w:tcPr>
          <w:p w:rsidR="00413606" w:rsidRPr="00340831" w:rsidRDefault="00413606" w:rsidP="009E6075">
            <w:pPr>
              <w:spacing w:after="0"/>
              <w:jc w:val="center"/>
              <w:rPr>
                <w:ins w:id="15529" w:author=" " w:date="2019-05-27T04:43:00Z"/>
                <w:rFonts w:ascii="Arial" w:eastAsia="SimSun" w:hAnsi="Arial" w:cs="Arial"/>
                <w:sz w:val="18"/>
                <w:szCs w:val="18"/>
                <w:lang w:eastAsia="zh-CN"/>
              </w:rPr>
            </w:pPr>
            <w:ins w:id="15530"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5A-n260(2A-2H)_UL_5A-n260A</w:t>
              </w:r>
            </w:ins>
          </w:p>
        </w:tc>
        <w:tc>
          <w:tcPr>
            <w:tcW w:w="236" w:type="pct"/>
            <w:shd w:val="clear" w:color="auto" w:fill="auto"/>
          </w:tcPr>
          <w:p w:rsidR="00413606" w:rsidRPr="00340831" w:rsidRDefault="00413606" w:rsidP="009E6075">
            <w:pPr>
              <w:jc w:val="center"/>
              <w:rPr>
                <w:ins w:id="15531" w:author=" " w:date="2019-05-27T04:43:00Z"/>
                <w:rFonts w:ascii="Arial" w:hAnsi="Arial" w:cs="Arial"/>
                <w:sz w:val="18"/>
                <w:szCs w:val="18"/>
              </w:rPr>
            </w:pPr>
            <w:ins w:id="15532"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533" w:author=" " w:date="2019-05-27T04:43:00Z"/>
                <w:rFonts w:ascii="Arial" w:hAnsi="Arial" w:cs="Arial"/>
                <w:sz w:val="18"/>
                <w:szCs w:val="18"/>
              </w:rPr>
            </w:pPr>
            <w:ins w:id="15534"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rPr>
                <w:ins w:id="15535" w:author=" " w:date="2019-05-27T04:43:00Z"/>
                <w:rFonts w:ascii="Arial" w:hAnsi="Arial" w:cs="Arial"/>
                <w:sz w:val="18"/>
                <w:szCs w:val="18"/>
              </w:rPr>
            </w:pPr>
            <w:ins w:id="15536" w:author=" " w:date="2019-05-27T04:43:00Z">
              <w:r w:rsidRPr="00340831">
                <w:rPr>
                  <w:rFonts w:ascii="Arial" w:hAnsi="Arial" w:cs="Arial"/>
                  <w:sz w:val="18"/>
                  <w:szCs w:val="18"/>
                  <w:lang w:eastAsia="ja-JP"/>
                </w:rPr>
                <w:t xml:space="preserve">TR </w:t>
              </w:r>
              <w:r w:rsidRPr="00340831">
                <w:rPr>
                  <w:rFonts w:ascii="Arial" w:hAnsi="Arial" w:cs="Arial"/>
                  <w:sz w:val="18"/>
                  <w:szCs w:val="18"/>
                </w:rPr>
                <w:t>37.716-11-11: R4-1811440</w:t>
              </w:r>
            </w:ins>
          </w:p>
        </w:tc>
        <w:tc>
          <w:tcPr>
            <w:tcW w:w="460" w:type="pct"/>
            <w:gridSpan w:val="2"/>
            <w:shd w:val="clear" w:color="auto" w:fill="auto"/>
          </w:tcPr>
          <w:p w:rsidR="00413606" w:rsidRPr="00340831" w:rsidRDefault="00413606" w:rsidP="009E6075">
            <w:pPr>
              <w:pStyle w:val="TAL"/>
              <w:jc w:val="center"/>
              <w:rPr>
                <w:ins w:id="15537" w:author=" " w:date="2019-05-27T04:43:00Z"/>
                <w:rFonts w:cs="Arial"/>
                <w:szCs w:val="18"/>
              </w:rPr>
            </w:pPr>
            <w:ins w:id="15538"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539" w:author=" " w:date="2019-05-27T04:43:00Z"/>
                <w:rFonts w:cs="Arial"/>
                <w:szCs w:val="18"/>
              </w:rPr>
            </w:pPr>
            <w:ins w:id="15540"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541" w:author=" " w:date="2019-05-27T04:43:00Z"/>
                <w:rFonts w:cs="Arial"/>
                <w:szCs w:val="18"/>
              </w:rPr>
            </w:pPr>
            <w:ins w:id="15542" w:author=" " w:date="2019-05-27T04:43:00Z">
              <w:r w:rsidRPr="00340831">
                <w:rPr>
                  <w:rFonts w:cs="Arial"/>
                  <w:szCs w:val="18"/>
                  <w:lang w:val="en-US" w:eastAsia="ja-JP"/>
                </w:rPr>
                <w:t>None</w:t>
              </w:r>
            </w:ins>
          </w:p>
        </w:tc>
      </w:tr>
      <w:tr w:rsidR="007B2B12" w:rsidRPr="00340831" w:rsidTr="004C693F">
        <w:trPr>
          <w:gridAfter w:val="1"/>
          <w:wAfter w:w="12" w:type="pct"/>
          <w:cantSplit/>
          <w:ins w:id="15543" w:author=" " w:date="2019-05-27T04:43:00Z"/>
        </w:trPr>
        <w:tc>
          <w:tcPr>
            <w:tcW w:w="1451" w:type="pct"/>
            <w:gridSpan w:val="2"/>
            <w:shd w:val="clear" w:color="auto" w:fill="auto"/>
          </w:tcPr>
          <w:p w:rsidR="00413606" w:rsidRPr="00340831" w:rsidRDefault="00413606" w:rsidP="009E6075">
            <w:pPr>
              <w:spacing w:after="0"/>
              <w:jc w:val="center"/>
              <w:rPr>
                <w:ins w:id="15544" w:author=" " w:date="2019-05-27T04:43:00Z"/>
                <w:rFonts w:ascii="Arial" w:eastAsia="SimSun" w:hAnsi="Arial" w:cs="Arial"/>
                <w:sz w:val="18"/>
                <w:szCs w:val="18"/>
                <w:lang w:eastAsia="zh-CN"/>
              </w:rPr>
            </w:pPr>
            <w:ins w:id="15545"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5A-n260(2A-2O)_UL_5A-n260A</w:t>
              </w:r>
            </w:ins>
          </w:p>
        </w:tc>
        <w:tc>
          <w:tcPr>
            <w:tcW w:w="236" w:type="pct"/>
            <w:shd w:val="clear" w:color="auto" w:fill="auto"/>
          </w:tcPr>
          <w:p w:rsidR="00413606" w:rsidRPr="00340831" w:rsidRDefault="00413606" w:rsidP="009E6075">
            <w:pPr>
              <w:jc w:val="center"/>
              <w:rPr>
                <w:ins w:id="15546" w:author=" " w:date="2019-05-27T04:43:00Z"/>
                <w:rFonts w:ascii="Arial" w:hAnsi="Arial" w:cs="Arial"/>
                <w:sz w:val="18"/>
                <w:szCs w:val="18"/>
              </w:rPr>
            </w:pPr>
            <w:ins w:id="15547"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548" w:author=" " w:date="2019-05-27T04:43:00Z"/>
                <w:rFonts w:ascii="Arial" w:hAnsi="Arial" w:cs="Arial"/>
                <w:sz w:val="18"/>
                <w:szCs w:val="18"/>
              </w:rPr>
            </w:pPr>
            <w:ins w:id="15549"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rPr>
                <w:ins w:id="15550" w:author=" " w:date="2019-05-27T04:43:00Z"/>
                <w:rFonts w:ascii="Arial" w:hAnsi="Arial" w:cs="Arial"/>
                <w:sz w:val="18"/>
                <w:szCs w:val="18"/>
              </w:rPr>
            </w:pPr>
            <w:ins w:id="15551" w:author=" " w:date="2019-05-27T04:43:00Z">
              <w:r w:rsidRPr="00340831">
                <w:rPr>
                  <w:rFonts w:ascii="Arial" w:hAnsi="Arial" w:cs="Arial"/>
                  <w:sz w:val="18"/>
                  <w:szCs w:val="18"/>
                  <w:lang w:eastAsia="ja-JP"/>
                </w:rPr>
                <w:t xml:space="preserve">TR </w:t>
              </w:r>
              <w:r w:rsidRPr="00340831">
                <w:rPr>
                  <w:rFonts w:ascii="Arial" w:hAnsi="Arial" w:cs="Arial"/>
                  <w:sz w:val="18"/>
                  <w:szCs w:val="18"/>
                </w:rPr>
                <w:t>37.716-11-11: R4-1811440</w:t>
              </w:r>
            </w:ins>
          </w:p>
        </w:tc>
        <w:tc>
          <w:tcPr>
            <w:tcW w:w="460" w:type="pct"/>
            <w:gridSpan w:val="2"/>
            <w:shd w:val="clear" w:color="auto" w:fill="auto"/>
          </w:tcPr>
          <w:p w:rsidR="00413606" w:rsidRPr="00340831" w:rsidRDefault="00413606" w:rsidP="009E6075">
            <w:pPr>
              <w:pStyle w:val="TAL"/>
              <w:jc w:val="center"/>
              <w:rPr>
                <w:ins w:id="15552" w:author=" " w:date="2019-05-27T04:43:00Z"/>
                <w:rFonts w:cs="Arial"/>
                <w:szCs w:val="18"/>
              </w:rPr>
            </w:pPr>
            <w:ins w:id="15553"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554" w:author=" " w:date="2019-05-27T04:43:00Z"/>
                <w:rFonts w:cs="Arial"/>
                <w:szCs w:val="18"/>
              </w:rPr>
            </w:pPr>
            <w:ins w:id="15555"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556" w:author=" " w:date="2019-05-27T04:43:00Z"/>
                <w:rFonts w:cs="Arial"/>
                <w:szCs w:val="18"/>
              </w:rPr>
            </w:pPr>
            <w:ins w:id="15557" w:author=" " w:date="2019-05-27T04:43:00Z">
              <w:r w:rsidRPr="00340831">
                <w:rPr>
                  <w:rFonts w:cs="Arial"/>
                  <w:szCs w:val="18"/>
                  <w:lang w:val="en-US" w:eastAsia="ja-JP"/>
                </w:rPr>
                <w:t>None</w:t>
              </w:r>
            </w:ins>
          </w:p>
        </w:tc>
      </w:tr>
      <w:tr w:rsidR="007B2B12" w:rsidRPr="00340831" w:rsidTr="004C693F">
        <w:trPr>
          <w:gridAfter w:val="1"/>
          <w:wAfter w:w="12" w:type="pct"/>
          <w:cantSplit/>
          <w:ins w:id="15558" w:author=" " w:date="2019-05-27T04:43:00Z"/>
        </w:trPr>
        <w:tc>
          <w:tcPr>
            <w:tcW w:w="1451" w:type="pct"/>
            <w:gridSpan w:val="2"/>
            <w:shd w:val="clear" w:color="auto" w:fill="auto"/>
          </w:tcPr>
          <w:p w:rsidR="00413606" w:rsidRPr="00340831" w:rsidRDefault="00413606" w:rsidP="009E6075">
            <w:pPr>
              <w:spacing w:after="0"/>
              <w:jc w:val="center"/>
              <w:rPr>
                <w:ins w:id="15559" w:author=" " w:date="2019-05-27T04:43:00Z"/>
                <w:rFonts w:ascii="Arial" w:hAnsi="Arial" w:cs="Arial"/>
                <w:sz w:val="18"/>
                <w:szCs w:val="18"/>
                <w:lang w:val="sv-SE" w:eastAsia="ja-JP"/>
              </w:rPr>
            </w:pPr>
            <w:ins w:id="15560"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5A-n260(4A-2O)_UL_5A-n260A</w:t>
              </w:r>
            </w:ins>
          </w:p>
          <w:p w:rsidR="00413606" w:rsidRPr="00340831" w:rsidRDefault="00413606" w:rsidP="009E6075">
            <w:pPr>
              <w:spacing w:after="0"/>
              <w:jc w:val="center"/>
              <w:rPr>
                <w:ins w:id="15561" w:author=" " w:date="2019-05-27T04:43:00Z"/>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15562" w:author=" " w:date="2019-05-27T04:43:00Z"/>
                <w:rFonts w:ascii="Arial" w:hAnsi="Arial" w:cs="Arial"/>
                <w:sz w:val="18"/>
                <w:szCs w:val="18"/>
              </w:rPr>
            </w:pPr>
            <w:ins w:id="15563"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564" w:author=" " w:date="2019-05-27T04:43:00Z"/>
                <w:rFonts w:ascii="Arial" w:hAnsi="Arial" w:cs="Arial"/>
                <w:sz w:val="18"/>
                <w:szCs w:val="18"/>
              </w:rPr>
            </w:pPr>
            <w:ins w:id="1556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rPr>
                <w:ins w:id="15566" w:author=" " w:date="2019-05-27T04:43:00Z"/>
                <w:rFonts w:ascii="Arial" w:hAnsi="Arial" w:cs="Arial"/>
                <w:sz w:val="18"/>
                <w:szCs w:val="18"/>
              </w:rPr>
            </w:pPr>
            <w:ins w:id="15567" w:author=" " w:date="2019-05-27T04:43:00Z">
              <w:r w:rsidRPr="00340831">
                <w:rPr>
                  <w:rFonts w:ascii="Arial" w:hAnsi="Arial" w:cs="Arial"/>
                  <w:sz w:val="18"/>
                  <w:szCs w:val="18"/>
                  <w:lang w:eastAsia="ja-JP"/>
                </w:rPr>
                <w:t xml:space="preserve">TR </w:t>
              </w:r>
              <w:r w:rsidRPr="00340831">
                <w:rPr>
                  <w:rFonts w:ascii="Arial" w:hAnsi="Arial" w:cs="Arial"/>
                  <w:sz w:val="18"/>
                  <w:szCs w:val="18"/>
                </w:rPr>
                <w:t>37.716-11-11: R4-1811440</w:t>
              </w:r>
            </w:ins>
          </w:p>
        </w:tc>
        <w:tc>
          <w:tcPr>
            <w:tcW w:w="460" w:type="pct"/>
            <w:gridSpan w:val="2"/>
            <w:shd w:val="clear" w:color="auto" w:fill="auto"/>
          </w:tcPr>
          <w:p w:rsidR="00413606" w:rsidRPr="00340831" w:rsidRDefault="00413606" w:rsidP="009E6075">
            <w:pPr>
              <w:pStyle w:val="TAL"/>
              <w:jc w:val="center"/>
              <w:rPr>
                <w:ins w:id="15568" w:author=" " w:date="2019-05-27T04:43:00Z"/>
                <w:rFonts w:cs="Arial"/>
                <w:szCs w:val="18"/>
              </w:rPr>
            </w:pPr>
            <w:ins w:id="15569"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570" w:author=" " w:date="2019-05-27T04:43:00Z"/>
                <w:rFonts w:cs="Arial"/>
                <w:szCs w:val="18"/>
              </w:rPr>
            </w:pPr>
            <w:ins w:id="15571"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572" w:author=" " w:date="2019-05-27T04:43:00Z"/>
                <w:rFonts w:cs="Arial"/>
                <w:szCs w:val="18"/>
              </w:rPr>
            </w:pPr>
            <w:ins w:id="15573" w:author=" " w:date="2019-05-27T04:43:00Z">
              <w:r w:rsidRPr="00340831">
                <w:rPr>
                  <w:rFonts w:cs="Arial"/>
                  <w:szCs w:val="18"/>
                  <w:lang w:val="en-US" w:eastAsia="ja-JP"/>
                </w:rPr>
                <w:t>None</w:t>
              </w:r>
            </w:ins>
          </w:p>
        </w:tc>
      </w:tr>
      <w:tr w:rsidR="007B2B12" w:rsidRPr="00340831" w:rsidTr="004C693F">
        <w:trPr>
          <w:gridAfter w:val="1"/>
          <w:wAfter w:w="12" w:type="pct"/>
          <w:cantSplit/>
          <w:ins w:id="15574" w:author=" " w:date="2019-05-27T04:43:00Z"/>
        </w:trPr>
        <w:tc>
          <w:tcPr>
            <w:tcW w:w="1451" w:type="pct"/>
            <w:gridSpan w:val="2"/>
            <w:shd w:val="clear" w:color="auto" w:fill="auto"/>
          </w:tcPr>
          <w:p w:rsidR="00413606" w:rsidRPr="00340831" w:rsidRDefault="00413606" w:rsidP="009E6075">
            <w:pPr>
              <w:spacing w:after="0"/>
              <w:jc w:val="center"/>
              <w:rPr>
                <w:ins w:id="15575" w:author=" " w:date="2019-05-27T04:43:00Z"/>
                <w:rFonts w:ascii="Arial" w:hAnsi="Arial" w:cs="Arial"/>
                <w:sz w:val="18"/>
                <w:szCs w:val="18"/>
                <w:lang w:val="sv-SE" w:eastAsia="ja-JP"/>
              </w:rPr>
            </w:pPr>
            <w:ins w:id="15576"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5A-n260(6A-2O)_UL_5A-n260A</w:t>
              </w:r>
            </w:ins>
          </w:p>
          <w:p w:rsidR="00413606" w:rsidRPr="00340831" w:rsidRDefault="00413606" w:rsidP="009E6075">
            <w:pPr>
              <w:spacing w:after="0"/>
              <w:jc w:val="center"/>
              <w:rPr>
                <w:ins w:id="15577" w:author=" " w:date="2019-05-27T04:43:00Z"/>
                <w:rFonts w:ascii="Arial" w:hAnsi="Arial" w:cs="Arial"/>
                <w:sz w:val="18"/>
                <w:szCs w:val="18"/>
                <w:lang w:val="sv-SE" w:eastAsia="ja-JP"/>
              </w:rPr>
            </w:pPr>
          </w:p>
        </w:tc>
        <w:tc>
          <w:tcPr>
            <w:tcW w:w="236" w:type="pct"/>
            <w:shd w:val="clear" w:color="auto" w:fill="auto"/>
          </w:tcPr>
          <w:p w:rsidR="00413606" w:rsidRPr="00340831" w:rsidRDefault="00413606" w:rsidP="009E6075">
            <w:pPr>
              <w:jc w:val="center"/>
              <w:rPr>
                <w:ins w:id="15578" w:author=" " w:date="2019-05-27T04:43:00Z"/>
                <w:rFonts w:ascii="Arial" w:hAnsi="Arial" w:cs="Arial"/>
                <w:sz w:val="18"/>
                <w:szCs w:val="18"/>
              </w:rPr>
            </w:pPr>
            <w:ins w:id="15579"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580" w:author=" " w:date="2019-05-27T04:43:00Z"/>
                <w:rFonts w:ascii="Arial" w:hAnsi="Arial" w:cs="Arial"/>
                <w:sz w:val="18"/>
                <w:szCs w:val="18"/>
              </w:rPr>
            </w:pPr>
            <w:ins w:id="1558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582" w:author=" " w:date="2019-05-27T04:43:00Z"/>
                <w:rFonts w:cs="Arial"/>
                <w:szCs w:val="18"/>
              </w:rPr>
            </w:pPr>
            <w:ins w:id="15583"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584" w:author=" " w:date="2019-05-27T04:43:00Z"/>
                <w:rFonts w:cs="Arial"/>
                <w:szCs w:val="18"/>
              </w:rPr>
            </w:pPr>
            <w:ins w:id="15585"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586" w:author=" " w:date="2019-05-27T04:43:00Z"/>
                <w:rFonts w:cs="Arial"/>
                <w:szCs w:val="18"/>
              </w:rPr>
            </w:pPr>
            <w:ins w:id="15587"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588" w:author=" " w:date="2019-05-27T04:43:00Z"/>
                <w:rFonts w:cs="Arial"/>
                <w:szCs w:val="18"/>
              </w:rPr>
            </w:pPr>
            <w:ins w:id="15589" w:author=" " w:date="2019-05-27T04:43:00Z">
              <w:r w:rsidRPr="00340831">
                <w:rPr>
                  <w:rFonts w:cs="Arial"/>
                  <w:szCs w:val="18"/>
                  <w:lang w:val="en-US" w:eastAsia="ja-JP"/>
                </w:rPr>
                <w:t>None</w:t>
              </w:r>
            </w:ins>
          </w:p>
        </w:tc>
      </w:tr>
      <w:tr w:rsidR="007B2B12" w:rsidRPr="00340831" w:rsidTr="004C693F">
        <w:trPr>
          <w:gridAfter w:val="1"/>
          <w:wAfter w:w="12" w:type="pct"/>
          <w:cantSplit/>
          <w:ins w:id="15590" w:author=" " w:date="2019-05-27T04:43:00Z"/>
        </w:trPr>
        <w:tc>
          <w:tcPr>
            <w:tcW w:w="1451" w:type="pct"/>
            <w:gridSpan w:val="2"/>
            <w:shd w:val="clear" w:color="auto" w:fill="auto"/>
          </w:tcPr>
          <w:p w:rsidR="00413606" w:rsidRPr="00340831" w:rsidRDefault="00413606" w:rsidP="009E6075">
            <w:pPr>
              <w:spacing w:after="0"/>
              <w:jc w:val="center"/>
              <w:rPr>
                <w:ins w:id="15591" w:author=" " w:date="2019-05-27T04:43:00Z"/>
                <w:rFonts w:ascii="Arial" w:eastAsia="SimSun" w:hAnsi="Arial" w:cs="Arial"/>
                <w:sz w:val="18"/>
                <w:szCs w:val="18"/>
                <w:lang w:eastAsia="zh-CN"/>
              </w:rPr>
            </w:pPr>
            <w:ins w:id="15592"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5A-n260(8A-2O)</w:t>
              </w:r>
              <w:r w:rsidRPr="00340831">
                <w:rPr>
                  <w:rFonts w:ascii="Arial" w:hAnsi="Arial" w:cs="Arial"/>
                  <w:sz w:val="18"/>
                  <w:szCs w:val="18"/>
                  <w:lang w:val="sv-SE" w:eastAsia="ja-JP"/>
                </w:rPr>
                <w:softHyphen/>
                <w:t>_UL_5A-n260A</w:t>
              </w:r>
            </w:ins>
          </w:p>
        </w:tc>
        <w:tc>
          <w:tcPr>
            <w:tcW w:w="236" w:type="pct"/>
            <w:shd w:val="clear" w:color="auto" w:fill="auto"/>
          </w:tcPr>
          <w:p w:rsidR="00413606" w:rsidRPr="00340831" w:rsidRDefault="00413606" w:rsidP="009E6075">
            <w:pPr>
              <w:jc w:val="center"/>
              <w:rPr>
                <w:ins w:id="15593" w:author=" " w:date="2019-05-27T04:43:00Z"/>
                <w:rFonts w:ascii="Arial" w:hAnsi="Arial" w:cs="Arial"/>
                <w:sz w:val="18"/>
                <w:szCs w:val="18"/>
              </w:rPr>
            </w:pPr>
            <w:ins w:id="15594"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595" w:author=" " w:date="2019-05-27T04:43:00Z"/>
                <w:rFonts w:ascii="Arial" w:hAnsi="Arial" w:cs="Arial"/>
                <w:sz w:val="18"/>
                <w:szCs w:val="18"/>
              </w:rPr>
            </w:pPr>
            <w:ins w:id="1559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597" w:author=" " w:date="2019-05-27T04:43:00Z"/>
                <w:rFonts w:cs="Arial"/>
                <w:szCs w:val="18"/>
              </w:rPr>
            </w:pPr>
            <w:ins w:id="15598"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599" w:author=" " w:date="2019-05-27T04:43:00Z"/>
                <w:rFonts w:cs="Arial"/>
                <w:szCs w:val="18"/>
              </w:rPr>
            </w:pPr>
            <w:ins w:id="15600"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601" w:author=" " w:date="2019-05-27T04:43:00Z"/>
                <w:rFonts w:cs="Arial"/>
                <w:szCs w:val="18"/>
              </w:rPr>
            </w:pPr>
            <w:ins w:id="15602"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603" w:author=" " w:date="2019-05-27T04:43:00Z"/>
                <w:rFonts w:cs="Arial"/>
                <w:szCs w:val="18"/>
              </w:rPr>
            </w:pPr>
            <w:ins w:id="15604" w:author=" " w:date="2019-05-27T04:43:00Z">
              <w:r w:rsidRPr="00340831">
                <w:rPr>
                  <w:rFonts w:cs="Arial"/>
                  <w:szCs w:val="18"/>
                  <w:lang w:val="en-US" w:eastAsia="ja-JP"/>
                </w:rPr>
                <w:t>None</w:t>
              </w:r>
            </w:ins>
          </w:p>
        </w:tc>
      </w:tr>
      <w:tr w:rsidR="007B2B12" w:rsidRPr="00340831" w:rsidTr="004C693F">
        <w:trPr>
          <w:gridAfter w:val="1"/>
          <w:wAfter w:w="12" w:type="pct"/>
          <w:cantSplit/>
          <w:ins w:id="15605" w:author=" " w:date="2019-05-27T04:43:00Z"/>
        </w:trPr>
        <w:tc>
          <w:tcPr>
            <w:tcW w:w="1451" w:type="pct"/>
            <w:gridSpan w:val="2"/>
            <w:shd w:val="clear" w:color="auto" w:fill="auto"/>
          </w:tcPr>
          <w:p w:rsidR="00413606" w:rsidRPr="00340831" w:rsidRDefault="00413606" w:rsidP="009E6075">
            <w:pPr>
              <w:spacing w:after="0"/>
              <w:jc w:val="center"/>
              <w:rPr>
                <w:ins w:id="15606" w:author=" " w:date="2019-05-27T04:43:00Z"/>
                <w:rFonts w:ascii="Arial" w:hAnsi="Arial" w:cs="Arial"/>
                <w:sz w:val="18"/>
                <w:szCs w:val="18"/>
                <w:lang w:val="sv-SE" w:eastAsia="ja-JP"/>
              </w:rPr>
            </w:pPr>
            <w:ins w:id="15607"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5A-n260(2A-2O-2P) _UL_5A-n260A</w:t>
              </w:r>
            </w:ins>
          </w:p>
        </w:tc>
        <w:tc>
          <w:tcPr>
            <w:tcW w:w="236" w:type="pct"/>
            <w:shd w:val="clear" w:color="auto" w:fill="auto"/>
          </w:tcPr>
          <w:p w:rsidR="00413606" w:rsidRPr="00340831" w:rsidRDefault="00413606" w:rsidP="009E6075">
            <w:pPr>
              <w:jc w:val="center"/>
              <w:rPr>
                <w:ins w:id="15608" w:author=" " w:date="2019-05-27T04:43:00Z"/>
                <w:rFonts w:ascii="Arial" w:hAnsi="Arial" w:cs="Arial"/>
                <w:sz w:val="18"/>
                <w:szCs w:val="18"/>
              </w:rPr>
            </w:pPr>
            <w:ins w:id="15609"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610" w:author=" " w:date="2019-05-27T04:43:00Z"/>
                <w:rFonts w:ascii="Arial" w:hAnsi="Arial" w:cs="Arial"/>
                <w:sz w:val="18"/>
                <w:szCs w:val="18"/>
              </w:rPr>
            </w:pPr>
            <w:ins w:id="1561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612" w:author=" " w:date="2019-05-27T04:43:00Z"/>
                <w:rFonts w:cs="Arial"/>
                <w:szCs w:val="18"/>
              </w:rPr>
            </w:pPr>
            <w:ins w:id="15613"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614" w:author=" " w:date="2019-05-27T04:43:00Z"/>
                <w:rFonts w:cs="Arial"/>
                <w:szCs w:val="18"/>
              </w:rPr>
            </w:pPr>
            <w:ins w:id="15615"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616" w:author=" " w:date="2019-05-27T04:43:00Z"/>
                <w:rFonts w:cs="Arial"/>
                <w:szCs w:val="18"/>
              </w:rPr>
            </w:pPr>
            <w:ins w:id="15617"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618" w:author=" " w:date="2019-05-27T04:43:00Z"/>
                <w:rFonts w:cs="Arial"/>
                <w:szCs w:val="18"/>
              </w:rPr>
            </w:pPr>
            <w:ins w:id="15619" w:author=" " w:date="2019-05-27T04:43:00Z">
              <w:r w:rsidRPr="00340831">
                <w:rPr>
                  <w:rFonts w:cs="Arial"/>
                  <w:szCs w:val="18"/>
                  <w:lang w:val="en-US" w:eastAsia="ja-JP"/>
                </w:rPr>
                <w:t>None</w:t>
              </w:r>
            </w:ins>
          </w:p>
        </w:tc>
      </w:tr>
      <w:tr w:rsidR="007B2B12" w:rsidRPr="00340831" w:rsidTr="004C693F">
        <w:trPr>
          <w:gridAfter w:val="1"/>
          <w:wAfter w:w="12" w:type="pct"/>
          <w:cantSplit/>
          <w:ins w:id="15620" w:author=" " w:date="2019-05-27T04:43:00Z"/>
        </w:trPr>
        <w:tc>
          <w:tcPr>
            <w:tcW w:w="1451" w:type="pct"/>
            <w:gridSpan w:val="2"/>
            <w:shd w:val="clear" w:color="auto" w:fill="auto"/>
          </w:tcPr>
          <w:p w:rsidR="00413606" w:rsidRPr="00340831" w:rsidRDefault="00413606" w:rsidP="009E6075">
            <w:pPr>
              <w:spacing w:after="0"/>
              <w:jc w:val="center"/>
              <w:rPr>
                <w:ins w:id="15621" w:author=" " w:date="2019-05-27T04:43:00Z"/>
                <w:rFonts w:ascii="Arial" w:eastAsia="SimSun" w:hAnsi="Arial" w:cs="Arial"/>
                <w:sz w:val="18"/>
                <w:szCs w:val="18"/>
                <w:lang w:eastAsia="zh-CN"/>
              </w:rPr>
            </w:pPr>
            <w:ins w:id="15622"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5A-n260(6A-3O) _UL_5A-n260A</w:t>
              </w:r>
            </w:ins>
          </w:p>
        </w:tc>
        <w:tc>
          <w:tcPr>
            <w:tcW w:w="236" w:type="pct"/>
            <w:shd w:val="clear" w:color="auto" w:fill="auto"/>
          </w:tcPr>
          <w:p w:rsidR="00413606" w:rsidRPr="00340831" w:rsidRDefault="00413606" w:rsidP="009E6075">
            <w:pPr>
              <w:jc w:val="center"/>
              <w:rPr>
                <w:ins w:id="15623" w:author=" " w:date="2019-05-27T04:43:00Z"/>
                <w:rFonts w:ascii="Arial" w:hAnsi="Arial" w:cs="Arial"/>
                <w:sz w:val="18"/>
                <w:szCs w:val="18"/>
              </w:rPr>
            </w:pPr>
            <w:ins w:id="15624"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625" w:author=" " w:date="2019-05-27T04:43:00Z"/>
                <w:rFonts w:ascii="Arial" w:hAnsi="Arial" w:cs="Arial"/>
                <w:sz w:val="18"/>
                <w:szCs w:val="18"/>
              </w:rPr>
            </w:pPr>
            <w:ins w:id="1562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627" w:author=" " w:date="2019-05-27T04:43:00Z"/>
                <w:rFonts w:cs="Arial"/>
                <w:szCs w:val="18"/>
              </w:rPr>
            </w:pPr>
            <w:ins w:id="15628"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629" w:author=" " w:date="2019-05-27T04:43:00Z"/>
                <w:rFonts w:cs="Arial"/>
                <w:szCs w:val="18"/>
              </w:rPr>
            </w:pPr>
            <w:ins w:id="15630"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631" w:author=" " w:date="2019-05-27T04:43:00Z"/>
                <w:rFonts w:cs="Arial"/>
                <w:szCs w:val="18"/>
              </w:rPr>
            </w:pPr>
            <w:ins w:id="15632"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633" w:author=" " w:date="2019-05-27T04:43:00Z"/>
                <w:rFonts w:cs="Arial"/>
                <w:szCs w:val="18"/>
              </w:rPr>
            </w:pPr>
            <w:ins w:id="15634" w:author=" " w:date="2019-05-27T04:43:00Z">
              <w:r w:rsidRPr="00340831">
                <w:rPr>
                  <w:rFonts w:cs="Arial"/>
                  <w:szCs w:val="18"/>
                  <w:lang w:val="en-US" w:eastAsia="ja-JP"/>
                </w:rPr>
                <w:t>None</w:t>
              </w:r>
            </w:ins>
          </w:p>
        </w:tc>
      </w:tr>
      <w:tr w:rsidR="007B2B12" w:rsidRPr="00340831" w:rsidTr="004C693F">
        <w:trPr>
          <w:gridAfter w:val="1"/>
          <w:wAfter w:w="12" w:type="pct"/>
          <w:cantSplit/>
          <w:ins w:id="15635" w:author=" " w:date="2019-05-27T04:43:00Z"/>
        </w:trPr>
        <w:tc>
          <w:tcPr>
            <w:tcW w:w="1451" w:type="pct"/>
            <w:gridSpan w:val="2"/>
            <w:shd w:val="clear" w:color="auto" w:fill="auto"/>
          </w:tcPr>
          <w:p w:rsidR="00413606" w:rsidRPr="00340831" w:rsidRDefault="00413606" w:rsidP="009E6075">
            <w:pPr>
              <w:spacing w:after="0"/>
              <w:jc w:val="center"/>
              <w:rPr>
                <w:ins w:id="15636" w:author=" " w:date="2019-05-27T04:43:00Z"/>
                <w:rFonts w:ascii="Arial" w:eastAsia="SimSun" w:hAnsi="Arial" w:cs="Arial"/>
                <w:sz w:val="18"/>
                <w:szCs w:val="18"/>
                <w:lang w:eastAsia="zh-CN"/>
              </w:rPr>
            </w:pPr>
            <w:ins w:id="15637"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5A-n260(2A-4O) _UL_5A-n260A</w:t>
              </w:r>
            </w:ins>
          </w:p>
        </w:tc>
        <w:tc>
          <w:tcPr>
            <w:tcW w:w="236" w:type="pct"/>
            <w:shd w:val="clear" w:color="auto" w:fill="auto"/>
          </w:tcPr>
          <w:p w:rsidR="00413606" w:rsidRPr="00340831" w:rsidRDefault="00413606" w:rsidP="009E6075">
            <w:pPr>
              <w:jc w:val="center"/>
              <w:rPr>
                <w:ins w:id="15638" w:author=" " w:date="2019-05-27T04:43:00Z"/>
                <w:rFonts w:ascii="Arial" w:hAnsi="Arial" w:cs="Arial"/>
                <w:sz w:val="18"/>
                <w:szCs w:val="18"/>
              </w:rPr>
            </w:pPr>
            <w:ins w:id="15639"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640" w:author=" " w:date="2019-05-27T04:43:00Z"/>
                <w:rFonts w:ascii="Arial" w:hAnsi="Arial" w:cs="Arial"/>
                <w:sz w:val="18"/>
                <w:szCs w:val="18"/>
              </w:rPr>
            </w:pPr>
            <w:ins w:id="1564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642" w:author=" " w:date="2019-05-27T04:43:00Z"/>
                <w:rFonts w:cs="Arial"/>
                <w:szCs w:val="18"/>
              </w:rPr>
            </w:pPr>
            <w:ins w:id="15643"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644" w:author=" " w:date="2019-05-27T04:43:00Z"/>
                <w:rFonts w:cs="Arial"/>
                <w:szCs w:val="18"/>
              </w:rPr>
            </w:pPr>
            <w:ins w:id="15645"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646" w:author=" " w:date="2019-05-27T04:43:00Z"/>
                <w:rFonts w:cs="Arial"/>
                <w:szCs w:val="18"/>
              </w:rPr>
            </w:pPr>
            <w:ins w:id="15647"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648" w:author=" " w:date="2019-05-27T04:43:00Z"/>
                <w:rFonts w:cs="Arial"/>
                <w:szCs w:val="18"/>
              </w:rPr>
            </w:pPr>
            <w:ins w:id="15649" w:author=" " w:date="2019-05-27T04:43:00Z">
              <w:r w:rsidRPr="00340831">
                <w:rPr>
                  <w:rFonts w:cs="Arial"/>
                  <w:szCs w:val="18"/>
                  <w:lang w:val="en-US" w:eastAsia="ja-JP"/>
                </w:rPr>
                <w:t>None</w:t>
              </w:r>
            </w:ins>
          </w:p>
        </w:tc>
      </w:tr>
      <w:tr w:rsidR="007B2B12" w:rsidRPr="00340831" w:rsidTr="004C693F">
        <w:trPr>
          <w:gridAfter w:val="1"/>
          <w:wAfter w:w="12" w:type="pct"/>
          <w:cantSplit/>
          <w:ins w:id="15650" w:author=" " w:date="2019-05-27T04:43:00Z"/>
        </w:trPr>
        <w:tc>
          <w:tcPr>
            <w:tcW w:w="1451" w:type="pct"/>
            <w:gridSpan w:val="2"/>
            <w:shd w:val="clear" w:color="auto" w:fill="auto"/>
          </w:tcPr>
          <w:p w:rsidR="00413606" w:rsidRPr="00340831" w:rsidRDefault="00413606" w:rsidP="009E6075">
            <w:pPr>
              <w:spacing w:after="0"/>
              <w:jc w:val="center"/>
              <w:rPr>
                <w:ins w:id="15651" w:author=" " w:date="2019-05-27T04:43:00Z"/>
                <w:rFonts w:ascii="Arial" w:hAnsi="Arial" w:cs="Arial"/>
                <w:sz w:val="18"/>
                <w:szCs w:val="18"/>
                <w:lang w:val="sv-SE" w:eastAsia="ja-JP"/>
              </w:rPr>
            </w:pPr>
            <w:ins w:id="15652"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5A-n260(4A-4O) _UL_5A-n260A</w:t>
              </w:r>
            </w:ins>
          </w:p>
          <w:p w:rsidR="00413606" w:rsidRPr="00340831" w:rsidRDefault="00413606" w:rsidP="009E6075">
            <w:pPr>
              <w:spacing w:after="0"/>
              <w:jc w:val="center"/>
              <w:rPr>
                <w:ins w:id="15653" w:author=" " w:date="2019-05-27T04:43:00Z"/>
                <w:rFonts w:ascii="Arial" w:hAnsi="Arial" w:cs="Arial"/>
                <w:sz w:val="18"/>
                <w:szCs w:val="18"/>
                <w:lang w:val="sv-SE" w:eastAsia="ja-JP"/>
              </w:rPr>
            </w:pPr>
          </w:p>
        </w:tc>
        <w:tc>
          <w:tcPr>
            <w:tcW w:w="236" w:type="pct"/>
            <w:shd w:val="clear" w:color="auto" w:fill="auto"/>
          </w:tcPr>
          <w:p w:rsidR="00413606" w:rsidRPr="00340831" w:rsidRDefault="00413606" w:rsidP="009E6075">
            <w:pPr>
              <w:jc w:val="center"/>
              <w:rPr>
                <w:ins w:id="15654" w:author=" " w:date="2019-05-27T04:43:00Z"/>
                <w:rFonts w:ascii="Arial" w:hAnsi="Arial" w:cs="Arial"/>
                <w:sz w:val="18"/>
                <w:szCs w:val="18"/>
              </w:rPr>
            </w:pPr>
            <w:ins w:id="15655"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656" w:author=" " w:date="2019-05-27T04:43:00Z"/>
                <w:rFonts w:ascii="Arial" w:hAnsi="Arial" w:cs="Arial"/>
                <w:sz w:val="18"/>
                <w:szCs w:val="18"/>
              </w:rPr>
            </w:pPr>
            <w:ins w:id="1565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658" w:author=" " w:date="2019-05-27T04:43:00Z"/>
                <w:rFonts w:cs="Arial"/>
                <w:szCs w:val="18"/>
              </w:rPr>
            </w:pPr>
            <w:ins w:id="15659"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660" w:author=" " w:date="2019-05-27T04:43:00Z"/>
                <w:rFonts w:cs="Arial"/>
                <w:szCs w:val="18"/>
              </w:rPr>
            </w:pPr>
            <w:ins w:id="1566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662" w:author=" " w:date="2019-05-27T04:43:00Z"/>
                <w:rFonts w:cs="Arial"/>
                <w:szCs w:val="18"/>
              </w:rPr>
            </w:pPr>
            <w:ins w:id="1566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664" w:author=" " w:date="2019-05-27T04:43:00Z"/>
                <w:rFonts w:cs="Arial"/>
                <w:szCs w:val="18"/>
              </w:rPr>
            </w:pPr>
            <w:ins w:id="15665" w:author=" " w:date="2019-05-27T04:43:00Z">
              <w:r w:rsidRPr="00340831">
                <w:rPr>
                  <w:rFonts w:cs="Arial"/>
                  <w:szCs w:val="18"/>
                  <w:lang w:val="en-US" w:eastAsia="ja-JP"/>
                </w:rPr>
                <w:t>None</w:t>
              </w:r>
            </w:ins>
          </w:p>
        </w:tc>
      </w:tr>
      <w:tr w:rsidR="007B2B12" w:rsidRPr="00340831" w:rsidTr="004C693F">
        <w:trPr>
          <w:gridAfter w:val="1"/>
          <w:wAfter w:w="12" w:type="pct"/>
          <w:cantSplit/>
          <w:trHeight w:val="638"/>
          <w:ins w:id="15666" w:author=" " w:date="2019-05-27T04:43:00Z"/>
        </w:trPr>
        <w:tc>
          <w:tcPr>
            <w:tcW w:w="1451" w:type="pct"/>
            <w:gridSpan w:val="2"/>
            <w:shd w:val="clear" w:color="auto" w:fill="auto"/>
          </w:tcPr>
          <w:p w:rsidR="00413606" w:rsidRPr="00340831" w:rsidRDefault="00413606" w:rsidP="009E6075">
            <w:pPr>
              <w:spacing w:after="0"/>
              <w:jc w:val="center"/>
              <w:rPr>
                <w:ins w:id="15667" w:author=" " w:date="2019-05-27T04:43:00Z"/>
                <w:rFonts w:ascii="Arial" w:eastAsia="SimSun" w:hAnsi="Arial" w:cs="Arial"/>
                <w:sz w:val="18"/>
                <w:szCs w:val="18"/>
                <w:lang w:eastAsia="zh-CN"/>
              </w:rPr>
            </w:pPr>
            <w:ins w:id="15668"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5A-n260(6A-2P) _UL_5A-n260A</w:t>
              </w:r>
            </w:ins>
          </w:p>
        </w:tc>
        <w:tc>
          <w:tcPr>
            <w:tcW w:w="236" w:type="pct"/>
            <w:shd w:val="clear" w:color="auto" w:fill="auto"/>
          </w:tcPr>
          <w:p w:rsidR="00413606" w:rsidRPr="00340831" w:rsidRDefault="00413606" w:rsidP="009E6075">
            <w:pPr>
              <w:jc w:val="center"/>
              <w:rPr>
                <w:ins w:id="15669" w:author=" " w:date="2019-05-27T04:43:00Z"/>
                <w:rFonts w:ascii="Arial" w:hAnsi="Arial" w:cs="Arial"/>
                <w:sz w:val="18"/>
                <w:szCs w:val="18"/>
              </w:rPr>
            </w:pPr>
            <w:ins w:id="15670"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671" w:author=" " w:date="2019-05-27T04:43:00Z"/>
                <w:rFonts w:ascii="Arial" w:hAnsi="Arial" w:cs="Arial"/>
                <w:sz w:val="18"/>
                <w:szCs w:val="18"/>
              </w:rPr>
            </w:pPr>
            <w:ins w:id="1567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673" w:author=" " w:date="2019-05-27T04:43:00Z"/>
                <w:rFonts w:cs="Arial"/>
                <w:szCs w:val="18"/>
              </w:rPr>
            </w:pPr>
            <w:ins w:id="15674"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675" w:author=" " w:date="2019-05-27T04:43:00Z"/>
                <w:rFonts w:cs="Arial"/>
                <w:szCs w:val="18"/>
              </w:rPr>
            </w:pPr>
            <w:ins w:id="1567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677" w:author=" " w:date="2019-05-27T04:43:00Z"/>
                <w:rFonts w:cs="Arial"/>
                <w:szCs w:val="18"/>
              </w:rPr>
            </w:pPr>
            <w:ins w:id="1567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679" w:author=" " w:date="2019-05-27T04:43:00Z"/>
                <w:rFonts w:cs="Arial"/>
                <w:szCs w:val="18"/>
              </w:rPr>
            </w:pPr>
            <w:ins w:id="15680" w:author=" " w:date="2019-05-27T04:43:00Z">
              <w:r w:rsidRPr="00340831">
                <w:rPr>
                  <w:rFonts w:cs="Arial"/>
                  <w:szCs w:val="18"/>
                  <w:lang w:val="en-US" w:eastAsia="ja-JP"/>
                </w:rPr>
                <w:t>None</w:t>
              </w:r>
            </w:ins>
          </w:p>
        </w:tc>
      </w:tr>
      <w:tr w:rsidR="007B2B12" w:rsidRPr="00340831" w:rsidTr="004C693F">
        <w:trPr>
          <w:gridAfter w:val="1"/>
          <w:wAfter w:w="12" w:type="pct"/>
          <w:cantSplit/>
          <w:ins w:id="15681" w:author=" " w:date="2019-05-27T04:43:00Z"/>
        </w:trPr>
        <w:tc>
          <w:tcPr>
            <w:tcW w:w="1451" w:type="pct"/>
            <w:gridSpan w:val="2"/>
            <w:shd w:val="clear" w:color="auto" w:fill="auto"/>
          </w:tcPr>
          <w:p w:rsidR="00413606" w:rsidRPr="00340831" w:rsidRDefault="00413606" w:rsidP="009E6075">
            <w:pPr>
              <w:spacing w:after="0"/>
              <w:jc w:val="center"/>
              <w:rPr>
                <w:ins w:id="15682" w:author=" " w:date="2019-05-27T04:43:00Z"/>
                <w:rFonts w:ascii="Arial" w:eastAsia="SimSun" w:hAnsi="Arial" w:cs="Arial"/>
                <w:sz w:val="18"/>
                <w:szCs w:val="18"/>
                <w:lang w:eastAsia="zh-CN"/>
              </w:rPr>
            </w:pPr>
            <w:ins w:id="15683"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5A-n260(2O-2P) _UL_5A-n260A</w:t>
              </w:r>
            </w:ins>
          </w:p>
        </w:tc>
        <w:tc>
          <w:tcPr>
            <w:tcW w:w="236" w:type="pct"/>
            <w:shd w:val="clear" w:color="auto" w:fill="auto"/>
          </w:tcPr>
          <w:p w:rsidR="00413606" w:rsidRPr="00340831" w:rsidRDefault="00413606" w:rsidP="009E6075">
            <w:pPr>
              <w:jc w:val="center"/>
              <w:rPr>
                <w:ins w:id="15684" w:author=" " w:date="2019-05-27T04:43:00Z"/>
                <w:rFonts w:ascii="Arial" w:hAnsi="Arial" w:cs="Arial"/>
                <w:sz w:val="18"/>
                <w:szCs w:val="18"/>
              </w:rPr>
            </w:pPr>
            <w:ins w:id="15685"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686" w:author=" " w:date="2019-05-27T04:43:00Z"/>
                <w:rFonts w:ascii="Arial" w:hAnsi="Arial" w:cs="Arial"/>
                <w:sz w:val="18"/>
                <w:szCs w:val="18"/>
              </w:rPr>
            </w:pPr>
            <w:ins w:id="1568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688" w:author=" " w:date="2019-05-27T04:43:00Z"/>
                <w:rFonts w:cs="Arial"/>
                <w:szCs w:val="18"/>
              </w:rPr>
            </w:pPr>
            <w:ins w:id="15689"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690" w:author=" " w:date="2019-05-27T04:43:00Z"/>
                <w:rFonts w:cs="Arial"/>
                <w:szCs w:val="18"/>
              </w:rPr>
            </w:pPr>
            <w:ins w:id="1569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692" w:author=" " w:date="2019-05-27T04:43:00Z"/>
                <w:rFonts w:cs="Arial"/>
                <w:szCs w:val="18"/>
              </w:rPr>
            </w:pPr>
            <w:ins w:id="1569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694" w:author=" " w:date="2019-05-27T04:43:00Z"/>
                <w:rFonts w:cs="Arial"/>
                <w:szCs w:val="18"/>
              </w:rPr>
            </w:pPr>
            <w:ins w:id="15695" w:author=" " w:date="2019-05-27T04:43:00Z">
              <w:r w:rsidRPr="00340831">
                <w:rPr>
                  <w:rFonts w:cs="Arial"/>
                  <w:szCs w:val="18"/>
                  <w:lang w:val="en-US" w:eastAsia="ja-JP"/>
                </w:rPr>
                <w:t>None</w:t>
              </w:r>
            </w:ins>
          </w:p>
        </w:tc>
      </w:tr>
      <w:tr w:rsidR="007B2B12" w:rsidRPr="00340831" w:rsidTr="004C693F">
        <w:trPr>
          <w:gridAfter w:val="1"/>
          <w:wAfter w:w="12" w:type="pct"/>
          <w:cantSplit/>
          <w:ins w:id="15696" w:author=" " w:date="2019-05-27T04:43:00Z"/>
        </w:trPr>
        <w:tc>
          <w:tcPr>
            <w:tcW w:w="1451" w:type="pct"/>
            <w:gridSpan w:val="2"/>
            <w:shd w:val="clear" w:color="auto" w:fill="auto"/>
          </w:tcPr>
          <w:p w:rsidR="00413606" w:rsidRPr="00340831" w:rsidRDefault="00413606" w:rsidP="009E6075">
            <w:pPr>
              <w:spacing w:after="0"/>
              <w:jc w:val="center"/>
              <w:rPr>
                <w:ins w:id="15697" w:author=" " w:date="2019-05-27T04:43:00Z"/>
                <w:rFonts w:ascii="Arial" w:eastAsia="SimSun" w:hAnsi="Arial" w:cs="Arial"/>
                <w:sz w:val="18"/>
                <w:szCs w:val="18"/>
                <w:lang w:eastAsia="zh-CN"/>
              </w:rPr>
            </w:pPr>
            <w:ins w:id="15698"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5A-n260(4P) _UL_5A-n260A</w:t>
              </w:r>
            </w:ins>
          </w:p>
        </w:tc>
        <w:tc>
          <w:tcPr>
            <w:tcW w:w="236" w:type="pct"/>
            <w:shd w:val="clear" w:color="auto" w:fill="auto"/>
          </w:tcPr>
          <w:p w:rsidR="00413606" w:rsidRPr="00340831" w:rsidRDefault="00413606" w:rsidP="009E6075">
            <w:pPr>
              <w:jc w:val="center"/>
              <w:rPr>
                <w:ins w:id="15699" w:author=" " w:date="2019-05-27T04:43:00Z"/>
                <w:rFonts w:ascii="Arial" w:hAnsi="Arial" w:cs="Arial"/>
                <w:sz w:val="18"/>
                <w:szCs w:val="18"/>
              </w:rPr>
            </w:pPr>
            <w:ins w:id="15700"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701" w:author=" " w:date="2019-05-27T04:43:00Z"/>
                <w:rFonts w:ascii="Arial" w:hAnsi="Arial" w:cs="Arial"/>
                <w:sz w:val="18"/>
                <w:szCs w:val="18"/>
              </w:rPr>
            </w:pPr>
            <w:ins w:id="1570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703" w:author=" " w:date="2019-05-27T04:43:00Z"/>
                <w:rFonts w:cs="Arial"/>
                <w:szCs w:val="18"/>
              </w:rPr>
            </w:pPr>
            <w:ins w:id="15704"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705" w:author=" " w:date="2019-05-27T04:43:00Z"/>
                <w:rFonts w:cs="Arial"/>
                <w:szCs w:val="18"/>
              </w:rPr>
            </w:pPr>
            <w:ins w:id="1570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707" w:author=" " w:date="2019-05-27T04:43:00Z"/>
                <w:rFonts w:cs="Arial"/>
                <w:szCs w:val="18"/>
              </w:rPr>
            </w:pPr>
            <w:ins w:id="1570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709" w:author=" " w:date="2019-05-27T04:43:00Z"/>
                <w:rFonts w:cs="Arial"/>
                <w:szCs w:val="18"/>
              </w:rPr>
            </w:pPr>
            <w:ins w:id="15710" w:author=" " w:date="2019-05-27T04:43:00Z">
              <w:r w:rsidRPr="00340831">
                <w:rPr>
                  <w:rFonts w:cs="Arial"/>
                  <w:szCs w:val="18"/>
                  <w:lang w:val="en-US" w:eastAsia="ja-JP"/>
                </w:rPr>
                <w:t>None</w:t>
              </w:r>
            </w:ins>
          </w:p>
        </w:tc>
      </w:tr>
      <w:tr w:rsidR="007B2B12" w:rsidRPr="00340831" w:rsidTr="004C693F">
        <w:trPr>
          <w:gridAfter w:val="1"/>
          <w:wAfter w:w="12" w:type="pct"/>
          <w:cantSplit/>
          <w:ins w:id="15711" w:author=" " w:date="2019-05-27T04:43:00Z"/>
        </w:trPr>
        <w:tc>
          <w:tcPr>
            <w:tcW w:w="1451" w:type="pct"/>
            <w:gridSpan w:val="2"/>
            <w:shd w:val="clear" w:color="auto" w:fill="auto"/>
          </w:tcPr>
          <w:p w:rsidR="00413606" w:rsidRPr="00340831" w:rsidRDefault="00413606" w:rsidP="009E6075">
            <w:pPr>
              <w:spacing w:after="0"/>
              <w:jc w:val="center"/>
              <w:rPr>
                <w:ins w:id="15712" w:author=" " w:date="2019-05-27T04:43:00Z"/>
                <w:rFonts w:ascii="Arial" w:hAnsi="Arial" w:cs="Arial"/>
                <w:sz w:val="18"/>
                <w:szCs w:val="18"/>
                <w:lang w:val="sv-SE" w:eastAsia="ja-JP"/>
              </w:rPr>
            </w:pPr>
            <w:ins w:id="15713"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5A-n260(2A-4P) _UL_5A-n260A</w:t>
              </w:r>
            </w:ins>
          </w:p>
        </w:tc>
        <w:tc>
          <w:tcPr>
            <w:tcW w:w="236" w:type="pct"/>
            <w:shd w:val="clear" w:color="auto" w:fill="auto"/>
          </w:tcPr>
          <w:p w:rsidR="00413606" w:rsidRPr="00340831" w:rsidRDefault="00413606" w:rsidP="009E6075">
            <w:pPr>
              <w:jc w:val="center"/>
              <w:rPr>
                <w:ins w:id="15714" w:author=" " w:date="2019-05-27T04:43:00Z"/>
                <w:rFonts w:ascii="Arial" w:hAnsi="Arial" w:cs="Arial"/>
                <w:sz w:val="18"/>
                <w:szCs w:val="18"/>
              </w:rPr>
            </w:pPr>
            <w:ins w:id="15715"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716" w:author=" " w:date="2019-05-27T04:43:00Z"/>
                <w:rFonts w:ascii="Arial" w:hAnsi="Arial" w:cs="Arial"/>
                <w:sz w:val="18"/>
                <w:szCs w:val="18"/>
              </w:rPr>
            </w:pPr>
            <w:ins w:id="1571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718" w:author=" " w:date="2019-05-27T04:43:00Z"/>
                <w:rFonts w:cs="Arial"/>
                <w:szCs w:val="18"/>
              </w:rPr>
            </w:pPr>
            <w:ins w:id="15719"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720" w:author=" " w:date="2019-05-27T04:43:00Z"/>
                <w:rFonts w:cs="Arial"/>
                <w:szCs w:val="18"/>
              </w:rPr>
            </w:pPr>
            <w:ins w:id="1572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722" w:author=" " w:date="2019-05-27T04:43:00Z"/>
                <w:rFonts w:cs="Arial"/>
                <w:szCs w:val="18"/>
              </w:rPr>
            </w:pPr>
            <w:ins w:id="1572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724" w:author=" " w:date="2019-05-27T04:43:00Z"/>
                <w:rFonts w:cs="Arial"/>
                <w:szCs w:val="18"/>
              </w:rPr>
            </w:pPr>
            <w:ins w:id="15725" w:author=" " w:date="2019-05-27T04:43:00Z">
              <w:r w:rsidRPr="00340831">
                <w:rPr>
                  <w:rFonts w:cs="Arial"/>
                  <w:szCs w:val="18"/>
                  <w:lang w:val="en-US" w:eastAsia="ja-JP"/>
                </w:rPr>
                <w:t>None</w:t>
              </w:r>
            </w:ins>
          </w:p>
        </w:tc>
      </w:tr>
      <w:tr w:rsidR="007B2B12" w:rsidRPr="00340831" w:rsidTr="004C693F">
        <w:trPr>
          <w:gridAfter w:val="1"/>
          <w:wAfter w:w="12" w:type="pct"/>
          <w:cantSplit/>
          <w:ins w:id="15726" w:author=" " w:date="2019-05-27T04:43:00Z"/>
        </w:trPr>
        <w:tc>
          <w:tcPr>
            <w:tcW w:w="1451" w:type="pct"/>
            <w:gridSpan w:val="2"/>
            <w:shd w:val="clear" w:color="auto" w:fill="auto"/>
          </w:tcPr>
          <w:p w:rsidR="00413606" w:rsidRPr="00340831" w:rsidRDefault="00413606" w:rsidP="009E6075">
            <w:pPr>
              <w:spacing w:after="0"/>
              <w:jc w:val="center"/>
              <w:rPr>
                <w:ins w:id="15727" w:author=" " w:date="2019-05-27T04:43:00Z"/>
                <w:rFonts w:ascii="Arial" w:eastAsia="SimSun" w:hAnsi="Arial" w:cs="Arial"/>
                <w:sz w:val="18"/>
                <w:szCs w:val="18"/>
                <w:lang w:eastAsia="zh-CN"/>
              </w:rPr>
            </w:pPr>
            <w:ins w:id="15728"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5A-n260(4A-2Q) _UL_5A-n260A</w:t>
              </w:r>
            </w:ins>
          </w:p>
        </w:tc>
        <w:tc>
          <w:tcPr>
            <w:tcW w:w="236" w:type="pct"/>
            <w:shd w:val="clear" w:color="auto" w:fill="auto"/>
          </w:tcPr>
          <w:p w:rsidR="00413606" w:rsidRPr="00340831" w:rsidRDefault="00413606" w:rsidP="009E6075">
            <w:pPr>
              <w:jc w:val="center"/>
              <w:rPr>
                <w:ins w:id="15729" w:author=" " w:date="2019-05-27T04:43:00Z"/>
                <w:rFonts w:ascii="Arial" w:hAnsi="Arial" w:cs="Arial"/>
                <w:sz w:val="18"/>
                <w:szCs w:val="18"/>
              </w:rPr>
            </w:pPr>
            <w:ins w:id="15730"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731" w:author=" " w:date="2019-05-27T04:43:00Z"/>
                <w:rFonts w:ascii="Arial" w:hAnsi="Arial" w:cs="Arial"/>
                <w:sz w:val="18"/>
                <w:szCs w:val="18"/>
              </w:rPr>
            </w:pPr>
            <w:ins w:id="1573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733" w:author=" " w:date="2019-05-27T04:43:00Z"/>
                <w:rFonts w:cs="Arial"/>
                <w:szCs w:val="18"/>
              </w:rPr>
            </w:pPr>
            <w:ins w:id="15734"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735" w:author=" " w:date="2019-05-27T04:43:00Z"/>
                <w:rFonts w:cs="Arial"/>
                <w:szCs w:val="18"/>
              </w:rPr>
            </w:pPr>
            <w:ins w:id="1573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737" w:author=" " w:date="2019-05-27T04:43:00Z"/>
                <w:rFonts w:cs="Arial"/>
                <w:szCs w:val="18"/>
              </w:rPr>
            </w:pPr>
            <w:ins w:id="1573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739" w:author=" " w:date="2019-05-27T04:43:00Z"/>
                <w:rFonts w:cs="Arial"/>
                <w:szCs w:val="18"/>
              </w:rPr>
            </w:pPr>
            <w:ins w:id="15740" w:author=" " w:date="2019-05-27T04:43:00Z">
              <w:r w:rsidRPr="00340831">
                <w:rPr>
                  <w:rFonts w:cs="Arial"/>
                  <w:szCs w:val="18"/>
                  <w:lang w:val="en-US" w:eastAsia="ja-JP"/>
                </w:rPr>
                <w:t>None</w:t>
              </w:r>
            </w:ins>
          </w:p>
        </w:tc>
      </w:tr>
      <w:tr w:rsidR="007B2B12" w:rsidRPr="00340831" w:rsidTr="004C693F">
        <w:trPr>
          <w:gridAfter w:val="1"/>
          <w:wAfter w:w="12" w:type="pct"/>
          <w:cantSplit/>
          <w:ins w:id="15741" w:author=" " w:date="2019-05-27T04:43:00Z"/>
        </w:trPr>
        <w:tc>
          <w:tcPr>
            <w:tcW w:w="1451" w:type="pct"/>
            <w:gridSpan w:val="2"/>
            <w:shd w:val="clear" w:color="auto" w:fill="auto"/>
          </w:tcPr>
          <w:p w:rsidR="00413606" w:rsidRPr="00340831" w:rsidRDefault="00413606" w:rsidP="009E6075">
            <w:pPr>
              <w:spacing w:after="0"/>
              <w:jc w:val="center"/>
              <w:rPr>
                <w:ins w:id="15742" w:author=" " w:date="2019-05-27T04:43:00Z"/>
                <w:rFonts w:ascii="Arial" w:eastAsia="SimSun" w:hAnsi="Arial" w:cs="Arial"/>
                <w:sz w:val="18"/>
                <w:szCs w:val="18"/>
                <w:lang w:eastAsia="zh-CN"/>
              </w:rPr>
            </w:pPr>
            <w:ins w:id="15743"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5A-n260(2A-2Q-2O) _UL_5A-n260A</w:t>
              </w:r>
            </w:ins>
          </w:p>
        </w:tc>
        <w:tc>
          <w:tcPr>
            <w:tcW w:w="236" w:type="pct"/>
            <w:shd w:val="clear" w:color="auto" w:fill="auto"/>
          </w:tcPr>
          <w:p w:rsidR="00413606" w:rsidRPr="00340831" w:rsidRDefault="00413606" w:rsidP="009E6075">
            <w:pPr>
              <w:jc w:val="center"/>
              <w:rPr>
                <w:ins w:id="15744" w:author=" " w:date="2019-05-27T04:43:00Z"/>
                <w:rFonts w:ascii="Arial" w:hAnsi="Arial" w:cs="Arial"/>
                <w:sz w:val="18"/>
                <w:szCs w:val="18"/>
              </w:rPr>
            </w:pPr>
            <w:ins w:id="15745"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746" w:author=" " w:date="2019-05-27T04:43:00Z"/>
                <w:rFonts w:ascii="Arial" w:hAnsi="Arial" w:cs="Arial"/>
                <w:sz w:val="18"/>
                <w:szCs w:val="18"/>
              </w:rPr>
            </w:pPr>
            <w:ins w:id="1574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748" w:author=" " w:date="2019-05-27T04:43:00Z"/>
                <w:rFonts w:cs="Arial"/>
                <w:szCs w:val="18"/>
              </w:rPr>
            </w:pPr>
            <w:ins w:id="15749"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750" w:author=" " w:date="2019-05-27T04:43:00Z"/>
                <w:rFonts w:cs="Arial"/>
                <w:szCs w:val="18"/>
              </w:rPr>
            </w:pPr>
            <w:ins w:id="1575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752" w:author=" " w:date="2019-05-27T04:43:00Z"/>
                <w:rFonts w:cs="Arial"/>
                <w:szCs w:val="18"/>
              </w:rPr>
            </w:pPr>
            <w:ins w:id="1575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754" w:author=" " w:date="2019-05-27T04:43:00Z"/>
                <w:rFonts w:cs="Arial"/>
                <w:szCs w:val="18"/>
              </w:rPr>
            </w:pPr>
            <w:ins w:id="15755" w:author=" " w:date="2019-05-27T04:43:00Z">
              <w:r w:rsidRPr="00340831">
                <w:rPr>
                  <w:rFonts w:cs="Arial"/>
                  <w:szCs w:val="18"/>
                  <w:lang w:val="en-US" w:eastAsia="ja-JP"/>
                </w:rPr>
                <w:t>None</w:t>
              </w:r>
            </w:ins>
          </w:p>
        </w:tc>
      </w:tr>
      <w:tr w:rsidR="007B2B12" w:rsidRPr="00340831" w:rsidTr="004C693F">
        <w:trPr>
          <w:gridAfter w:val="1"/>
          <w:wAfter w:w="12" w:type="pct"/>
          <w:cantSplit/>
          <w:ins w:id="15756" w:author=" " w:date="2019-05-27T04:43:00Z"/>
        </w:trPr>
        <w:tc>
          <w:tcPr>
            <w:tcW w:w="1451" w:type="pct"/>
            <w:gridSpan w:val="2"/>
            <w:shd w:val="clear" w:color="auto" w:fill="auto"/>
          </w:tcPr>
          <w:p w:rsidR="00413606" w:rsidRPr="00340831" w:rsidRDefault="00413606" w:rsidP="009E6075">
            <w:pPr>
              <w:spacing w:after="0"/>
              <w:jc w:val="center"/>
              <w:rPr>
                <w:ins w:id="15757" w:author=" " w:date="2019-05-27T04:43:00Z"/>
                <w:rFonts w:ascii="Arial" w:hAnsi="Arial" w:cs="Arial"/>
                <w:sz w:val="18"/>
                <w:szCs w:val="18"/>
                <w:lang w:val="sv-SE" w:eastAsia="ja-JP"/>
              </w:rPr>
            </w:pPr>
            <w:ins w:id="15758"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5A-n261(A-D-2O) _UL_5A-n261A</w:t>
              </w:r>
            </w:ins>
          </w:p>
          <w:p w:rsidR="00413606" w:rsidRPr="00340831" w:rsidRDefault="00413606" w:rsidP="009E6075">
            <w:pPr>
              <w:spacing w:after="0"/>
              <w:jc w:val="center"/>
              <w:rPr>
                <w:ins w:id="15759" w:author=" " w:date="2019-05-27T04:43:00Z"/>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15760" w:author=" " w:date="2019-05-27T04:43:00Z"/>
                <w:rFonts w:ascii="Arial" w:hAnsi="Arial" w:cs="Arial"/>
                <w:sz w:val="18"/>
                <w:szCs w:val="18"/>
              </w:rPr>
            </w:pPr>
            <w:ins w:id="15761"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762" w:author=" " w:date="2019-05-27T04:43:00Z"/>
                <w:rFonts w:ascii="Arial" w:hAnsi="Arial" w:cs="Arial"/>
                <w:sz w:val="18"/>
                <w:szCs w:val="18"/>
              </w:rPr>
            </w:pPr>
            <w:ins w:id="15763"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764" w:author=" " w:date="2019-05-27T04:43:00Z"/>
                <w:rFonts w:cs="Arial"/>
                <w:szCs w:val="18"/>
              </w:rPr>
            </w:pPr>
            <w:ins w:id="15765"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766" w:author=" " w:date="2019-05-27T04:43:00Z"/>
                <w:rFonts w:cs="Arial"/>
                <w:szCs w:val="18"/>
              </w:rPr>
            </w:pPr>
            <w:ins w:id="15767"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768" w:author=" " w:date="2019-05-27T04:43:00Z"/>
                <w:rFonts w:cs="Arial"/>
                <w:szCs w:val="18"/>
              </w:rPr>
            </w:pPr>
            <w:ins w:id="15769"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770" w:author=" " w:date="2019-05-27T04:43:00Z"/>
                <w:rFonts w:cs="Arial"/>
                <w:szCs w:val="18"/>
              </w:rPr>
            </w:pPr>
            <w:ins w:id="15771" w:author=" " w:date="2019-05-27T04:43:00Z">
              <w:r w:rsidRPr="00340831">
                <w:rPr>
                  <w:rFonts w:cs="Arial"/>
                  <w:szCs w:val="18"/>
                  <w:lang w:val="en-US" w:eastAsia="ja-JP"/>
                </w:rPr>
                <w:t>None</w:t>
              </w:r>
            </w:ins>
          </w:p>
        </w:tc>
      </w:tr>
      <w:tr w:rsidR="007B2B12" w:rsidRPr="00340831" w:rsidTr="004C693F">
        <w:trPr>
          <w:gridAfter w:val="1"/>
          <w:wAfter w:w="12" w:type="pct"/>
          <w:cantSplit/>
          <w:ins w:id="15772" w:author=" " w:date="2019-05-27T04:43:00Z"/>
        </w:trPr>
        <w:tc>
          <w:tcPr>
            <w:tcW w:w="1451" w:type="pct"/>
            <w:gridSpan w:val="2"/>
            <w:shd w:val="clear" w:color="auto" w:fill="auto"/>
            <w:vAlign w:val="center"/>
          </w:tcPr>
          <w:p w:rsidR="00413606" w:rsidRPr="00340831" w:rsidRDefault="00413606" w:rsidP="009E6075">
            <w:pPr>
              <w:spacing w:after="0"/>
              <w:jc w:val="center"/>
              <w:rPr>
                <w:ins w:id="15773" w:author=" " w:date="2019-05-27T04:43:00Z"/>
                <w:rFonts w:ascii="Arial" w:hAnsi="Arial" w:cs="Arial"/>
                <w:sz w:val="18"/>
                <w:szCs w:val="18"/>
                <w:lang w:val="en-US" w:eastAsia="ja-JP"/>
              </w:rPr>
            </w:pPr>
            <w:ins w:id="15774" w:author=" " w:date="2019-05-27T04:43:00Z">
              <w:r w:rsidRPr="00340831">
                <w:rPr>
                  <w:rFonts w:ascii="Arial" w:hAnsi="Arial" w:cs="Arial"/>
                  <w:color w:val="000000"/>
                  <w:sz w:val="18"/>
                  <w:szCs w:val="18"/>
                  <w:lang w:val="en-US"/>
                </w:rPr>
                <w:t>DC_5A_n260(2A)_UL_5A_n260A</w:t>
              </w:r>
            </w:ins>
          </w:p>
        </w:tc>
        <w:tc>
          <w:tcPr>
            <w:tcW w:w="236" w:type="pct"/>
            <w:shd w:val="clear" w:color="auto" w:fill="auto"/>
            <w:vAlign w:val="center"/>
          </w:tcPr>
          <w:p w:rsidR="00413606" w:rsidRPr="00340831" w:rsidRDefault="00413606" w:rsidP="009E6075">
            <w:pPr>
              <w:jc w:val="center"/>
              <w:rPr>
                <w:ins w:id="15775" w:author=" " w:date="2019-05-27T04:43:00Z"/>
                <w:rFonts w:ascii="Arial" w:hAnsi="Arial" w:cs="Arial"/>
                <w:sz w:val="18"/>
                <w:szCs w:val="18"/>
              </w:rPr>
            </w:pPr>
            <w:ins w:id="15776"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5777" w:author=" " w:date="2019-05-27T04:43:00Z"/>
                <w:rFonts w:ascii="Arial" w:hAnsi="Arial" w:cs="Arial"/>
                <w:sz w:val="18"/>
                <w:szCs w:val="18"/>
              </w:rPr>
            </w:pPr>
            <w:ins w:id="15778"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779" w:author=" " w:date="2019-05-27T04:43:00Z"/>
                <w:rFonts w:cs="Arial"/>
                <w:szCs w:val="18"/>
              </w:rPr>
            </w:pPr>
            <w:ins w:id="1578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shd w:val="clear" w:color="auto" w:fill="auto"/>
          </w:tcPr>
          <w:p w:rsidR="00413606" w:rsidRPr="00340831" w:rsidRDefault="00413606" w:rsidP="009E6075">
            <w:pPr>
              <w:pStyle w:val="TAL"/>
              <w:jc w:val="center"/>
              <w:rPr>
                <w:ins w:id="15781" w:author=" " w:date="2019-05-27T04:43:00Z"/>
                <w:rFonts w:cs="Arial"/>
                <w:szCs w:val="18"/>
              </w:rPr>
            </w:pPr>
            <w:ins w:id="15782"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783" w:author=" " w:date="2019-05-27T04:43:00Z"/>
                <w:rFonts w:cs="Arial"/>
                <w:szCs w:val="18"/>
              </w:rPr>
            </w:pPr>
            <w:ins w:id="15784"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785" w:author=" " w:date="2019-05-27T04:43:00Z"/>
                <w:rFonts w:cs="Arial"/>
                <w:szCs w:val="18"/>
              </w:rPr>
            </w:pPr>
            <w:ins w:id="15786" w:author=" " w:date="2019-05-27T04:43:00Z">
              <w:r w:rsidRPr="00340831">
                <w:rPr>
                  <w:rFonts w:cs="Arial"/>
                  <w:szCs w:val="18"/>
                  <w:lang w:val="en-US" w:eastAsia="ja-JP"/>
                </w:rPr>
                <w:t>None</w:t>
              </w:r>
            </w:ins>
          </w:p>
        </w:tc>
      </w:tr>
      <w:tr w:rsidR="007B2B12" w:rsidRPr="00340831" w:rsidTr="004C693F">
        <w:trPr>
          <w:gridAfter w:val="1"/>
          <w:wAfter w:w="12" w:type="pct"/>
          <w:cantSplit/>
          <w:ins w:id="15787" w:author=" " w:date="2019-05-27T04:43:00Z"/>
        </w:trPr>
        <w:tc>
          <w:tcPr>
            <w:tcW w:w="1451" w:type="pct"/>
            <w:gridSpan w:val="2"/>
            <w:shd w:val="clear" w:color="auto" w:fill="auto"/>
            <w:vAlign w:val="center"/>
          </w:tcPr>
          <w:p w:rsidR="00413606" w:rsidRPr="00340831" w:rsidRDefault="00413606" w:rsidP="009E6075">
            <w:pPr>
              <w:spacing w:after="0"/>
              <w:jc w:val="center"/>
              <w:rPr>
                <w:ins w:id="15788" w:author=" " w:date="2019-05-27T04:43:00Z"/>
                <w:rFonts w:ascii="Arial" w:hAnsi="Arial" w:cs="Arial"/>
                <w:sz w:val="18"/>
                <w:szCs w:val="18"/>
                <w:lang w:val="en-US" w:eastAsia="ja-JP"/>
              </w:rPr>
            </w:pPr>
            <w:ins w:id="15789" w:author=" " w:date="2019-05-27T04:43:00Z">
              <w:r w:rsidRPr="00340831">
                <w:rPr>
                  <w:rFonts w:ascii="Arial" w:hAnsi="Arial" w:cs="Arial"/>
                  <w:color w:val="000000"/>
                  <w:sz w:val="18"/>
                  <w:szCs w:val="18"/>
                  <w:lang w:val="en-US"/>
                </w:rPr>
                <w:lastRenderedPageBreak/>
                <w:t>DC_5A_n260(3A)_UL_5A_n260A</w:t>
              </w:r>
            </w:ins>
          </w:p>
        </w:tc>
        <w:tc>
          <w:tcPr>
            <w:tcW w:w="236" w:type="pct"/>
            <w:shd w:val="clear" w:color="auto" w:fill="auto"/>
            <w:vAlign w:val="center"/>
          </w:tcPr>
          <w:p w:rsidR="00413606" w:rsidRPr="00340831" w:rsidRDefault="00413606" w:rsidP="009E6075">
            <w:pPr>
              <w:jc w:val="center"/>
              <w:rPr>
                <w:ins w:id="15790" w:author=" " w:date="2019-05-27T04:43:00Z"/>
                <w:rFonts w:ascii="Arial" w:hAnsi="Arial" w:cs="Arial"/>
                <w:sz w:val="18"/>
                <w:szCs w:val="18"/>
              </w:rPr>
            </w:pPr>
            <w:ins w:id="15791"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5792" w:author=" " w:date="2019-05-27T04:43:00Z"/>
                <w:rFonts w:ascii="Arial" w:hAnsi="Arial" w:cs="Arial"/>
                <w:sz w:val="18"/>
                <w:szCs w:val="18"/>
              </w:rPr>
            </w:pPr>
            <w:ins w:id="15793"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794" w:author=" " w:date="2019-05-27T04:43:00Z"/>
                <w:rFonts w:cs="Arial"/>
                <w:szCs w:val="18"/>
              </w:rPr>
            </w:pPr>
            <w:ins w:id="1579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shd w:val="clear" w:color="auto" w:fill="auto"/>
          </w:tcPr>
          <w:p w:rsidR="00413606" w:rsidRPr="00340831" w:rsidRDefault="00413606" w:rsidP="009E6075">
            <w:pPr>
              <w:pStyle w:val="TAL"/>
              <w:jc w:val="center"/>
              <w:rPr>
                <w:ins w:id="15796" w:author=" " w:date="2019-05-27T04:43:00Z"/>
                <w:rFonts w:cs="Arial"/>
                <w:szCs w:val="18"/>
              </w:rPr>
            </w:pPr>
            <w:ins w:id="15797"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798" w:author=" " w:date="2019-05-27T04:43:00Z"/>
                <w:rFonts w:cs="Arial"/>
                <w:szCs w:val="18"/>
              </w:rPr>
            </w:pPr>
            <w:ins w:id="15799"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800" w:author=" " w:date="2019-05-27T04:43:00Z"/>
                <w:rFonts w:cs="Arial"/>
                <w:szCs w:val="18"/>
              </w:rPr>
            </w:pPr>
            <w:ins w:id="15801" w:author=" " w:date="2019-05-27T04:43:00Z">
              <w:r w:rsidRPr="00340831">
                <w:rPr>
                  <w:rFonts w:cs="Arial"/>
                  <w:szCs w:val="18"/>
                  <w:lang w:val="en-US" w:eastAsia="ja-JP"/>
                </w:rPr>
                <w:t>None</w:t>
              </w:r>
            </w:ins>
          </w:p>
        </w:tc>
      </w:tr>
      <w:tr w:rsidR="007B2B12" w:rsidRPr="00340831" w:rsidTr="004C693F">
        <w:trPr>
          <w:gridAfter w:val="1"/>
          <w:wAfter w:w="12" w:type="pct"/>
          <w:cantSplit/>
          <w:ins w:id="15802" w:author=" " w:date="2019-05-27T04:43:00Z"/>
        </w:trPr>
        <w:tc>
          <w:tcPr>
            <w:tcW w:w="1451" w:type="pct"/>
            <w:gridSpan w:val="2"/>
            <w:shd w:val="clear" w:color="auto" w:fill="auto"/>
            <w:vAlign w:val="center"/>
          </w:tcPr>
          <w:p w:rsidR="00413606" w:rsidRPr="00340831" w:rsidRDefault="00413606" w:rsidP="009E6075">
            <w:pPr>
              <w:spacing w:after="0"/>
              <w:jc w:val="center"/>
              <w:rPr>
                <w:ins w:id="15803" w:author=" " w:date="2019-05-27T04:43:00Z"/>
                <w:rFonts w:ascii="Arial" w:hAnsi="Arial" w:cs="Arial"/>
                <w:sz w:val="18"/>
                <w:szCs w:val="18"/>
                <w:lang w:val="en-US" w:eastAsia="ja-JP"/>
              </w:rPr>
            </w:pPr>
            <w:ins w:id="15804" w:author=" " w:date="2019-05-27T04:43:00Z">
              <w:r w:rsidRPr="00340831">
                <w:rPr>
                  <w:rFonts w:ascii="Arial" w:hAnsi="Arial" w:cs="Arial"/>
                  <w:color w:val="000000"/>
                  <w:sz w:val="18"/>
                  <w:szCs w:val="18"/>
                  <w:lang w:val="en-US"/>
                </w:rPr>
                <w:t>DC_5A_</w:t>
              </w:r>
              <w:r w:rsidRPr="00340831">
                <w:rPr>
                  <w:rFonts w:ascii="Arial" w:hAnsi="Arial" w:cs="Arial"/>
                  <w:bCs/>
                  <w:color w:val="000000"/>
                  <w:sz w:val="18"/>
                  <w:szCs w:val="18"/>
                  <w:lang w:val="en-US"/>
                </w:rPr>
                <w:t>n260(4A)_UL_5A_n</w:t>
              </w:r>
              <w:r w:rsidRPr="00340831">
                <w:rPr>
                  <w:rFonts w:ascii="Arial" w:hAnsi="Arial" w:cs="Arial"/>
                  <w:color w:val="000000"/>
                  <w:sz w:val="18"/>
                  <w:szCs w:val="18"/>
                  <w:lang w:val="en-US"/>
                </w:rPr>
                <w:t>260A</w:t>
              </w:r>
            </w:ins>
          </w:p>
        </w:tc>
        <w:tc>
          <w:tcPr>
            <w:tcW w:w="236" w:type="pct"/>
            <w:shd w:val="clear" w:color="auto" w:fill="auto"/>
            <w:vAlign w:val="center"/>
          </w:tcPr>
          <w:p w:rsidR="00413606" w:rsidRPr="00340831" w:rsidRDefault="00413606" w:rsidP="009E6075">
            <w:pPr>
              <w:jc w:val="center"/>
              <w:rPr>
                <w:ins w:id="15805" w:author=" " w:date="2019-05-27T04:43:00Z"/>
                <w:rFonts w:ascii="Arial" w:hAnsi="Arial" w:cs="Arial"/>
                <w:sz w:val="18"/>
                <w:szCs w:val="18"/>
              </w:rPr>
            </w:pPr>
            <w:ins w:id="15806"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5807" w:author=" " w:date="2019-05-27T04:43:00Z"/>
                <w:rFonts w:ascii="Arial" w:hAnsi="Arial" w:cs="Arial"/>
                <w:sz w:val="18"/>
                <w:szCs w:val="18"/>
              </w:rPr>
            </w:pPr>
            <w:ins w:id="15808"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809" w:author=" " w:date="2019-05-27T04:43:00Z"/>
                <w:rFonts w:cs="Arial"/>
                <w:szCs w:val="18"/>
              </w:rPr>
            </w:pPr>
            <w:ins w:id="1581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shd w:val="clear" w:color="auto" w:fill="auto"/>
          </w:tcPr>
          <w:p w:rsidR="00413606" w:rsidRPr="00340831" w:rsidRDefault="00413606" w:rsidP="009E6075">
            <w:pPr>
              <w:pStyle w:val="TAL"/>
              <w:jc w:val="center"/>
              <w:rPr>
                <w:ins w:id="15811" w:author=" " w:date="2019-05-27T04:43:00Z"/>
                <w:rFonts w:cs="Arial"/>
                <w:szCs w:val="18"/>
              </w:rPr>
            </w:pPr>
            <w:ins w:id="15812"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813" w:author=" " w:date="2019-05-27T04:43:00Z"/>
                <w:rFonts w:cs="Arial"/>
                <w:szCs w:val="18"/>
              </w:rPr>
            </w:pPr>
            <w:ins w:id="15814"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815" w:author=" " w:date="2019-05-27T04:43:00Z"/>
                <w:rFonts w:cs="Arial"/>
                <w:szCs w:val="18"/>
              </w:rPr>
            </w:pPr>
            <w:ins w:id="15816" w:author=" " w:date="2019-05-27T04:43:00Z">
              <w:r w:rsidRPr="00340831">
                <w:rPr>
                  <w:rFonts w:cs="Arial"/>
                  <w:szCs w:val="18"/>
                  <w:lang w:val="en-US" w:eastAsia="ja-JP"/>
                </w:rPr>
                <w:t>None</w:t>
              </w:r>
            </w:ins>
          </w:p>
        </w:tc>
      </w:tr>
      <w:tr w:rsidR="007B2B12" w:rsidRPr="00340831" w:rsidTr="004C693F">
        <w:trPr>
          <w:gridAfter w:val="1"/>
          <w:wAfter w:w="12" w:type="pct"/>
          <w:cantSplit/>
          <w:ins w:id="15817" w:author=" " w:date="2019-05-27T04:43:00Z"/>
        </w:trPr>
        <w:tc>
          <w:tcPr>
            <w:tcW w:w="1451" w:type="pct"/>
            <w:gridSpan w:val="2"/>
            <w:shd w:val="clear" w:color="auto" w:fill="auto"/>
            <w:vAlign w:val="center"/>
          </w:tcPr>
          <w:p w:rsidR="00413606" w:rsidRPr="00340831" w:rsidRDefault="00413606" w:rsidP="009E6075">
            <w:pPr>
              <w:spacing w:after="0"/>
              <w:jc w:val="center"/>
              <w:rPr>
                <w:ins w:id="15818" w:author=" " w:date="2019-05-27T04:43:00Z"/>
                <w:rFonts w:ascii="Arial" w:hAnsi="Arial" w:cs="Arial"/>
                <w:sz w:val="18"/>
                <w:szCs w:val="18"/>
                <w:lang w:val="en-US" w:eastAsia="ja-JP"/>
              </w:rPr>
            </w:pPr>
            <w:ins w:id="15819" w:author=" " w:date="2019-05-27T04:43:00Z">
              <w:r w:rsidRPr="00340831">
                <w:rPr>
                  <w:rFonts w:ascii="Arial" w:hAnsi="Arial" w:cs="Arial"/>
                  <w:color w:val="000000"/>
                  <w:sz w:val="18"/>
                  <w:szCs w:val="18"/>
                  <w:lang w:val="en-US"/>
                </w:rPr>
                <w:t>DC_5A_</w:t>
              </w:r>
              <w:r w:rsidRPr="00340831">
                <w:rPr>
                  <w:rFonts w:ascii="Arial" w:hAnsi="Arial" w:cs="Arial"/>
                  <w:bCs/>
                  <w:color w:val="000000"/>
                  <w:sz w:val="18"/>
                  <w:szCs w:val="18"/>
                  <w:lang w:val="en-US"/>
                </w:rPr>
                <w:t>n260(6A)_UL_5A_n</w:t>
              </w:r>
              <w:r w:rsidRPr="00340831">
                <w:rPr>
                  <w:rFonts w:ascii="Arial" w:hAnsi="Arial" w:cs="Arial"/>
                  <w:color w:val="000000"/>
                  <w:sz w:val="18"/>
                  <w:szCs w:val="18"/>
                  <w:lang w:val="en-US"/>
                </w:rPr>
                <w:t>260A</w:t>
              </w:r>
            </w:ins>
          </w:p>
        </w:tc>
        <w:tc>
          <w:tcPr>
            <w:tcW w:w="236" w:type="pct"/>
            <w:shd w:val="clear" w:color="auto" w:fill="auto"/>
            <w:vAlign w:val="center"/>
          </w:tcPr>
          <w:p w:rsidR="00413606" w:rsidRPr="00340831" w:rsidRDefault="00413606" w:rsidP="009E6075">
            <w:pPr>
              <w:jc w:val="center"/>
              <w:rPr>
                <w:ins w:id="15820" w:author=" " w:date="2019-05-27T04:43:00Z"/>
                <w:rFonts w:ascii="Arial" w:hAnsi="Arial" w:cs="Arial"/>
                <w:sz w:val="18"/>
                <w:szCs w:val="18"/>
              </w:rPr>
            </w:pPr>
            <w:ins w:id="15821"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5822" w:author=" " w:date="2019-05-27T04:43:00Z"/>
                <w:rFonts w:ascii="Arial" w:hAnsi="Arial" w:cs="Arial"/>
                <w:sz w:val="18"/>
                <w:szCs w:val="18"/>
              </w:rPr>
            </w:pPr>
            <w:ins w:id="15823"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824" w:author=" " w:date="2019-05-27T04:43:00Z"/>
                <w:rFonts w:cs="Arial"/>
                <w:szCs w:val="18"/>
              </w:rPr>
            </w:pPr>
            <w:ins w:id="1582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shd w:val="clear" w:color="auto" w:fill="auto"/>
          </w:tcPr>
          <w:p w:rsidR="00413606" w:rsidRPr="00340831" w:rsidRDefault="00413606" w:rsidP="009E6075">
            <w:pPr>
              <w:pStyle w:val="TAL"/>
              <w:jc w:val="center"/>
              <w:rPr>
                <w:ins w:id="15826" w:author=" " w:date="2019-05-27T04:43:00Z"/>
                <w:rFonts w:cs="Arial"/>
                <w:szCs w:val="18"/>
              </w:rPr>
            </w:pPr>
            <w:ins w:id="15827"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828" w:author=" " w:date="2019-05-27T04:43:00Z"/>
                <w:rFonts w:cs="Arial"/>
                <w:szCs w:val="18"/>
              </w:rPr>
            </w:pPr>
            <w:ins w:id="15829"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830" w:author=" " w:date="2019-05-27T04:43:00Z"/>
                <w:rFonts w:cs="Arial"/>
                <w:szCs w:val="18"/>
              </w:rPr>
            </w:pPr>
            <w:ins w:id="15831" w:author=" " w:date="2019-05-27T04:43:00Z">
              <w:r w:rsidRPr="00340831">
                <w:rPr>
                  <w:rFonts w:cs="Arial"/>
                  <w:szCs w:val="18"/>
                  <w:lang w:val="en-US" w:eastAsia="ja-JP"/>
                </w:rPr>
                <w:t>None</w:t>
              </w:r>
            </w:ins>
          </w:p>
        </w:tc>
      </w:tr>
      <w:tr w:rsidR="007B2B12" w:rsidRPr="00340831" w:rsidTr="004C693F">
        <w:trPr>
          <w:gridAfter w:val="1"/>
          <w:wAfter w:w="12" w:type="pct"/>
          <w:cantSplit/>
          <w:ins w:id="15832" w:author=" " w:date="2019-05-27T04:43:00Z"/>
        </w:trPr>
        <w:tc>
          <w:tcPr>
            <w:tcW w:w="1451" w:type="pct"/>
            <w:gridSpan w:val="2"/>
            <w:shd w:val="clear" w:color="auto" w:fill="auto"/>
            <w:vAlign w:val="center"/>
          </w:tcPr>
          <w:p w:rsidR="00413606" w:rsidRPr="00340831" w:rsidRDefault="00413606" w:rsidP="009E6075">
            <w:pPr>
              <w:spacing w:after="0"/>
              <w:jc w:val="center"/>
              <w:rPr>
                <w:ins w:id="15833" w:author=" " w:date="2019-05-27T04:43:00Z"/>
                <w:rFonts w:ascii="Arial" w:hAnsi="Arial" w:cs="Arial"/>
                <w:sz w:val="18"/>
                <w:szCs w:val="18"/>
                <w:lang w:val="en-US" w:eastAsia="ja-JP"/>
              </w:rPr>
            </w:pPr>
            <w:ins w:id="15834" w:author=" " w:date="2019-05-27T04:43:00Z">
              <w:r w:rsidRPr="00340831">
                <w:rPr>
                  <w:rFonts w:ascii="Arial" w:hAnsi="Arial" w:cs="Arial"/>
                  <w:color w:val="000000"/>
                  <w:sz w:val="18"/>
                  <w:szCs w:val="18"/>
                  <w:lang w:val="en-US"/>
                </w:rPr>
                <w:t>DC_5A_</w:t>
              </w:r>
              <w:r w:rsidRPr="00340831">
                <w:rPr>
                  <w:rFonts w:ascii="Arial" w:hAnsi="Arial" w:cs="Arial"/>
                  <w:bCs/>
                  <w:color w:val="000000"/>
                  <w:sz w:val="18"/>
                  <w:szCs w:val="18"/>
                  <w:lang w:val="en-US"/>
                </w:rPr>
                <w:t>n260(8A)_UL_5A_n</w:t>
              </w:r>
              <w:r w:rsidRPr="00340831">
                <w:rPr>
                  <w:rFonts w:ascii="Arial" w:hAnsi="Arial" w:cs="Arial"/>
                  <w:color w:val="000000"/>
                  <w:sz w:val="18"/>
                  <w:szCs w:val="18"/>
                  <w:lang w:val="en-US"/>
                </w:rPr>
                <w:t>260A</w:t>
              </w:r>
            </w:ins>
          </w:p>
        </w:tc>
        <w:tc>
          <w:tcPr>
            <w:tcW w:w="236" w:type="pct"/>
            <w:shd w:val="clear" w:color="auto" w:fill="auto"/>
            <w:vAlign w:val="center"/>
          </w:tcPr>
          <w:p w:rsidR="00413606" w:rsidRPr="00340831" w:rsidRDefault="00413606" w:rsidP="009E6075">
            <w:pPr>
              <w:jc w:val="center"/>
              <w:rPr>
                <w:ins w:id="15835" w:author=" " w:date="2019-05-27T04:43:00Z"/>
                <w:rFonts w:ascii="Arial" w:hAnsi="Arial" w:cs="Arial"/>
                <w:sz w:val="18"/>
                <w:szCs w:val="18"/>
              </w:rPr>
            </w:pPr>
            <w:ins w:id="15836"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5837" w:author=" " w:date="2019-05-27T04:43:00Z"/>
                <w:rFonts w:ascii="Arial" w:hAnsi="Arial" w:cs="Arial"/>
                <w:sz w:val="18"/>
                <w:szCs w:val="18"/>
              </w:rPr>
            </w:pPr>
            <w:ins w:id="15838"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839" w:author=" " w:date="2019-05-27T04:43:00Z"/>
                <w:rFonts w:cs="Arial"/>
                <w:szCs w:val="18"/>
              </w:rPr>
            </w:pPr>
            <w:ins w:id="1584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shd w:val="clear" w:color="auto" w:fill="auto"/>
          </w:tcPr>
          <w:p w:rsidR="00413606" w:rsidRPr="00340831" w:rsidRDefault="00413606" w:rsidP="009E6075">
            <w:pPr>
              <w:pStyle w:val="TAL"/>
              <w:jc w:val="center"/>
              <w:rPr>
                <w:ins w:id="15841" w:author=" " w:date="2019-05-27T04:43:00Z"/>
                <w:rFonts w:cs="Arial"/>
                <w:szCs w:val="18"/>
              </w:rPr>
            </w:pPr>
            <w:ins w:id="15842"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843" w:author=" " w:date="2019-05-27T04:43:00Z"/>
                <w:rFonts w:cs="Arial"/>
                <w:szCs w:val="18"/>
              </w:rPr>
            </w:pPr>
            <w:ins w:id="15844"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845" w:author=" " w:date="2019-05-27T04:43:00Z"/>
                <w:rFonts w:cs="Arial"/>
                <w:szCs w:val="18"/>
              </w:rPr>
            </w:pPr>
            <w:ins w:id="15846" w:author=" " w:date="2019-05-27T04:43:00Z">
              <w:r w:rsidRPr="00340831">
                <w:rPr>
                  <w:rFonts w:cs="Arial"/>
                  <w:szCs w:val="18"/>
                  <w:lang w:val="en-US" w:eastAsia="ja-JP"/>
                </w:rPr>
                <w:t>None</w:t>
              </w:r>
            </w:ins>
          </w:p>
        </w:tc>
      </w:tr>
      <w:tr w:rsidR="007B2B12" w:rsidRPr="00340831" w:rsidTr="004C693F">
        <w:trPr>
          <w:gridAfter w:val="1"/>
          <w:wAfter w:w="12" w:type="pct"/>
          <w:cantSplit/>
          <w:ins w:id="15847" w:author=" " w:date="2019-05-27T04:43:00Z"/>
        </w:trPr>
        <w:tc>
          <w:tcPr>
            <w:tcW w:w="1451" w:type="pct"/>
            <w:gridSpan w:val="2"/>
            <w:shd w:val="clear" w:color="auto" w:fill="auto"/>
            <w:vAlign w:val="center"/>
          </w:tcPr>
          <w:p w:rsidR="00413606" w:rsidRPr="00340831" w:rsidRDefault="00413606" w:rsidP="009E6075">
            <w:pPr>
              <w:spacing w:after="0"/>
              <w:jc w:val="center"/>
              <w:rPr>
                <w:ins w:id="15848" w:author=" " w:date="2019-05-27T04:43:00Z"/>
                <w:rFonts w:ascii="Arial" w:hAnsi="Arial" w:cs="Arial"/>
                <w:sz w:val="18"/>
                <w:szCs w:val="18"/>
                <w:lang w:val="en-US" w:eastAsia="ja-JP"/>
              </w:rPr>
            </w:pPr>
            <w:ins w:id="15849" w:author=" " w:date="2019-05-27T04:43:00Z">
              <w:r w:rsidRPr="00340831">
                <w:rPr>
                  <w:rFonts w:ascii="Arial" w:hAnsi="Arial" w:cs="Arial"/>
                  <w:color w:val="000000"/>
                  <w:sz w:val="18"/>
                  <w:szCs w:val="18"/>
                  <w:lang w:val="en-US"/>
                </w:rPr>
                <w:t>DC_5A_n260G_UL_5A_n260A</w:t>
              </w:r>
            </w:ins>
          </w:p>
        </w:tc>
        <w:tc>
          <w:tcPr>
            <w:tcW w:w="236" w:type="pct"/>
            <w:shd w:val="clear" w:color="auto" w:fill="auto"/>
            <w:vAlign w:val="center"/>
          </w:tcPr>
          <w:p w:rsidR="00413606" w:rsidRPr="00340831" w:rsidRDefault="00413606" w:rsidP="009E6075">
            <w:pPr>
              <w:jc w:val="center"/>
              <w:rPr>
                <w:ins w:id="15850" w:author=" " w:date="2019-05-27T04:43:00Z"/>
                <w:rFonts w:ascii="Arial" w:hAnsi="Arial" w:cs="Arial"/>
                <w:sz w:val="18"/>
                <w:szCs w:val="18"/>
              </w:rPr>
            </w:pPr>
            <w:ins w:id="15851"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5852" w:author=" " w:date="2019-05-27T04:43:00Z"/>
                <w:rFonts w:ascii="Arial" w:hAnsi="Arial" w:cs="Arial"/>
                <w:sz w:val="18"/>
                <w:szCs w:val="18"/>
              </w:rPr>
            </w:pPr>
            <w:ins w:id="15853"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854" w:author=" " w:date="2019-05-27T04:43:00Z"/>
                <w:rFonts w:cs="Arial"/>
                <w:szCs w:val="18"/>
              </w:rPr>
            </w:pPr>
            <w:ins w:id="1585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shd w:val="clear" w:color="auto" w:fill="auto"/>
          </w:tcPr>
          <w:p w:rsidR="00413606" w:rsidRPr="00340831" w:rsidRDefault="00413606" w:rsidP="009E6075">
            <w:pPr>
              <w:pStyle w:val="TAL"/>
              <w:jc w:val="center"/>
              <w:rPr>
                <w:ins w:id="15856" w:author=" " w:date="2019-05-27T04:43:00Z"/>
                <w:rFonts w:cs="Arial"/>
                <w:szCs w:val="18"/>
              </w:rPr>
            </w:pPr>
            <w:ins w:id="15857"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858" w:author=" " w:date="2019-05-27T04:43:00Z"/>
                <w:rFonts w:cs="Arial"/>
                <w:szCs w:val="18"/>
              </w:rPr>
            </w:pPr>
            <w:ins w:id="15859"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860" w:author=" " w:date="2019-05-27T04:43:00Z"/>
                <w:rFonts w:cs="Arial"/>
                <w:szCs w:val="18"/>
              </w:rPr>
            </w:pPr>
            <w:ins w:id="15861" w:author=" " w:date="2019-05-27T04:43:00Z">
              <w:r w:rsidRPr="00340831">
                <w:rPr>
                  <w:rFonts w:cs="Arial"/>
                  <w:szCs w:val="18"/>
                  <w:lang w:val="en-US" w:eastAsia="ja-JP"/>
                </w:rPr>
                <w:t>None</w:t>
              </w:r>
            </w:ins>
          </w:p>
        </w:tc>
      </w:tr>
      <w:tr w:rsidR="007B2B12" w:rsidRPr="00340831" w:rsidTr="004C693F">
        <w:trPr>
          <w:gridAfter w:val="1"/>
          <w:wAfter w:w="12" w:type="pct"/>
          <w:cantSplit/>
          <w:ins w:id="15862" w:author=" " w:date="2019-05-27T04:43:00Z"/>
        </w:trPr>
        <w:tc>
          <w:tcPr>
            <w:tcW w:w="1451" w:type="pct"/>
            <w:gridSpan w:val="2"/>
            <w:shd w:val="clear" w:color="auto" w:fill="auto"/>
            <w:vAlign w:val="center"/>
          </w:tcPr>
          <w:p w:rsidR="00413606" w:rsidRPr="00340831" w:rsidRDefault="00413606" w:rsidP="009E6075">
            <w:pPr>
              <w:spacing w:after="0"/>
              <w:jc w:val="center"/>
              <w:rPr>
                <w:ins w:id="15863" w:author=" " w:date="2019-05-27T04:43:00Z"/>
                <w:rFonts w:ascii="Arial" w:hAnsi="Arial" w:cs="Arial"/>
                <w:sz w:val="18"/>
                <w:szCs w:val="18"/>
                <w:lang w:val="en-US" w:eastAsia="ja-JP"/>
              </w:rPr>
            </w:pPr>
            <w:ins w:id="15864" w:author=" " w:date="2019-05-27T04:43:00Z">
              <w:r w:rsidRPr="00340831">
                <w:rPr>
                  <w:rFonts w:ascii="Arial" w:hAnsi="Arial" w:cs="Arial"/>
                  <w:color w:val="000000"/>
                  <w:sz w:val="18"/>
                  <w:szCs w:val="18"/>
                  <w:lang w:val="en-US"/>
                </w:rPr>
                <w:t>DC_5A_n260G_UL_5A_n260G</w:t>
              </w:r>
            </w:ins>
          </w:p>
        </w:tc>
        <w:tc>
          <w:tcPr>
            <w:tcW w:w="236" w:type="pct"/>
            <w:shd w:val="clear" w:color="auto" w:fill="auto"/>
            <w:vAlign w:val="center"/>
          </w:tcPr>
          <w:p w:rsidR="00413606" w:rsidRPr="00340831" w:rsidRDefault="00413606" w:rsidP="009E6075">
            <w:pPr>
              <w:jc w:val="center"/>
              <w:rPr>
                <w:ins w:id="15865" w:author=" " w:date="2019-05-27T04:43:00Z"/>
                <w:rFonts w:ascii="Arial" w:hAnsi="Arial" w:cs="Arial"/>
                <w:sz w:val="18"/>
                <w:szCs w:val="18"/>
              </w:rPr>
            </w:pPr>
            <w:ins w:id="15866"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5867" w:author=" " w:date="2019-05-27T04:43:00Z"/>
                <w:rFonts w:ascii="Arial" w:hAnsi="Arial" w:cs="Arial"/>
                <w:sz w:val="18"/>
                <w:szCs w:val="18"/>
              </w:rPr>
            </w:pPr>
            <w:ins w:id="15868"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jc w:val="center"/>
              <w:rPr>
                <w:ins w:id="15869" w:author=" " w:date="2019-05-27T04:43:00Z"/>
                <w:rFonts w:cs="Arial"/>
                <w:szCs w:val="18"/>
              </w:rPr>
            </w:pPr>
          </w:p>
        </w:tc>
        <w:tc>
          <w:tcPr>
            <w:tcW w:w="460" w:type="pct"/>
            <w:gridSpan w:val="2"/>
            <w:shd w:val="clear" w:color="auto" w:fill="auto"/>
          </w:tcPr>
          <w:p w:rsidR="00413606" w:rsidRPr="00340831" w:rsidRDefault="00413606" w:rsidP="009E6075">
            <w:pPr>
              <w:pStyle w:val="TAL"/>
              <w:jc w:val="center"/>
              <w:rPr>
                <w:ins w:id="15870" w:author=" " w:date="2019-05-27T04:43:00Z"/>
                <w:rFonts w:cs="Arial"/>
                <w:szCs w:val="18"/>
              </w:rPr>
            </w:pPr>
            <w:ins w:id="15871" w:author=" " w:date="2019-05-27T04:43:00Z">
              <w:r w:rsidRPr="00340831">
                <w:rPr>
                  <w:rFonts w:cs="Arial"/>
                  <w:szCs w:val="18"/>
                </w:rPr>
                <w:t>No</w:t>
              </w:r>
            </w:ins>
          </w:p>
        </w:tc>
        <w:tc>
          <w:tcPr>
            <w:tcW w:w="462" w:type="pct"/>
            <w:gridSpan w:val="2"/>
            <w:shd w:val="clear" w:color="auto" w:fill="auto"/>
          </w:tcPr>
          <w:p w:rsidR="00413606" w:rsidRPr="00340831" w:rsidRDefault="00413606" w:rsidP="009E6075">
            <w:pPr>
              <w:pStyle w:val="TAL"/>
              <w:jc w:val="center"/>
              <w:rPr>
                <w:ins w:id="15872" w:author=" " w:date="2019-05-27T04:43:00Z"/>
                <w:rFonts w:cs="Arial"/>
                <w:szCs w:val="18"/>
              </w:rPr>
            </w:pPr>
            <w:ins w:id="15873" w:author=" " w:date="2019-05-27T04:43:00Z">
              <w:r w:rsidRPr="00340831">
                <w:rPr>
                  <w:rFonts w:cs="Arial"/>
                  <w:szCs w:val="18"/>
                </w:rPr>
                <w:t>No</w:t>
              </w:r>
            </w:ins>
          </w:p>
        </w:tc>
        <w:tc>
          <w:tcPr>
            <w:tcW w:w="691" w:type="pct"/>
            <w:gridSpan w:val="2"/>
            <w:shd w:val="clear" w:color="auto" w:fill="auto"/>
          </w:tcPr>
          <w:p w:rsidR="00413606" w:rsidRPr="00340831" w:rsidRDefault="00413606" w:rsidP="009E6075">
            <w:pPr>
              <w:pStyle w:val="TAL"/>
              <w:jc w:val="center"/>
              <w:rPr>
                <w:ins w:id="15874" w:author=" " w:date="2019-05-27T04:43:00Z"/>
                <w:rFonts w:cs="Arial"/>
                <w:szCs w:val="18"/>
              </w:rPr>
            </w:pPr>
            <w:ins w:id="15875" w:author=" " w:date="2019-05-27T04:43:00Z">
              <w:r w:rsidRPr="00340831">
                <w:rPr>
                  <w:rFonts w:cs="Arial"/>
                  <w:color w:val="000000"/>
                  <w:szCs w:val="18"/>
                  <w:lang w:val="en-US"/>
                </w:rPr>
                <w:t>Ongoing</w:t>
              </w:r>
            </w:ins>
          </w:p>
        </w:tc>
      </w:tr>
      <w:tr w:rsidR="007B2B12" w:rsidRPr="00340831" w:rsidTr="004C693F">
        <w:trPr>
          <w:gridAfter w:val="1"/>
          <w:wAfter w:w="12" w:type="pct"/>
          <w:cantSplit/>
          <w:ins w:id="15876" w:author=" " w:date="2019-05-27T04:43:00Z"/>
        </w:trPr>
        <w:tc>
          <w:tcPr>
            <w:tcW w:w="1451" w:type="pct"/>
            <w:gridSpan w:val="2"/>
            <w:shd w:val="clear" w:color="auto" w:fill="auto"/>
            <w:vAlign w:val="center"/>
          </w:tcPr>
          <w:p w:rsidR="00413606" w:rsidRPr="00340831" w:rsidRDefault="00413606" w:rsidP="009E6075">
            <w:pPr>
              <w:spacing w:after="0"/>
              <w:jc w:val="center"/>
              <w:rPr>
                <w:ins w:id="15877" w:author=" " w:date="2019-05-27T04:43:00Z"/>
                <w:rFonts w:ascii="Arial" w:hAnsi="Arial" w:cs="Arial"/>
                <w:sz w:val="18"/>
                <w:szCs w:val="18"/>
                <w:lang w:val="en-US" w:eastAsia="ja-JP"/>
              </w:rPr>
            </w:pPr>
            <w:ins w:id="15878" w:author=" " w:date="2019-05-27T04:43:00Z">
              <w:r w:rsidRPr="00340831">
                <w:rPr>
                  <w:rFonts w:ascii="Arial" w:hAnsi="Arial" w:cs="Arial"/>
                  <w:color w:val="000000"/>
                  <w:sz w:val="18"/>
                  <w:szCs w:val="18"/>
                  <w:lang w:val="en-US"/>
                </w:rPr>
                <w:t>DC_5A_n260(A-G)_UL_5A_n260A</w:t>
              </w:r>
            </w:ins>
          </w:p>
        </w:tc>
        <w:tc>
          <w:tcPr>
            <w:tcW w:w="236" w:type="pct"/>
            <w:shd w:val="clear" w:color="auto" w:fill="auto"/>
            <w:vAlign w:val="center"/>
          </w:tcPr>
          <w:p w:rsidR="00413606" w:rsidRPr="00340831" w:rsidRDefault="00413606" w:rsidP="009E6075">
            <w:pPr>
              <w:jc w:val="center"/>
              <w:rPr>
                <w:ins w:id="15879" w:author=" " w:date="2019-05-27T04:43:00Z"/>
                <w:rFonts w:ascii="Arial" w:hAnsi="Arial" w:cs="Arial"/>
                <w:sz w:val="18"/>
                <w:szCs w:val="18"/>
              </w:rPr>
            </w:pPr>
            <w:ins w:id="15880"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5881" w:author=" " w:date="2019-05-27T04:43:00Z"/>
                <w:rFonts w:ascii="Arial" w:hAnsi="Arial" w:cs="Arial"/>
                <w:sz w:val="18"/>
                <w:szCs w:val="18"/>
              </w:rPr>
            </w:pPr>
            <w:ins w:id="1588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883" w:author=" " w:date="2019-05-27T04:43:00Z"/>
                <w:rFonts w:cs="Arial"/>
                <w:szCs w:val="18"/>
              </w:rPr>
            </w:pPr>
            <w:ins w:id="1588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R4-1813082</w:t>
              </w:r>
            </w:ins>
          </w:p>
        </w:tc>
        <w:tc>
          <w:tcPr>
            <w:tcW w:w="460" w:type="pct"/>
            <w:gridSpan w:val="2"/>
            <w:shd w:val="clear" w:color="auto" w:fill="auto"/>
          </w:tcPr>
          <w:p w:rsidR="00413606" w:rsidRPr="00340831" w:rsidRDefault="00413606" w:rsidP="009E6075">
            <w:pPr>
              <w:pStyle w:val="TAL"/>
              <w:jc w:val="center"/>
              <w:rPr>
                <w:ins w:id="15885" w:author=" " w:date="2019-05-27T04:43:00Z"/>
                <w:rFonts w:cs="Arial"/>
                <w:szCs w:val="18"/>
              </w:rPr>
            </w:pPr>
            <w:ins w:id="1588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887" w:author=" " w:date="2019-05-27T04:43:00Z"/>
                <w:rFonts w:cs="Arial"/>
                <w:szCs w:val="18"/>
              </w:rPr>
            </w:pPr>
            <w:ins w:id="1588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889" w:author=" " w:date="2019-05-27T04:43:00Z"/>
                <w:rFonts w:cs="Arial"/>
                <w:szCs w:val="18"/>
              </w:rPr>
            </w:pPr>
            <w:ins w:id="15890" w:author=" " w:date="2019-05-27T04:43:00Z">
              <w:r w:rsidRPr="00340831">
                <w:rPr>
                  <w:rFonts w:cs="Arial"/>
                  <w:szCs w:val="18"/>
                  <w:lang w:val="en-US" w:eastAsia="ja-JP"/>
                </w:rPr>
                <w:t>None</w:t>
              </w:r>
            </w:ins>
          </w:p>
        </w:tc>
      </w:tr>
      <w:tr w:rsidR="007B2B12" w:rsidRPr="00340831" w:rsidTr="004C693F">
        <w:trPr>
          <w:gridAfter w:val="1"/>
          <w:wAfter w:w="12" w:type="pct"/>
          <w:cantSplit/>
          <w:ins w:id="15891" w:author=" " w:date="2019-05-27T04:43:00Z"/>
        </w:trPr>
        <w:tc>
          <w:tcPr>
            <w:tcW w:w="1451" w:type="pct"/>
            <w:gridSpan w:val="2"/>
            <w:shd w:val="clear" w:color="auto" w:fill="auto"/>
            <w:vAlign w:val="center"/>
          </w:tcPr>
          <w:p w:rsidR="00413606" w:rsidRPr="00340831" w:rsidRDefault="00413606" w:rsidP="009E6075">
            <w:pPr>
              <w:spacing w:after="0"/>
              <w:jc w:val="center"/>
              <w:rPr>
                <w:ins w:id="15892" w:author=" " w:date="2019-05-27T04:43:00Z"/>
                <w:rFonts w:ascii="Arial" w:hAnsi="Arial" w:cs="Arial"/>
                <w:sz w:val="18"/>
                <w:szCs w:val="18"/>
                <w:lang w:val="en-US" w:eastAsia="ja-JP"/>
              </w:rPr>
            </w:pPr>
            <w:ins w:id="15893" w:author=" " w:date="2019-05-27T04:43:00Z">
              <w:r w:rsidRPr="00340831">
                <w:rPr>
                  <w:rFonts w:ascii="Arial" w:hAnsi="Arial" w:cs="Arial"/>
                  <w:color w:val="000000"/>
                  <w:sz w:val="18"/>
                  <w:szCs w:val="18"/>
                  <w:lang w:val="en-US"/>
                </w:rPr>
                <w:t>DC_5A_n260(A-G)_UL_5A_n260G</w:t>
              </w:r>
            </w:ins>
          </w:p>
        </w:tc>
        <w:tc>
          <w:tcPr>
            <w:tcW w:w="236" w:type="pct"/>
            <w:shd w:val="clear" w:color="auto" w:fill="auto"/>
            <w:vAlign w:val="center"/>
          </w:tcPr>
          <w:p w:rsidR="00413606" w:rsidRPr="00340831" w:rsidRDefault="00413606" w:rsidP="009E6075">
            <w:pPr>
              <w:jc w:val="center"/>
              <w:rPr>
                <w:ins w:id="15894" w:author=" " w:date="2019-05-27T04:43:00Z"/>
                <w:rFonts w:ascii="Arial" w:hAnsi="Arial" w:cs="Arial"/>
                <w:sz w:val="18"/>
                <w:szCs w:val="18"/>
              </w:rPr>
            </w:pPr>
            <w:ins w:id="15895"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5896" w:author=" " w:date="2019-05-27T04:43:00Z"/>
                <w:rFonts w:ascii="Arial" w:hAnsi="Arial" w:cs="Arial"/>
                <w:sz w:val="18"/>
                <w:szCs w:val="18"/>
              </w:rPr>
            </w:pPr>
            <w:ins w:id="1589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898" w:author=" " w:date="2019-05-27T04:43:00Z"/>
                <w:rFonts w:cs="Arial"/>
                <w:szCs w:val="18"/>
              </w:rPr>
            </w:pPr>
            <w:ins w:id="1589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5900" w:author=" " w:date="2019-05-27T04:43:00Z"/>
                <w:rFonts w:cs="Arial"/>
                <w:szCs w:val="18"/>
              </w:rPr>
            </w:pPr>
            <w:ins w:id="1590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902" w:author=" " w:date="2019-05-27T04:43:00Z"/>
                <w:rFonts w:cs="Arial"/>
                <w:szCs w:val="18"/>
              </w:rPr>
            </w:pPr>
            <w:ins w:id="1590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904" w:author=" " w:date="2019-05-27T04:43:00Z"/>
                <w:rFonts w:cs="Arial"/>
                <w:szCs w:val="18"/>
              </w:rPr>
            </w:pPr>
            <w:ins w:id="15905" w:author=" " w:date="2019-05-27T04:43:00Z">
              <w:r w:rsidRPr="00340831">
                <w:rPr>
                  <w:rFonts w:cs="Arial"/>
                  <w:szCs w:val="18"/>
                  <w:lang w:val="en-US" w:eastAsia="ja-JP"/>
                </w:rPr>
                <w:t>None</w:t>
              </w:r>
            </w:ins>
          </w:p>
        </w:tc>
      </w:tr>
      <w:tr w:rsidR="007B2B12" w:rsidRPr="00340831" w:rsidTr="004C693F">
        <w:trPr>
          <w:gridAfter w:val="1"/>
          <w:wAfter w:w="12" w:type="pct"/>
          <w:cantSplit/>
          <w:ins w:id="15906" w:author=" " w:date="2019-05-27T04:43:00Z"/>
        </w:trPr>
        <w:tc>
          <w:tcPr>
            <w:tcW w:w="1451" w:type="pct"/>
            <w:gridSpan w:val="2"/>
            <w:shd w:val="clear" w:color="auto" w:fill="auto"/>
            <w:vAlign w:val="center"/>
          </w:tcPr>
          <w:p w:rsidR="00413606" w:rsidRPr="00340831" w:rsidRDefault="00413606" w:rsidP="009E6075">
            <w:pPr>
              <w:spacing w:after="0"/>
              <w:jc w:val="center"/>
              <w:rPr>
                <w:ins w:id="15907" w:author=" " w:date="2019-05-27T04:43:00Z"/>
                <w:rFonts w:ascii="Arial" w:hAnsi="Arial" w:cs="Arial"/>
                <w:sz w:val="18"/>
                <w:szCs w:val="18"/>
                <w:lang w:val="en-US" w:eastAsia="ja-JP"/>
              </w:rPr>
            </w:pPr>
            <w:ins w:id="15908" w:author=" " w:date="2019-05-27T04:43:00Z">
              <w:r w:rsidRPr="00340831">
                <w:rPr>
                  <w:rFonts w:ascii="Arial" w:hAnsi="Arial" w:cs="Arial"/>
                  <w:color w:val="000000"/>
                  <w:sz w:val="18"/>
                  <w:szCs w:val="18"/>
                  <w:lang w:val="en-US"/>
                </w:rPr>
                <w:t>DC_5A_</w:t>
              </w:r>
              <w:r w:rsidRPr="00340831">
                <w:rPr>
                  <w:rFonts w:ascii="Arial" w:hAnsi="Arial" w:cs="Arial"/>
                  <w:bCs/>
                  <w:color w:val="000000"/>
                  <w:sz w:val="18"/>
                  <w:szCs w:val="18"/>
                  <w:lang w:val="en-US"/>
                </w:rPr>
                <w:t>n260(2G)_UL_5A_n</w:t>
              </w:r>
              <w:r w:rsidRPr="00340831">
                <w:rPr>
                  <w:rFonts w:ascii="Arial" w:hAnsi="Arial" w:cs="Arial"/>
                  <w:color w:val="000000"/>
                  <w:sz w:val="18"/>
                  <w:szCs w:val="18"/>
                  <w:lang w:val="en-US"/>
                </w:rPr>
                <w:t>260A</w:t>
              </w:r>
            </w:ins>
          </w:p>
        </w:tc>
        <w:tc>
          <w:tcPr>
            <w:tcW w:w="236" w:type="pct"/>
            <w:shd w:val="clear" w:color="auto" w:fill="auto"/>
            <w:vAlign w:val="center"/>
          </w:tcPr>
          <w:p w:rsidR="00413606" w:rsidRPr="00340831" w:rsidRDefault="00413606" w:rsidP="009E6075">
            <w:pPr>
              <w:jc w:val="center"/>
              <w:rPr>
                <w:ins w:id="15909" w:author=" " w:date="2019-05-27T04:43:00Z"/>
                <w:rFonts w:ascii="Arial" w:hAnsi="Arial" w:cs="Arial"/>
                <w:sz w:val="18"/>
                <w:szCs w:val="18"/>
              </w:rPr>
            </w:pPr>
            <w:ins w:id="15910"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5911" w:author=" " w:date="2019-05-27T04:43:00Z"/>
                <w:rFonts w:ascii="Arial" w:hAnsi="Arial" w:cs="Arial"/>
                <w:sz w:val="18"/>
                <w:szCs w:val="18"/>
              </w:rPr>
            </w:pPr>
            <w:ins w:id="1591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913" w:author=" " w:date="2019-05-27T04:43:00Z"/>
                <w:rFonts w:cs="Arial"/>
                <w:szCs w:val="18"/>
              </w:rPr>
            </w:pPr>
            <w:ins w:id="1591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R4-1813082</w:t>
              </w:r>
            </w:ins>
          </w:p>
        </w:tc>
        <w:tc>
          <w:tcPr>
            <w:tcW w:w="460" w:type="pct"/>
            <w:gridSpan w:val="2"/>
            <w:shd w:val="clear" w:color="auto" w:fill="auto"/>
          </w:tcPr>
          <w:p w:rsidR="00413606" w:rsidRPr="00340831" w:rsidRDefault="00413606" w:rsidP="009E6075">
            <w:pPr>
              <w:pStyle w:val="TAL"/>
              <w:jc w:val="center"/>
              <w:rPr>
                <w:ins w:id="15915" w:author=" " w:date="2019-05-27T04:43:00Z"/>
                <w:rFonts w:cs="Arial"/>
                <w:szCs w:val="18"/>
              </w:rPr>
            </w:pPr>
            <w:ins w:id="1591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917" w:author=" " w:date="2019-05-27T04:43:00Z"/>
                <w:rFonts w:cs="Arial"/>
                <w:szCs w:val="18"/>
              </w:rPr>
            </w:pPr>
            <w:ins w:id="1591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919" w:author=" " w:date="2019-05-27T04:43:00Z"/>
                <w:rFonts w:cs="Arial"/>
                <w:szCs w:val="18"/>
              </w:rPr>
            </w:pPr>
            <w:ins w:id="15920" w:author=" " w:date="2019-05-27T04:43:00Z">
              <w:r w:rsidRPr="00340831">
                <w:rPr>
                  <w:rFonts w:cs="Arial"/>
                  <w:szCs w:val="18"/>
                  <w:lang w:val="en-US" w:eastAsia="ja-JP"/>
                </w:rPr>
                <w:t>None</w:t>
              </w:r>
            </w:ins>
          </w:p>
        </w:tc>
      </w:tr>
      <w:tr w:rsidR="007B2B12" w:rsidRPr="00340831" w:rsidTr="004C693F">
        <w:trPr>
          <w:gridAfter w:val="1"/>
          <w:wAfter w:w="12" w:type="pct"/>
          <w:cantSplit/>
          <w:ins w:id="15921" w:author=" " w:date="2019-05-27T04:43:00Z"/>
        </w:trPr>
        <w:tc>
          <w:tcPr>
            <w:tcW w:w="1451" w:type="pct"/>
            <w:gridSpan w:val="2"/>
            <w:shd w:val="clear" w:color="auto" w:fill="auto"/>
            <w:vAlign w:val="center"/>
          </w:tcPr>
          <w:p w:rsidR="00413606" w:rsidRPr="00340831" w:rsidRDefault="00413606" w:rsidP="009E6075">
            <w:pPr>
              <w:spacing w:after="0"/>
              <w:jc w:val="center"/>
              <w:rPr>
                <w:ins w:id="15922" w:author=" " w:date="2019-05-27T04:43:00Z"/>
                <w:rFonts w:ascii="Arial" w:hAnsi="Arial" w:cs="Arial"/>
                <w:sz w:val="18"/>
                <w:szCs w:val="18"/>
                <w:lang w:val="en-US" w:eastAsia="ja-JP"/>
              </w:rPr>
            </w:pPr>
            <w:ins w:id="15923" w:author=" " w:date="2019-05-27T04:43:00Z">
              <w:r w:rsidRPr="00340831">
                <w:rPr>
                  <w:rFonts w:ascii="Arial" w:hAnsi="Arial" w:cs="Arial"/>
                  <w:color w:val="000000"/>
                  <w:sz w:val="18"/>
                  <w:szCs w:val="18"/>
                  <w:lang w:val="en-US"/>
                </w:rPr>
                <w:t>DC_5A_</w:t>
              </w:r>
              <w:r w:rsidRPr="00340831">
                <w:rPr>
                  <w:rFonts w:ascii="Arial" w:hAnsi="Arial" w:cs="Arial"/>
                  <w:bCs/>
                  <w:color w:val="000000"/>
                  <w:sz w:val="18"/>
                  <w:szCs w:val="18"/>
                  <w:lang w:val="en-US"/>
                </w:rPr>
                <w:t>n260(2G)_UL_5A_n</w:t>
              </w:r>
              <w:r w:rsidRPr="00340831">
                <w:rPr>
                  <w:rFonts w:ascii="Arial" w:hAnsi="Arial" w:cs="Arial"/>
                  <w:color w:val="000000"/>
                  <w:sz w:val="18"/>
                  <w:szCs w:val="18"/>
                  <w:lang w:val="en-US"/>
                </w:rPr>
                <w:t>260G</w:t>
              </w:r>
            </w:ins>
          </w:p>
        </w:tc>
        <w:tc>
          <w:tcPr>
            <w:tcW w:w="236" w:type="pct"/>
            <w:shd w:val="clear" w:color="auto" w:fill="auto"/>
            <w:vAlign w:val="center"/>
          </w:tcPr>
          <w:p w:rsidR="00413606" w:rsidRPr="00340831" w:rsidRDefault="00413606" w:rsidP="009E6075">
            <w:pPr>
              <w:jc w:val="center"/>
              <w:rPr>
                <w:ins w:id="15924" w:author=" " w:date="2019-05-27T04:43:00Z"/>
                <w:rFonts w:ascii="Arial" w:hAnsi="Arial" w:cs="Arial"/>
                <w:sz w:val="18"/>
                <w:szCs w:val="18"/>
              </w:rPr>
            </w:pPr>
            <w:ins w:id="15925"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5926" w:author=" " w:date="2019-05-27T04:43:00Z"/>
                <w:rFonts w:ascii="Arial" w:hAnsi="Arial" w:cs="Arial"/>
                <w:sz w:val="18"/>
                <w:szCs w:val="18"/>
              </w:rPr>
            </w:pPr>
            <w:ins w:id="1592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928" w:author=" " w:date="2019-05-27T04:43:00Z"/>
                <w:rFonts w:cs="Arial"/>
                <w:szCs w:val="18"/>
              </w:rPr>
            </w:pPr>
            <w:ins w:id="1592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5930" w:author=" " w:date="2019-05-27T04:43:00Z"/>
                <w:rFonts w:cs="Arial"/>
                <w:szCs w:val="18"/>
              </w:rPr>
            </w:pPr>
            <w:ins w:id="1593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932" w:author=" " w:date="2019-05-27T04:43:00Z"/>
                <w:rFonts w:cs="Arial"/>
                <w:szCs w:val="18"/>
              </w:rPr>
            </w:pPr>
            <w:ins w:id="1593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934" w:author=" " w:date="2019-05-27T04:43:00Z"/>
                <w:rFonts w:cs="Arial"/>
                <w:szCs w:val="18"/>
              </w:rPr>
            </w:pPr>
            <w:ins w:id="15935" w:author=" " w:date="2019-05-27T04:43:00Z">
              <w:r w:rsidRPr="00340831">
                <w:rPr>
                  <w:rFonts w:cs="Arial"/>
                  <w:szCs w:val="18"/>
                  <w:lang w:val="en-US" w:eastAsia="ja-JP"/>
                </w:rPr>
                <w:t>None</w:t>
              </w:r>
            </w:ins>
          </w:p>
        </w:tc>
      </w:tr>
      <w:tr w:rsidR="007B2B12" w:rsidRPr="00340831" w:rsidTr="004C693F">
        <w:trPr>
          <w:gridAfter w:val="1"/>
          <w:wAfter w:w="12" w:type="pct"/>
          <w:cantSplit/>
          <w:ins w:id="15936" w:author=" " w:date="2019-05-27T04:43:00Z"/>
        </w:trPr>
        <w:tc>
          <w:tcPr>
            <w:tcW w:w="1451" w:type="pct"/>
            <w:gridSpan w:val="2"/>
            <w:shd w:val="clear" w:color="auto" w:fill="auto"/>
            <w:vAlign w:val="center"/>
          </w:tcPr>
          <w:p w:rsidR="00413606" w:rsidRPr="00340831" w:rsidRDefault="00413606" w:rsidP="009E6075">
            <w:pPr>
              <w:spacing w:after="0"/>
              <w:jc w:val="center"/>
              <w:rPr>
                <w:ins w:id="15937" w:author=" " w:date="2019-05-27T04:43:00Z"/>
                <w:rFonts w:ascii="Arial" w:hAnsi="Arial" w:cs="Arial"/>
                <w:sz w:val="18"/>
                <w:szCs w:val="18"/>
                <w:lang w:val="en-US" w:eastAsia="ja-JP"/>
              </w:rPr>
            </w:pPr>
            <w:ins w:id="15938" w:author=" " w:date="2019-05-27T04:43:00Z">
              <w:r w:rsidRPr="00340831">
                <w:rPr>
                  <w:rFonts w:ascii="Arial" w:hAnsi="Arial" w:cs="Arial"/>
                  <w:color w:val="000000"/>
                  <w:sz w:val="18"/>
                  <w:szCs w:val="18"/>
                  <w:lang w:val="en-US"/>
                </w:rPr>
                <w:t>DC_5A_n260(2A-2G)_UL_5A_n260A</w:t>
              </w:r>
            </w:ins>
          </w:p>
        </w:tc>
        <w:tc>
          <w:tcPr>
            <w:tcW w:w="236" w:type="pct"/>
            <w:shd w:val="clear" w:color="auto" w:fill="auto"/>
            <w:vAlign w:val="center"/>
          </w:tcPr>
          <w:p w:rsidR="00413606" w:rsidRPr="00340831" w:rsidRDefault="00413606" w:rsidP="009E6075">
            <w:pPr>
              <w:jc w:val="center"/>
              <w:rPr>
                <w:ins w:id="15939" w:author=" " w:date="2019-05-27T04:43:00Z"/>
                <w:rFonts w:ascii="Arial" w:hAnsi="Arial" w:cs="Arial"/>
                <w:sz w:val="18"/>
                <w:szCs w:val="18"/>
              </w:rPr>
            </w:pPr>
            <w:ins w:id="15940"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5941" w:author=" " w:date="2019-05-27T04:43:00Z"/>
                <w:rFonts w:ascii="Arial" w:hAnsi="Arial" w:cs="Arial"/>
                <w:sz w:val="18"/>
                <w:szCs w:val="18"/>
              </w:rPr>
            </w:pPr>
            <w:ins w:id="1594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943" w:author=" " w:date="2019-05-27T04:43:00Z"/>
                <w:rFonts w:cs="Arial"/>
                <w:szCs w:val="18"/>
              </w:rPr>
            </w:pPr>
            <w:ins w:id="1594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R4-1813082</w:t>
              </w:r>
            </w:ins>
          </w:p>
        </w:tc>
        <w:tc>
          <w:tcPr>
            <w:tcW w:w="460" w:type="pct"/>
            <w:gridSpan w:val="2"/>
            <w:shd w:val="clear" w:color="auto" w:fill="auto"/>
          </w:tcPr>
          <w:p w:rsidR="00413606" w:rsidRPr="00340831" w:rsidRDefault="00413606" w:rsidP="009E6075">
            <w:pPr>
              <w:pStyle w:val="TAL"/>
              <w:jc w:val="center"/>
              <w:rPr>
                <w:ins w:id="15945" w:author=" " w:date="2019-05-27T04:43:00Z"/>
                <w:rFonts w:cs="Arial"/>
                <w:szCs w:val="18"/>
              </w:rPr>
            </w:pPr>
            <w:ins w:id="1594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947" w:author=" " w:date="2019-05-27T04:43:00Z"/>
                <w:rFonts w:cs="Arial"/>
                <w:szCs w:val="18"/>
              </w:rPr>
            </w:pPr>
            <w:ins w:id="1594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949" w:author=" " w:date="2019-05-27T04:43:00Z"/>
                <w:rFonts w:cs="Arial"/>
                <w:szCs w:val="18"/>
              </w:rPr>
            </w:pPr>
            <w:ins w:id="15950" w:author=" " w:date="2019-05-27T04:43:00Z">
              <w:r w:rsidRPr="00340831">
                <w:rPr>
                  <w:rFonts w:cs="Arial"/>
                  <w:szCs w:val="18"/>
                  <w:lang w:val="en-US" w:eastAsia="ja-JP"/>
                </w:rPr>
                <w:t>None</w:t>
              </w:r>
            </w:ins>
          </w:p>
        </w:tc>
      </w:tr>
      <w:tr w:rsidR="007B2B12" w:rsidRPr="00340831" w:rsidTr="004C693F">
        <w:trPr>
          <w:gridAfter w:val="1"/>
          <w:wAfter w:w="12" w:type="pct"/>
          <w:cantSplit/>
          <w:ins w:id="15951" w:author=" " w:date="2019-05-27T04:43:00Z"/>
        </w:trPr>
        <w:tc>
          <w:tcPr>
            <w:tcW w:w="1451" w:type="pct"/>
            <w:gridSpan w:val="2"/>
            <w:shd w:val="clear" w:color="auto" w:fill="auto"/>
            <w:vAlign w:val="center"/>
          </w:tcPr>
          <w:p w:rsidR="00413606" w:rsidRPr="00340831" w:rsidRDefault="00413606" w:rsidP="009E6075">
            <w:pPr>
              <w:spacing w:after="0"/>
              <w:jc w:val="center"/>
              <w:rPr>
                <w:ins w:id="15952" w:author=" " w:date="2019-05-27T04:43:00Z"/>
                <w:rFonts w:ascii="Arial" w:hAnsi="Arial" w:cs="Arial"/>
                <w:sz w:val="18"/>
                <w:szCs w:val="18"/>
                <w:lang w:val="en-US" w:eastAsia="ja-JP"/>
              </w:rPr>
            </w:pPr>
            <w:ins w:id="15953" w:author=" " w:date="2019-05-27T04:43:00Z">
              <w:r w:rsidRPr="00340831">
                <w:rPr>
                  <w:rFonts w:ascii="Arial" w:hAnsi="Arial" w:cs="Arial"/>
                  <w:color w:val="000000"/>
                  <w:sz w:val="18"/>
                  <w:szCs w:val="18"/>
                  <w:lang w:val="en-US"/>
                </w:rPr>
                <w:t>DC_5A_n260(2A-2G)_UL_5A_n260G</w:t>
              </w:r>
            </w:ins>
          </w:p>
        </w:tc>
        <w:tc>
          <w:tcPr>
            <w:tcW w:w="236" w:type="pct"/>
            <w:shd w:val="clear" w:color="auto" w:fill="auto"/>
            <w:vAlign w:val="center"/>
          </w:tcPr>
          <w:p w:rsidR="00413606" w:rsidRPr="00340831" w:rsidRDefault="00413606" w:rsidP="009E6075">
            <w:pPr>
              <w:jc w:val="center"/>
              <w:rPr>
                <w:ins w:id="15954" w:author=" " w:date="2019-05-27T04:43:00Z"/>
                <w:rFonts w:ascii="Arial" w:hAnsi="Arial" w:cs="Arial"/>
                <w:sz w:val="18"/>
                <w:szCs w:val="18"/>
              </w:rPr>
            </w:pPr>
            <w:ins w:id="15955"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5956" w:author=" " w:date="2019-05-27T04:43:00Z"/>
                <w:rFonts w:ascii="Arial" w:hAnsi="Arial" w:cs="Arial"/>
                <w:sz w:val="18"/>
                <w:szCs w:val="18"/>
              </w:rPr>
            </w:pPr>
            <w:ins w:id="1595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958" w:author=" " w:date="2019-05-27T04:43:00Z"/>
                <w:rFonts w:cs="Arial"/>
                <w:szCs w:val="18"/>
              </w:rPr>
            </w:pPr>
            <w:ins w:id="1595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5960" w:author=" " w:date="2019-05-27T04:43:00Z"/>
                <w:rFonts w:cs="Arial"/>
                <w:szCs w:val="18"/>
              </w:rPr>
            </w:pPr>
            <w:ins w:id="1596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962" w:author=" " w:date="2019-05-27T04:43:00Z"/>
                <w:rFonts w:cs="Arial"/>
                <w:szCs w:val="18"/>
              </w:rPr>
            </w:pPr>
            <w:ins w:id="1596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964" w:author=" " w:date="2019-05-27T04:43:00Z"/>
                <w:rFonts w:cs="Arial"/>
                <w:szCs w:val="18"/>
              </w:rPr>
            </w:pPr>
            <w:ins w:id="15965" w:author=" " w:date="2019-05-27T04:43:00Z">
              <w:r w:rsidRPr="00340831">
                <w:rPr>
                  <w:rFonts w:cs="Arial"/>
                  <w:szCs w:val="18"/>
                  <w:lang w:val="en-US" w:eastAsia="ja-JP"/>
                </w:rPr>
                <w:t>None</w:t>
              </w:r>
            </w:ins>
          </w:p>
        </w:tc>
      </w:tr>
      <w:tr w:rsidR="007B2B12" w:rsidRPr="00340831" w:rsidTr="004C693F">
        <w:trPr>
          <w:gridAfter w:val="1"/>
          <w:wAfter w:w="12" w:type="pct"/>
          <w:cantSplit/>
          <w:ins w:id="15966" w:author=" " w:date="2019-05-27T04:43:00Z"/>
        </w:trPr>
        <w:tc>
          <w:tcPr>
            <w:tcW w:w="1451" w:type="pct"/>
            <w:gridSpan w:val="2"/>
            <w:shd w:val="clear" w:color="auto" w:fill="auto"/>
            <w:vAlign w:val="center"/>
          </w:tcPr>
          <w:p w:rsidR="00413606" w:rsidRPr="00340831" w:rsidRDefault="00413606" w:rsidP="009E6075">
            <w:pPr>
              <w:spacing w:after="0"/>
              <w:jc w:val="center"/>
              <w:rPr>
                <w:ins w:id="15967" w:author=" " w:date="2019-05-27T04:43:00Z"/>
                <w:rFonts w:ascii="Arial" w:hAnsi="Arial" w:cs="Arial"/>
                <w:sz w:val="18"/>
                <w:szCs w:val="18"/>
                <w:lang w:val="en-US" w:eastAsia="ja-JP"/>
              </w:rPr>
            </w:pPr>
            <w:ins w:id="15968" w:author=" " w:date="2019-05-27T04:43:00Z">
              <w:r w:rsidRPr="00340831">
                <w:rPr>
                  <w:rFonts w:ascii="Arial" w:hAnsi="Arial" w:cs="Arial"/>
                  <w:color w:val="000000"/>
                  <w:sz w:val="18"/>
                  <w:szCs w:val="18"/>
                  <w:lang w:val="en-US"/>
                </w:rPr>
                <w:t>DC_5A_n260H_UL_5A_n260A</w:t>
              </w:r>
            </w:ins>
          </w:p>
        </w:tc>
        <w:tc>
          <w:tcPr>
            <w:tcW w:w="236" w:type="pct"/>
            <w:shd w:val="clear" w:color="auto" w:fill="auto"/>
            <w:vAlign w:val="center"/>
          </w:tcPr>
          <w:p w:rsidR="00413606" w:rsidRPr="00340831" w:rsidRDefault="00413606" w:rsidP="009E6075">
            <w:pPr>
              <w:jc w:val="center"/>
              <w:rPr>
                <w:ins w:id="15969" w:author=" " w:date="2019-05-27T04:43:00Z"/>
                <w:rFonts w:ascii="Arial" w:hAnsi="Arial" w:cs="Arial"/>
                <w:sz w:val="18"/>
                <w:szCs w:val="18"/>
              </w:rPr>
            </w:pPr>
            <w:ins w:id="15970"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5971" w:author=" " w:date="2019-05-27T04:43:00Z"/>
                <w:rFonts w:ascii="Arial" w:hAnsi="Arial" w:cs="Arial"/>
                <w:sz w:val="18"/>
                <w:szCs w:val="18"/>
              </w:rPr>
            </w:pPr>
            <w:ins w:id="1597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973" w:author=" " w:date="2019-05-27T04:43:00Z"/>
                <w:rFonts w:cs="Arial"/>
                <w:szCs w:val="18"/>
              </w:rPr>
            </w:pPr>
            <w:ins w:id="1597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shd w:val="clear" w:color="auto" w:fill="auto"/>
          </w:tcPr>
          <w:p w:rsidR="00413606" w:rsidRPr="00340831" w:rsidRDefault="00413606" w:rsidP="009E6075">
            <w:pPr>
              <w:pStyle w:val="TAL"/>
              <w:jc w:val="center"/>
              <w:rPr>
                <w:ins w:id="15975" w:author=" " w:date="2019-05-27T04:43:00Z"/>
                <w:rFonts w:cs="Arial"/>
                <w:szCs w:val="18"/>
              </w:rPr>
            </w:pPr>
            <w:ins w:id="1597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977" w:author=" " w:date="2019-05-27T04:43:00Z"/>
                <w:rFonts w:cs="Arial"/>
                <w:szCs w:val="18"/>
              </w:rPr>
            </w:pPr>
            <w:ins w:id="1597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979" w:author=" " w:date="2019-05-27T04:43:00Z"/>
                <w:rFonts w:cs="Arial"/>
                <w:szCs w:val="18"/>
              </w:rPr>
            </w:pPr>
            <w:ins w:id="15980" w:author=" " w:date="2019-05-27T04:43:00Z">
              <w:r w:rsidRPr="00340831">
                <w:rPr>
                  <w:rFonts w:cs="Arial"/>
                  <w:szCs w:val="18"/>
                  <w:lang w:val="en-US" w:eastAsia="ja-JP"/>
                </w:rPr>
                <w:t>None</w:t>
              </w:r>
            </w:ins>
          </w:p>
        </w:tc>
      </w:tr>
      <w:tr w:rsidR="007B2B12" w:rsidRPr="00340831" w:rsidTr="004C693F">
        <w:trPr>
          <w:gridAfter w:val="1"/>
          <w:wAfter w:w="12" w:type="pct"/>
          <w:cantSplit/>
          <w:ins w:id="15981" w:author=" " w:date="2019-05-27T04:43:00Z"/>
        </w:trPr>
        <w:tc>
          <w:tcPr>
            <w:tcW w:w="1451" w:type="pct"/>
            <w:gridSpan w:val="2"/>
            <w:shd w:val="clear" w:color="auto" w:fill="auto"/>
            <w:vAlign w:val="center"/>
          </w:tcPr>
          <w:p w:rsidR="00413606" w:rsidRPr="00340831" w:rsidRDefault="00413606" w:rsidP="009E6075">
            <w:pPr>
              <w:spacing w:after="0"/>
              <w:jc w:val="center"/>
              <w:rPr>
                <w:ins w:id="15982" w:author=" " w:date="2019-05-27T04:43:00Z"/>
                <w:rFonts w:ascii="Arial" w:hAnsi="Arial" w:cs="Arial"/>
                <w:sz w:val="18"/>
                <w:szCs w:val="18"/>
                <w:lang w:val="en-US" w:eastAsia="ja-JP"/>
              </w:rPr>
            </w:pPr>
            <w:ins w:id="15983" w:author=" " w:date="2019-05-27T04:43:00Z">
              <w:r w:rsidRPr="00340831">
                <w:rPr>
                  <w:rFonts w:ascii="Arial" w:hAnsi="Arial" w:cs="Arial"/>
                  <w:color w:val="000000"/>
                  <w:sz w:val="18"/>
                  <w:szCs w:val="18"/>
                  <w:lang w:val="en-US"/>
                </w:rPr>
                <w:t>DC_5A_n260H_UL_5A_n260G</w:t>
              </w:r>
            </w:ins>
          </w:p>
        </w:tc>
        <w:tc>
          <w:tcPr>
            <w:tcW w:w="236" w:type="pct"/>
            <w:shd w:val="clear" w:color="auto" w:fill="auto"/>
            <w:vAlign w:val="center"/>
          </w:tcPr>
          <w:p w:rsidR="00413606" w:rsidRPr="00340831" w:rsidRDefault="00413606" w:rsidP="009E6075">
            <w:pPr>
              <w:jc w:val="center"/>
              <w:rPr>
                <w:ins w:id="15984" w:author=" " w:date="2019-05-27T04:43:00Z"/>
                <w:rFonts w:ascii="Arial" w:hAnsi="Arial" w:cs="Arial"/>
                <w:sz w:val="18"/>
                <w:szCs w:val="18"/>
              </w:rPr>
            </w:pPr>
            <w:ins w:id="15985"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5986" w:author=" " w:date="2019-05-27T04:43:00Z"/>
                <w:rFonts w:ascii="Arial" w:hAnsi="Arial" w:cs="Arial"/>
                <w:sz w:val="18"/>
                <w:szCs w:val="18"/>
              </w:rPr>
            </w:pPr>
            <w:ins w:id="1598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988" w:author=" " w:date="2019-05-27T04:43:00Z"/>
                <w:rFonts w:cs="Arial"/>
                <w:szCs w:val="18"/>
              </w:rPr>
            </w:pPr>
            <w:ins w:id="1598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5990" w:author=" " w:date="2019-05-27T04:43:00Z"/>
                <w:rFonts w:cs="Arial"/>
                <w:szCs w:val="18"/>
              </w:rPr>
            </w:pPr>
            <w:ins w:id="1599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992" w:author=" " w:date="2019-05-27T04:43:00Z"/>
                <w:rFonts w:cs="Arial"/>
                <w:szCs w:val="18"/>
              </w:rPr>
            </w:pPr>
            <w:ins w:id="1599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994" w:author=" " w:date="2019-05-27T04:43:00Z"/>
                <w:rFonts w:cs="Arial"/>
                <w:szCs w:val="18"/>
              </w:rPr>
            </w:pPr>
            <w:ins w:id="15995" w:author=" " w:date="2019-05-27T04:43:00Z">
              <w:r w:rsidRPr="00340831">
                <w:rPr>
                  <w:rFonts w:cs="Arial"/>
                  <w:szCs w:val="18"/>
                  <w:lang w:val="en-US" w:eastAsia="ja-JP"/>
                </w:rPr>
                <w:t>None</w:t>
              </w:r>
            </w:ins>
          </w:p>
        </w:tc>
      </w:tr>
      <w:tr w:rsidR="007B2B12" w:rsidRPr="00340831" w:rsidTr="004C693F">
        <w:trPr>
          <w:gridAfter w:val="1"/>
          <w:wAfter w:w="12" w:type="pct"/>
          <w:cantSplit/>
          <w:ins w:id="15996" w:author=" " w:date="2019-05-27T04:43:00Z"/>
        </w:trPr>
        <w:tc>
          <w:tcPr>
            <w:tcW w:w="1451" w:type="pct"/>
            <w:gridSpan w:val="2"/>
            <w:shd w:val="clear" w:color="auto" w:fill="auto"/>
            <w:vAlign w:val="center"/>
          </w:tcPr>
          <w:p w:rsidR="00413606" w:rsidRPr="00340831" w:rsidRDefault="00413606" w:rsidP="009E6075">
            <w:pPr>
              <w:spacing w:after="0"/>
              <w:jc w:val="center"/>
              <w:rPr>
                <w:ins w:id="15997" w:author=" " w:date="2019-05-27T04:43:00Z"/>
                <w:rFonts w:ascii="Arial" w:hAnsi="Arial" w:cs="Arial"/>
                <w:sz w:val="18"/>
                <w:szCs w:val="18"/>
                <w:lang w:val="en-US" w:eastAsia="ja-JP"/>
              </w:rPr>
            </w:pPr>
            <w:ins w:id="15998" w:author=" " w:date="2019-05-27T04:43:00Z">
              <w:r w:rsidRPr="00340831">
                <w:rPr>
                  <w:rFonts w:ascii="Arial" w:hAnsi="Arial" w:cs="Arial"/>
                  <w:color w:val="000000"/>
                  <w:sz w:val="18"/>
                  <w:szCs w:val="18"/>
                  <w:lang w:val="en-US"/>
                </w:rPr>
                <w:t>DC_5A_n260H_UL_5A_n260H</w:t>
              </w:r>
            </w:ins>
          </w:p>
        </w:tc>
        <w:tc>
          <w:tcPr>
            <w:tcW w:w="236" w:type="pct"/>
            <w:shd w:val="clear" w:color="auto" w:fill="auto"/>
            <w:vAlign w:val="center"/>
          </w:tcPr>
          <w:p w:rsidR="00413606" w:rsidRPr="00340831" w:rsidRDefault="00413606" w:rsidP="009E6075">
            <w:pPr>
              <w:jc w:val="center"/>
              <w:rPr>
                <w:ins w:id="15999" w:author=" " w:date="2019-05-27T04:43:00Z"/>
                <w:rFonts w:ascii="Arial" w:hAnsi="Arial" w:cs="Arial"/>
                <w:sz w:val="18"/>
                <w:szCs w:val="18"/>
              </w:rPr>
            </w:pPr>
            <w:ins w:id="16000"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001" w:author=" " w:date="2019-05-27T04:43:00Z"/>
                <w:rFonts w:ascii="Arial" w:hAnsi="Arial" w:cs="Arial"/>
                <w:sz w:val="18"/>
                <w:szCs w:val="18"/>
              </w:rPr>
            </w:pPr>
            <w:ins w:id="1600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003" w:author=" " w:date="2019-05-27T04:43:00Z"/>
                <w:rFonts w:cs="Arial"/>
                <w:szCs w:val="18"/>
              </w:rPr>
            </w:pPr>
            <w:ins w:id="1600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6005" w:author=" " w:date="2019-05-27T04:43:00Z"/>
                <w:rFonts w:cs="Arial"/>
                <w:szCs w:val="18"/>
              </w:rPr>
            </w:pPr>
            <w:ins w:id="1600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007" w:author=" " w:date="2019-05-27T04:43:00Z"/>
                <w:rFonts w:cs="Arial"/>
                <w:szCs w:val="18"/>
              </w:rPr>
            </w:pPr>
            <w:ins w:id="1600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009" w:author=" " w:date="2019-05-27T04:43:00Z"/>
                <w:rFonts w:cs="Arial"/>
                <w:szCs w:val="18"/>
              </w:rPr>
            </w:pPr>
            <w:ins w:id="16010" w:author=" " w:date="2019-05-27T04:43:00Z">
              <w:r w:rsidRPr="00340831">
                <w:rPr>
                  <w:rFonts w:cs="Arial"/>
                  <w:szCs w:val="18"/>
                  <w:lang w:val="en-US" w:eastAsia="ja-JP"/>
                </w:rPr>
                <w:t>None</w:t>
              </w:r>
            </w:ins>
          </w:p>
        </w:tc>
      </w:tr>
      <w:tr w:rsidR="007B2B12" w:rsidRPr="00340831" w:rsidTr="004C693F">
        <w:trPr>
          <w:gridAfter w:val="1"/>
          <w:wAfter w:w="12" w:type="pct"/>
          <w:cantSplit/>
          <w:ins w:id="16011" w:author=" " w:date="2019-05-27T04:43:00Z"/>
        </w:trPr>
        <w:tc>
          <w:tcPr>
            <w:tcW w:w="1451" w:type="pct"/>
            <w:gridSpan w:val="2"/>
            <w:shd w:val="clear" w:color="auto" w:fill="auto"/>
            <w:vAlign w:val="center"/>
          </w:tcPr>
          <w:p w:rsidR="00413606" w:rsidRPr="00340831" w:rsidRDefault="00413606" w:rsidP="009E6075">
            <w:pPr>
              <w:spacing w:after="0"/>
              <w:jc w:val="center"/>
              <w:rPr>
                <w:ins w:id="16012" w:author=" " w:date="2019-05-27T04:43:00Z"/>
                <w:rFonts w:ascii="Arial" w:hAnsi="Arial" w:cs="Arial"/>
                <w:sz w:val="18"/>
                <w:szCs w:val="18"/>
                <w:lang w:val="en-US" w:eastAsia="ja-JP"/>
              </w:rPr>
            </w:pPr>
            <w:ins w:id="16013" w:author=" " w:date="2019-05-27T04:43:00Z">
              <w:r w:rsidRPr="00340831">
                <w:rPr>
                  <w:rFonts w:ascii="Arial" w:hAnsi="Arial" w:cs="Arial"/>
                  <w:color w:val="000000"/>
                  <w:sz w:val="18"/>
                  <w:szCs w:val="18"/>
                  <w:lang w:val="en-US"/>
                </w:rPr>
                <w:t>DC_5A_n260(2H)_UL_5A_n260A</w:t>
              </w:r>
            </w:ins>
          </w:p>
        </w:tc>
        <w:tc>
          <w:tcPr>
            <w:tcW w:w="236" w:type="pct"/>
            <w:shd w:val="clear" w:color="auto" w:fill="auto"/>
            <w:vAlign w:val="center"/>
          </w:tcPr>
          <w:p w:rsidR="00413606" w:rsidRPr="00340831" w:rsidRDefault="00413606" w:rsidP="009E6075">
            <w:pPr>
              <w:jc w:val="center"/>
              <w:rPr>
                <w:ins w:id="16014" w:author=" " w:date="2019-05-27T04:43:00Z"/>
                <w:rFonts w:ascii="Arial" w:hAnsi="Arial" w:cs="Arial"/>
                <w:sz w:val="18"/>
                <w:szCs w:val="18"/>
              </w:rPr>
            </w:pPr>
            <w:ins w:id="16015"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016" w:author=" " w:date="2019-05-27T04:43:00Z"/>
                <w:rFonts w:ascii="Arial" w:hAnsi="Arial" w:cs="Arial"/>
                <w:sz w:val="18"/>
                <w:szCs w:val="18"/>
              </w:rPr>
            </w:pPr>
            <w:ins w:id="1601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018" w:author=" " w:date="2019-05-27T04:43:00Z"/>
                <w:rFonts w:cs="Arial"/>
                <w:szCs w:val="18"/>
              </w:rPr>
            </w:pPr>
            <w:ins w:id="1601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R4-1813082</w:t>
              </w:r>
            </w:ins>
          </w:p>
        </w:tc>
        <w:tc>
          <w:tcPr>
            <w:tcW w:w="460" w:type="pct"/>
            <w:gridSpan w:val="2"/>
            <w:shd w:val="clear" w:color="auto" w:fill="auto"/>
          </w:tcPr>
          <w:p w:rsidR="00413606" w:rsidRPr="00340831" w:rsidRDefault="00413606" w:rsidP="009E6075">
            <w:pPr>
              <w:pStyle w:val="TAL"/>
              <w:jc w:val="center"/>
              <w:rPr>
                <w:ins w:id="16020" w:author=" " w:date="2019-05-27T04:43:00Z"/>
                <w:rFonts w:cs="Arial"/>
                <w:szCs w:val="18"/>
              </w:rPr>
            </w:pPr>
            <w:ins w:id="1602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022" w:author=" " w:date="2019-05-27T04:43:00Z"/>
                <w:rFonts w:cs="Arial"/>
                <w:szCs w:val="18"/>
              </w:rPr>
            </w:pPr>
            <w:ins w:id="1602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024" w:author=" " w:date="2019-05-27T04:43:00Z"/>
                <w:rFonts w:cs="Arial"/>
                <w:szCs w:val="18"/>
              </w:rPr>
            </w:pPr>
            <w:ins w:id="16025" w:author=" " w:date="2019-05-27T04:43:00Z">
              <w:r w:rsidRPr="00340831">
                <w:rPr>
                  <w:rFonts w:cs="Arial"/>
                  <w:szCs w:val="18"/>
                  <w:lang w:val="en-US" w:eastAsia="ja-JP"/>
                </w:rPr>
                <w:t>None</w:t>
              </w:r>
            </w:ins>
          </w:p>
        </w:tc>
      </w:tr>
      <w:tr w:rsidR="007B2B12" w:rsidRPr="00340831" w:rsidTr="004C693F">
        <w:trPr>
          <w:gridAfter w:val="1"/>
          <w:wAfter w:w="12" w:type="pct"/>
          <w:cantSplit/>
          <w:ins w:id="16026" w:author=" " w:date="2019-05-27T04:43:00Z"/>
        </w:trPr>
        <w:tc>
          <w:tcPr>
            <w:tcW w:w="1451" w:type="pct"/>
            <w:gridSpan w:val="2"/>
            <w:shd w:val="clear" w:color="auto" w:fill="auto"/>
            <w:vAlign w:val="center"/>
          </w:tcPr>
          <w:p w:rsidR="00413606" w:rsidRPr="00340831" w:rsidRDefault="00413606" w:rsidP="009E6075">
            <w:pPr>
              <w:spacing w:after="0"/>
              <w:jc w:val="center"/>
              <w:rPr>
                <w:ins w:id="16027" w:author=" " w:date="2019-05-27T04:43:00Z"/>
                <w:rFonts w:ascii="Arial" w:hAnsi="Arial" w:cs="Arial"/>
                <w:sz w:val="18"/>
                <w:szCs w:val="18"/>
                <w:lang w:val="en-US" w:eastAsia="ja-JP"/>
              </w:rPr>
            </w:pPr>
            <w:ins w:id="16028" w:author=" " w:date="2019-05-27T04:43:00Z">
              <w:r w:rsidRPr="00340831">
                <w:rPr>
                  <w:rFonts w:ascii="Arial" w:hAnsi="Arial" w:cs="Arial"/>
                  <w:color w:val="000000"/>
                  <w:sz w:val="18"/>
                  <w:szCs w:val="18"/>
                  <w:lang w:val="en-US"/>
                </w:rPr>
                <w:t>DC_5A_n260(2H)_UL_5A_n260G</w:t>
              </w:r>
            </w:ins>
          </w:p>
        </w:tc>
        <w:tc>
          <w:tcPr>
            <w:tcW w:w="236" w:type="pct"/>
            <w:shd w:val="clear" w:color="auto" w:fill="auto"/>
            <w:vAlign w:val="center"/>
          </w:tcPr>
          <w:p w:rsidR="00413606" w:rsidRPr="00340831" w:rsidRDefault="00413606" w:rsidP="009E6075">
            <w:pPr>
              <w:jc w:val="center"/>
              <w:rPr>
                <w:ins w:id="16029" w:author=" " w:date="2019-05-27T04:43:00Z"/>
                <w:rFonts w:ascii="Arial" w:hAnsi="Arial" w:cs="Arial"/>
                <w:sz w:val="18"/>
                <w:szCs w:val="18"/>
              </w:rPr>
            </w:pPr>
            <w:ins w:id="16030"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031" w:author=" " w:date="2019-05-27T04:43:00Z"/>
                <w:rFonts w:ascii="Arial" w:hAnsi="Arial" w:cs="Arial"/>
                <w:sz w:val="18"/>
                <w:szCs w:val="18"/>
              </w:rPr>
            </w:pPr>
            <w:ins w:id="1603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033" w:author=" " w:date="2019-05-27T04:43:00Z"/>
                <w:rFonts w:cs="Arial"/>
                <w:szCs w:val="18"/>
              </w:rPr>
            </w:pPr>
            <w:ins w:id="1603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6035" w:author=" " w:date="2019-05-27T04:43:00Z"/>
                <w:rFonts w:cs="Arial"/>
                <w:szCs w:val="18"/>
              </w:rPr>
            </w:pPr>
            <w:ins w:id="1603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037" w:author=" " w:date="2019-05-27T04:43:00Z"/>
                <w:rFonts w:cs="Arial"/>
                <w:szCs w:val="18"/>
              </w:rPr>
            </w:pPr>
            <w:ins w:id="1603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039" w:author=" " w:date="2019-05-27T04:43:00Z"/>
                <w:rFonts w:cs="Arial"/>
                <w:szCs w:val="18"/>
              </w:rPr>
            </w:pPr>
            <w:ins w:id="16040" w:author=" " w:date="2019-05-27T04:43:00Z">
              <w:r w:rsidRPr="00340831">
                <w:rPr>
                  <w:rFonts w:cs="Arial"/>
                  <w:szCs w:val="18"/>
                  <w:lang w:val="en-US" w:eastAsia="ja-JP"/>
                </w:rPr>
                <w:t>None</w:t>
              </w:r>
            </w:ins>
          </w:p>
        </w:tc>
      </w:tr>
      <w:tr w:rsidR="007B2B12" w:rsidRPr="00340831" w:rsidTr="004C693F">
        <w:trPr>
          <w:gridAfter w:val="1"/>
          <w:wAfter w:w="12" w:type="pct"/>
          <w:cantSplit/>
          <w:ins w:id="16041" w:author=" " w:date="2019-05-27T04:43:00Z"/>
        </w:trPr>
        <w:tc>
          <w:tcPr>
            <w:tcW w:w="1451" w:type="pct"/>
            <w:gridSpan w:val="2"/>
            <w:shd w:val="clear" w:color="auto" w:fill="auto"/>
            <w:vAlign w:val="center"/>
          </w:tcPr>
          <w:p w:rsidR="00413606" w:rsidRPr="00340831" w:rsidRDefault="00413606" w:rsidP="009E6075">
            <w:pPr>
              <w:spacing w:after="0"/>
              <w:jc w:val="center"/>
              <w:rPr>
                <w:ins w:id="16042" w:author=" " w:date="2019-05-27T04:43:00Z"/>
                <w:rFonts w:ascii="Arial" w:hAnsi="Arial" w:cs="Arial"/>
                <w:sz w:val="18"/>
                <w:szCs w:val="18"/>
                <w:lang w:val="en-US" w:eastAsia="ja-JP"/>
              </w:rPr>
            </w:pPr>
            <w:ins w:id="16043" w:author=" " w:date="2019-05-27T04:43:00Z">
              <w:r w:rsidRPr="00340831">
                <w:rPr>
                  <w:rFonts w:ascii="Arial" w:hAnsi="Arial" w:cs="Arial"/>
                  <w:color w:val="000000"/>
                  <w:sz w:val="18"/>
                  <w:szCs w:val="18"/>
                  <w:lang w:val="en-US"/>
                </w:rPr>
                <w:t>DC_5A_n260(2H)_UL_5A_n260H</w:t>
              </w:r>
            </w:ins>
          </w:p>
        </w:tc>
        <w:tc>
          <w:tcPr>
            <w:tcW w:w="236" w:type="pct"/>
            <w:shd w:val="clear" w:color="auto" w:fill="auto"/>
            <w:vAlign w:val="center"/>
          </w:tcPr>
          <w:p w:rsidR="00413606" w:rsidRPr="00340831" w:rsidRDefault="00413606" w:rsidP="009E6075">
            <w:pPr>
              <w:jc w:val="center"/>
              <w:rPr>
                <w:ins w:id="16044" w:author=" " w:date="2019-05-27T04:43:00Z"/>
                <w:rFonts w:ascii="Arial" w:hAnsi="Arial" w:cs="Arial"/>
                <w:sz w:val="18"/>
                <w:szCs w:val="18"/>
              </w:rPr>
            </w:pPr>
            <w:ins w:id="16045"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046" w:author=" " w:date="2019-05-27T04:43:00Z"/>
                <w:rFonts w:ascii="Arial" w:hAnsi="Arial" w:cs="Arial"/>
                <w:sz w:val="18"/>
                <w:szCs w:val="18"/>
              </w:rPr>
            </w:pPr>
            <w:ins w:id="1604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048" w:author=" " w:date="2019-05-27T04:43:00Z"/>
                <w:rFonts w:cs="Arial"/>
                <w:szCs w:val="18"/>
              </w:rPr>
            </w:pPr>
            <w:ins w:id="1604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6050" w:author=" " w:date="2019-05-27T04:43:00Z"/>
                <w:rFonts w:cs="Arial"/>
                <w:szCs w:val="18"/>
              </w:rPr>
            </w:pPr>
            <w:ins w:id="1605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052" w:author=" " w:date="2019-05-27T04:43:00Z"/>
                <w:rFonts w:cs="Arial"/>
                <w:szCs w:val="18"/>
              </w:rPr>
            </w:pPr>
            <w:ins w:id="1605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054" w:author=" " w:date="2019-05-27T04:43:00Z"/>
                <w:rFonts w:cs="Arial"/>
                <w:szCs w:val="18"/>
              </w:rPr>
            </w:pPr>
            <w:ins w:id="16055" w:author=" " w:date="2019-05-27T04:43:00Z">
              <w:r w:rsidRPr="00340831">
                <w:rPr>
                  <w:rFonts w:cs="Arial"/>
                  <w:szCs w:val="18"/>
                  <w:lang w:val="en-US" w:eastAsia="ja-JP"/>
                </w:rPr>
                <w:t>None</w:t>
              </w:r>
            </w:ins>
          </w:p>
        </w:tc>
      </w:tr>
      <w:tr w:rsidR="007B2B12" w:rsidRPr="00340831" w:rsidTr="004C693F">
        <w:trPr>
          <w:gridAfter w:val="1"/>
          <w:wAfter w:w="12" w:type="pct"/>
          <w:cantSplit/>
          <w:ins w:id="16056" w:author=" " w:date="2019-05-27T04:43:00Z"/>
        </w:trPr>
        <w:tc>
          <w:tcPr>
            <w:tcW w:w="1451" w:type="pct"/>
            <w:gridSpan w:val="2"/>
            <w:shd w:val="clear" w:color="auto" w:fill="auto"/>
            <w:vAlign w:val="center"/>
          </w:tcPr>
          <w:p w:rsidR="00413606" w:rsidRPr="00340831" w:rsidRDefault="00413606" w:rsidP="009E6075">
            <w:pPr>
              <w:spacing w:after="0"/>
              <w:jc w:val="center"/>
              <w:rPr>
                <w:ins w:id="16057" w:author=" " w:date="2019-05-27T04:43:00Z"/>
                <w:rFonts w:ascii="Arial" w:hAnsi="Arial" w:cs="Arial"/>
                <w:sz w:val="18"/>
                <w:szCs w:val="18"/>
                <w:lang w:val="en-US" w:eastAsia="ja-JP"/>
              </w:rPr>
            </w:pPr>
            <w:ins w:id="16058" w:author=" " w:date="2019-05-27T04:43:00Z">
              <w:r w:rsidRPr="00340831">
                <w:rPr>
                  <w:rFonts w:ascii="Arial" w:hAnsi="Arial" w:cs="Arial"/>
                  <w:color w:val="000000"/>
                  <w:sz w:val="18"/>
                  <w:szCs w:val="18"/>
                  <w:lang w:val="en-US"/>
                </w:rPr>
                <w:t>DC_5A_</w:t>
              </w:r>
              <w:r w:rsidRPr="00340831">
                <w:rPr>
                  <w:rFonts w:ascii="Arial" w:hAnsi="Arial" w:cs="Arial"/>
                  <w:bCs/>
                  <w:color w:val="000000"/>
                  <w:sz w:val="18"/>
                  <w:szCs w:val="18"/>
                  <w:lang w:val="en-US"/>
                </w:rPr>
                <w:t>n260(2A-2H)_UL_5A_n</w:t>
              </w:r>
              <w:r w:rsidRPr="00340831">
                <w:rPr>
                  <w:rFonts w:ascii="Arial" w:hAnsi="Arial" w:cs="Arial"/>
                  <w:color w:val="000000"/>
                  <w:sz w:val="18"/>
                  <w:szCs w:val="18"/>
                  <w:lang w:val="en-US"/>
                </w:rPr>
                <w:t>260A</w:t>
              </w:r>
            </w:ins>
          </w:p>
        </w:tc>
        <w:tc>
          <w:tcPr>
            <w:tcW w:w="236" w:type="pct"/>
            <w:shd w:val="clear" w:color="auto" w:fill="auto"/>
            <w:vAlign w:val="center"/>
          </w:tcPr>
          <w:p w:rsidR="00413606" w:rsidRPr="00340831" w:rsidRDefault="00413606" w:rsidP="009E6075">
            <w:pPr>
              <w:jc w:val="center"/>
              <w:rPr>
                <w:ins w:id="16059" w:author=" " w:date="2019-05-27T04:43:00Z"/>
                <w:rFonts w:ascii="Arial" w:hAnsi="Arial" w:cs="Arial"/>
                <w:sz w:val="18"/>
                <w:szCs w:val="18"/>
              </w:rPr>
            </w:pPr>
            <w:ins w:id="16060"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061" w:author=" " w:date="2019-05-27T04:43:00Z"/>
                <w:rFonts w:ascii="Arial" w:hAnsi="Arial" w:cs="Arial"/>
                <w:sz w:val="18"/>
                <w:szCs w:val="18"/>
              </w:rPr>
            </w:pPr>
            <w:ins w:id="1606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063" w:author=" " w:date="2019-05-27T04:43:00Z"/>
                <w:rFonts w:cs="Arial"/>
                <w:szCs w:val="18"/>
              </w:rPr>
            </w:pPr>
            <w:ins w:id="1606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R4-1813082</w:t>
              </w:r>
            </w:ins>
          </w:p>
        </w:tc>
        <w:tc>
          <w:tcPr>
            <w:tcW w:w="460" w:type="pct"/>
            <w:gridSpan w:val="2"/>
            <w:shd w:val="clear" w:color="auto" w:fill="auto"/>
          </w:tcPr>
          <w:p w:rsidR="00413606" w:rsidRPr="00340831" w:rsidRDefault="00413606" w:rsidP="009E6075">
            <w:pPr>
              <w:pStyle w:val="TAL"/>
              <w:jc w:val="center"/>
              <w:rPr>
                <w:ins w:id="16065" w:author=" " w:date="2019-05-27T04:43:00Z"/>
                <w:rFonts w:cs="Arial"/>
                <w:szCs w:val="18"/>
              </w:rPr>
            </w:pPr>
            <w:ins w:id="1606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067" w:author=" " w:date="2019-05-27T04:43:00Z"/>
                <w:rFonts w:cs="Arial"/>
                <w:szCs w:val="18"/>
              </w:rPr>
            </w:pPr>
            <w:ins w:id="1606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069" w:author=" " w:date="2019-05-27T04:43:00Z"/>
                <w:rFonts w:cs="Arial"/>
                <w:szCs w:val="18"/>
              </w:rPr>
            </w:pPr>
            <w:ins w:id="16070" w:author=" " w:date="2019-05-27T04:43:00Z">
              <w:r w:rsidRPr="00340831">
                <w:rPr>
                  <w:rFonts w:cs="Arial"/>
                  <w:szCs w:val="18"/>
                  <w:lang w:val="en-US" w:eastAsia="ja-JP"/>
                </w:rPr>
                <w:t>None</w:t>
              </w:r>
            </w:ins>
          </w:p>
        </w:tc>
      </w:tr>
      <w:tr w:rsidR="007B2B12" w:rsidRPr="00340831" w:rsidTr="004C693F">
        <w:trPr>
          <w:gridAfter w:val="1"/>
          <w:wAfter w:w="12" w:type="pct"/>
          <w:cantSplit/>
          <w:ins w:id="16071" w:author=" " w:date="2019-05-27T04:43:00Z"/>
        </w:trPr>
        <w:tc>
          <w:tcPr>
            <w:tcW w:w="1451" w:type="pct"/>
            <w:gridSpan w:val="2"/>
            <w:shd w:val="clear" w:color="auto" w:fill="auto"/>
            <w:vAlign w:val="center"/>
          </w:tcPr>
          <w:p w:rsidR="00413606" w:rsidRPr="00340831" w:rsidRDefault="00413606" w:rsidP="009E6075">
            <w:pPr>
              <w:spacing w:after="0"/>
              <w:jc w:val="center"/>
              <w:rPr>
                <w:ins w:id="16072" w:author=" " w:date="2019-05-27T04:43:00Z"/>
                <w:rFonts w:ascii="Arial" w:hAnsi="Arial" w:cs="Arial"/>
                <w:sz w:val="18"/>
                <w:szCs w:val="18"/>
                <w:lang w:val="en-US" w:eastAsia="ja-JP"/>
              </w:rPr>
            </w:pPr>
            <w:ins w:id="16073" w:author=" " w:date="2019-05-27T04:43:00Z">
              <w:r w:rsidRPr="00340831">
                <w:rPr>
                  <w:rFonts w:ascii="Arial" w:hAnsi="Arial" w:cs="Arial"/>
                  <w:color w:val="000000"/>
                  <w:sz w:val="18"/>
                  <w:szCs w:val="18"/>
                  <w:lang w:val="en-US"/>
                </w:rPr>
                <w:t>DC_5A_</w:t>
              </w:r>
              <w:r w:rsidRPr="00340831">
                <w:rPr>
                  <w:rFonts w:ascii="Arial" w:hAnsi="Arial" w:cs="Arial"/>
                  <w:bCs/>
                  <w:color w:val="000000"/>
                  <w:sz w:val="18"/>
                  <w:szCs w:val="18"/>
                  <w:lang w:val="en-US"/>
                </w:rPr>
                <w:t>n260(2A-2H)_UL_5A_n</w:t>
              </w:r>
              <w:r w:rsidRPr="00340831">
                <w:rPr>
                  <w:rFonts w:ascii="Arial" w:hAnsi="Arial" w:cs="Arial"/>
                  <w:color w:val="000000"/>
                  <w:sz w:val="18"/>
                  <w:szCs w:val="18"/>
                  <w:lang w:val="en-US"/>
                </w:rPr>
                <w:t>260G</w:t>
              </w:r>
            </w:ins>
          </w:p>
        </w:tc>
        <w:tc>
          <w:tcPr>
            <w:tcW w:w="236" w:type="pct"/>
            <w:shd w:val="clear" w:color="auto" w:fill="auto"/>
            <w:vAlign w:val="center"/>
          </w:tcPr>
          <w:p w:rsidR="00413606" w:rsidRPr="00340831" w:rsidRDefault="00413606" w:rsidP="009E6075">
            <w:pPr>
              <w:jc w:val="center"/>
              <w:rPr>
                <w:ins w:id="16074" w:author=" " w:date="2019-05-27T04:43:00Z"/>
                <w:rFonts w:ascii="Arial" w:hAnsi="Arial" w:cs="Arial"/>
                <w:sz w:val="18"/>
                <w:szCs w:val="18"/>
              </w:rPr>
            </w:pPr>
            <w:ins w:id="16075"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076" w:author=" " w:date="2019-05-27T04:43:00Z"/>
                <w:rFonts w:ascii="Arial" w:hAnsi="Arial" w:cs="Arial"/>
                <w:sz w:val="18"/>
                <w:szCs w:val="18"/>
              </w:rPr>
            </w:pPr>
            <w:ins w:id="1607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078" w:author=" " w:date="2019-05-27T04:43:00Z"/>
                <w:rFonts w:cs="Arial"/>
                <w:szCs w:val="18"/>
              </w:rPr>
            </w:pPr>
            <w:ins w:id="1607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6080" w:author=" " w:date="2019-05-27T04:43:00Z"/>
                <w:rFonts w:cs="Arial"/>
                <w:szCs w:val="18"/>
              </w:rPr>
            </w:pPr>
            <w:ins w:id="1608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082" w:author=" " w:date="2019-05-27T04:43:00Z"/>
                <w:rFonts w:cs="Arial"/>
                <w:szCs w:val="18"/>
              </w:rPr>
            </w:pPr>
            <w:ins w:id="1608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084" w:author=" " w:date="2019-05-27T04:43:00Z"/>
                <w:rFonts w:cs="Arial"/>
                <w:szCs w:val="18"/>
              </w:rPr>
            </w:pPr>
            <w:ins w:id="16085" w:author=" " w:date="2019-05-27T04:43:00Z">
              <w:r w:rsidRPr="00340831">
                <w:rPr>
                  <w:rFonts w:cs="Arial"/>
                  <w:szCs w:val="18"/>
                  <w:lang w:val="en-US" w:eastAsia="ja-JP"/>
                </w:rPr>
                <w:t>None</w:t>
              </w:r>
            </w:ins>
          </w:p>
        </w:tc>
      </w:tr>
      <w:tr w:rsidR="007B2B12" w:rsidRPr="00340831" w:rsidTr="004C693F">
        <w:trPr>
          <w:gridAfter w:val="1"/>
          <w:wAfter w:w="12" w:type="pct"/>
          <w:cantSplit/>
          <w:ins w:id="16086" w:author=" " w:date="2019-05-27T04:43:00Z"/>
        </w:trPr>
        <w:tc>
          <w:tcPr>
            <w:tcW w:w="1451" w:type="pct"/>
            <w:gridSpan w:val="2"/>
            <w:shd w:val="clear" w:color="auto" w:fill="auto"/>
            <w:vAlign w:val="center"/>
          </w:tcPr>
          <w:p w:rsidR="00413606" w:rsidRPr="00340831" w:rsidRDefault="00413606" w:rsidP="009E6075">
            <w:pPr>
              <w:spacing w:after="0"/>
              <w:jc w:val="center"/>
              <w:rPr>
                <w:ins w:id="16087" w:author=" " w:date="2019-05-27T04:43:00Z"/>
                <w:rFonts w:ascii="Arial" w:hAnsi="Arial" w:cs="Arial"/>
                <w:sz w:val="18"/>
                <w:szCs w:val="18"/>
                <w:lang w:val="en-US" w:eastAsia="ja-JP"/>
              </w:rPr>
            </w:pPr>
            <w:ins w:id="16088" w:author=" " w:date="2019-05-27T04:43:00Z">
              <w:r w:rsidRPr="00340831">
                <w:rPr>
                  <w:rFonts w:ascii="Arial" w:hAnsi="Arial" w:cs="Arial"/>
                  <w:color w:val="000000"/>
                  <w:sz w:val="18"/>
                  <w:szCs w:val="18"/>
                  <w:lang w:val="en-US"/>
                </w:rPr>
                <w:t>DC_5A_</w:t>
              </w:r>
              <w:r w:rsidRPr="00340831">
                <w:rPr>
                  <w:rFonts w:ascii="Arial" w:hAnsi="Arial" w:cs="Arial"/>
                  <w:bCs/>
                  <w:color w:val="000000"/>
                  <w:sz w:val="18"/>
                  <w:szCs w:val="18"/>
                  <w:lang w:val="en-US"/>
                </w:rPr>
                <w:t>n260(2A-2H)_UL_5A_n</w:t>
              </w:r>
              <w:r w:rsidRPr="00340831">
                <w:rPr>
                  <w:rFonts w:ascii="Arial" w:hAnsi="Arial" w:cs="Arial"/>
                  <w:color w:val="000000"/>
                  <w:sz w:val="18"/>
                  <w:szCs w:val="18"/>
                  <w:lang w:val="en-US"/>
                </w:rPr>
                <w:t>260H</w:t>
              </w:r>
            </w:ins>
          </w:p>
        </w:tc>
        <w:tc>
          <w:tcPr>
            <w:tcW w:w="236" w:type="pct"/>
            <w:shd w:val="clear" w:color="auto" w:fill="auto"/>
            <w:vAlign w:val="center"/>
          </w:tcPr>
          <w:p w:rsidR="00413606" w:rsidRPr="00340831" w:rsidRDefault="00413606" w:rsidP="009E6075">
            <w:pPr>
              <w:jc w:val="center"/>
              <w:rPr>
                <w:ins w:id="16089" w:author=" " w:date="2019-05-27T04:43:00Z"/>
                <w:rFonts w:ascii="Arial" w:hAnsi="Arial" w:cs="Arial"/>
                <w:sz w:val="18"/>
                <w:szCs w:val="18"/>
              </w:rPr>
            </w:pPr>
            <w:ins w:id="16090"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091" w:author=" " w:date="2019-05-27T04:43:00Z"/>
                <w:rFonts w:ascii="Arial" w:hAnsi="Arial" w:cs="Arial"/>
                <w:sz w:val="18"/>
                <w:szCs w:val="18"/>
              </w:rPr>
            </w:pPr>
            <w:ins w:id="1609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093" w:author=" " w:date="2019-05-27T04:43:00Z"/>
                <w:rFonts w:cs="Arial"/>
                <w:szCs w:val="18"/>
              </w:rPr>
            </w:pPr>
            <w:ins w:id="1609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6095" w:author=" " w:date="2019-05-27T04:43:00Z"/>
                <w:rFonts w:cs="Arial"/>
                <w:szCs w:val="18"/>
              </w:rPr>
            </w:pPr>
            <w:ins w:id="1609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097" w:author=" " w:date="2019-05-27T04:43:00Z"/>
                <w:rFonts w:cs="Arial"/>
                <w:szCs w:val="18"/>
              </w:rPr>
            </w:pPr>
            <w:ins w:id="1609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099" w:author=" " w:date="2019-05-27T04:43:00Z"/>
                <w:rFonts w:cs="Arial"/>
                <w:szCs w:val="18"/>
              </w:rPr>
            </w:pPr>
            <w:ins w:id="16100" w:author=" " w:date="2019-05-27T04:43:00Z">
              <w:r w:rsidRPr="00340831">
                <w:rPr>
                  <w:rFonts w:cs="Arial"/>
                  <w:szCs w:val="18"/>
                  <w:lang w:val="en-US" w:eastAsia="ja-JP"/>
                </w:rPr>
                <w:t>None</w:t>
              </w:r>
            </w:ins>
          </w:p>
        </w:tc>
      </w:tr>
      <w:tr w:rsidR="007B2B12" w:rsidRPr="00340831" w:rsidTr="004C693F">
        <w:trPr>
          <w:gridAfter w:val="1"/>
          <w:wAfter w:w="12" w:type="pct"/>
          <w:cantSplit/>
          <w:ins w:id="16101" w:author=" " w:date="2019-05-27T04:43:00Z"/>
        </w:trPr>
        <w:tc>
          <w:tcPr>
            <w:tcW w:w="1451" w:type="pct"/>
            <w:gridSpan w:val="2"/>
            <w:shd w:val="clear" w:color="auto" w:fill="auto"/>
            <w:vAlign w:val="center"/>
          </w:tcPr>
          <w:p w:rsidR="00413606" w:rsidRPr="00340831" w:rsidRDefault="00413606" w:rsidP="009E6075">
            <w:pPr>
              <w:spacing w:after="0"/>
              <w:jc w:val="center"/>
              <w:rPr>
                <w:ins w:id="16102" w:author=" " w:date="2019-05-27T04:43:00Z"/>
                <w:rFonts w:ascii="Arial" w:hAnsi="Arial" w:cs="Arial"/>
                <w:sz w:val="18"/>
                <w:szCs w:val="18"/>
                <w:lang w:val="en-US" w:eastAsia="ja-JP"/>
              </w:rPr>
            </w:pPr>
            <w:ins w:id="16103" w:author=" " w:date="2019-05-27T04:43:00Z">
              <w:r w:rsidRPr="00340831">
                <w:rPr>
                  <w:rFonts w:ascii="Arial" w:hAnsi="Arial" w:cs="Arial"/>
                  <w:color w:val="000000"/>
                  <w:sz w:val="18"/>
                  <w:szCs w:val="18"/>
                  <w:lang w:val="en-US"/>
                </w:rPr>
                <w:t>DC_5A_n260O_UL_5A_n260A</w:t>
              </w:r>
            </w:ins>
          </w:p>
        </w:tc>
        <w:tc>
          <w:tcPr>
            <w:tcW w:w="236" w:type="pct"/>
            <w:shd w:val="clear" w:color="auto" w:fill="auto"/>
            <w:vAlign w:val="center"/>
          </w:tcPr>
          <w:p w:rsidR="00413606" w:rsidRPr="00340831" w:rsidRDefault="00413606" w:rsidP="009E6075">
            <w:pPr>
              <w:jc w:val="center"/>
              <w:rPr>
                <w:ins w:id="16104" w:author=" " w:date="2019-05-27T04:43:00Z"/>
                <w:rFonts w:ascii="Arial" w:hAnsi="Arial" w:cs="Arial"/>
                <w:sz w:val="18"/>
                <w:szCs w:val="18"/>
              </w:rPr>
            </w:pPr>
            <w:ins w:id="16105"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106" w:author=" " w:date="2019-05-27T04:43:00Z"/>
                <w:rFonts w:ascii="Arial" w:hAnsi="Arial" w:cs="Arial"/>
                <w:sz w:val="18"/>
                <w:szCs w:val="18"/>
              </w:rPr>
            </w:pPr>
            <w:ins w:id="1610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108" w:author=" " w:date="2019-05-27T04:43:00Z"/>
                <w:rFonts w:cs="Arial"/>
                <w:szCs w:val="18"/>
              </w:rPr>
            </w:pPr>
            <w:ins w:id="1610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shd w:val="clear" w:color="auto" w:fill="auto"/>
          </w:tcPr>
          <w:p w:rsidR="00413606" w:rsidRPr="00340831" w:rsidRDefault="00413606" w:rsidP="009E6075">
            <w:pPr>
              <w:pStyle w:val="TAL"/>
              <w:jc w:val="center"/>
              <w:rPr>
                <w:ins w:id="16110" w:author=" " w:date="2019-05-27T04:43:00Z"/>
                <w:rFonts w:cs="Arial"/>
                <w:szCs w:val="18"/>
              </w:rPr>
            </w:pPr>
            <w:ins w:id="1611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112" w:author=" " w:date="2019-05-27T04:43:00Z"/>
                <w:rFonts w:cs="Arial"/>
                <w:szCs w:val="18"/>
              </w:rPr>
            </w:pPr>
            <w:ins w:id="1611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114" w:author=" " w:date="2019-05-27T04:43:00Z"/>
                <w:rFonts w:cs="Arial"/>
                <w:szCs w:val="18"/>
              </w:rPr>
            </w:pPr>
            <w:ins w:id="16115" w:author=" " w:date="2019-05-27T04:43:00Z">
              <w:r w:rsidRPr="00340831">
                <w:rPr>
                  <w:rFonts w:cs="Arial"/>
                  <w:szCs w:val="18"/>
                  <w:lang w:val="en-US" w:eastAsia="ja-JP"/>
                </w:rPr>
                <w:t>None</w:t>
              </w:r>
            </w:ins>
          </w:p>
        </w:tc>
      </w:tr>
      <w:tr w:rsidR="007B2B12" w:rsidRPr="00340831" w:rsidTr="004C693F">
        <w:trPr>
          <w:gridAfter w:val="1"/>
          <w:wAfter w:w="12" w:type="pct"/>
          <w:cantSplit/>
          <w:ins w:id="16116" w:author=" " w:date="2019-05-27T04:43:00Z"/>
        </w:trPr>
        <w:tc>
          <w:tcPr>
            <w:tcW w:w="1451" w:type="pct"/>
            <w:gridSpan w:val="2"/>
            <w:shd w:val="clear" w:color="auto" w:fill="auto"/>
            <w:vAlign w:val="center"/>
          </w:tcPr>
          <w:p w:rsidR="00413606" w:rsidRPr="00340831" w:rsidRDefault="00413606" w:rsidP="009E6075">
            <w:pPr>
              <w:spacing w:after="0"/>
              <w:jc w:val="center"/>
              <w:rPr>
                <w:ins w:id="16117" w:author=" " w:date="2019-05-27T04:43:00Z"/>
                <w:rFonts w:ascii="Arial" w:hAnsi="Arial" w:cs="Arial"/>
                <w:sz w:val="18"/>
                <w:szCs w:val="18"/>
                <w:lang w:val="en-US" w:eastAsia="ja-JP"/>
              </w:rPr>
            </w:pPr>
            <w:ins w:id="16118" w:author=" " w:date="2019-05-27T04:43:00Z">
              <w:r w:rsidRPr="00340831">
                <w:rPr>
                  <w:rFonts w:ascii="Arial" w:hAnsi="Arial" w:cs="Arial"/>
                  <w:color w:val="000000"/>
                  <w:sz w:val="18"/>
                  <w:szCs w:val="18"/>
                  <w:lang w:val="en-US"/>
                </w:rPr>
                <w:t>DC_5A_n260O_UL_5A_n260O</w:t>
              </w:r>
            </w:ins>
          </w:p>
        </w:tc>
        <w:tc>
          <w:tcPr>
            <w:tcW w:w="236" w:type="pct"/>
            <w:shd w:val="clear" w:color="auto" w:fill="auto"/>
            <w:vAlign w:val="center"/>
          </w:tcPr>
          <w:p w:rsidR="00413606" w:rsidRPr="00340831" w:rsidRDefault="00413606" w:rsidP="009E6075">
            <w:pPr>
              <w:jc w:val="center"/>
              <w:rPr>
                <w:ins w:id="16119" w:author=" " w:date="2019-05-27T04:43:00Z"/>
                <w:rFonts w:ascii="Arial" w:hAnsi="Arial" w:cs="Arial"/>
                <w:sz w:val="18"/>
                <w:szCs w:val="18"/>
              </w:rPr>
            </w:pPr>
            <w:ins w:id="16120"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121" w:author=" " w:date="2019-05-27T04:43:00Z"/>
                <w:rFonts w:ascii="Arial" w:hAnsi="Arial" w:cs="Arial"/>
                <w:sz w:val="18"/>
                <w:szCs w:val="18"/>
              </w:rPr>
            </w:pPr>
            <w:ins w:id="1612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123" w:author=" " w:date="2019-05-27T04:43:00Z"/>
                <w:rFonts w:cs="Arial"/>
                <w:szCs w:val="18"/>
              </w:rPr>
            </w:pPr>
            <w:ins w:id="1612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6125" w:author=" " w:date="2019-05-27T04:43:00Z"/>
                <w:rFonts w:cs="Arial"/>
                <w:szCs w:val="18"/>
              </w:rPr>
            </w:pPr>
            <w:ins w:id="1612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127" w:author=" " w:date="2019-05-27T04:43:00Z"/>
                <w:rFonts w:cs="Arial"/>
                <w:szCs w:val="18"/>
              </w:rPr>
            </w:pPr>
            <w:ins w:id="1612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129" w:author=" " w:date="2019-05-27T04:43:00Z"/>
                <w:rFonts w:cs="Arial"/>
                <w:szCs w:val="18"/>
              </w:rPr>
            </w:pPr>
            <w:ins w:id="16130" w:author=" " w:date="2019-05-27T04:43:00Z">
              <w:r w:rsidRPr="00340831">
                <w:rPr>
                  <w:rFonts w:cs="Arial"/>
                  <w:szCs w:val="18"/>
                  <w:lang w:val="en-US" w:eastAsia="ja-JP"/>
                </w:rPr>
                <w:t>None</w:t>
              </w:r>
            </w:ins>
          </w:p>
        </w:tc>
      </w:tr>
      <w:tr w:rsidR="007B2B12" w:rsidRPr="00340831" w:rsidTr="004C693F">
        <w:trPr>
          <w:gridAfter w:val="1"/>
          <w:wAfter w:w="12" w:type="pct"/>
          <w:cantSplit/>
          <w:ins w:id="16131" w:author=" " w:date="2019-05-27T04:43:00Z"/>
        </w:trPr>
        <w:tc>
          <w:tcPr>
            <w:tcW w:w="1451" w:type="pct"/>
            <w:gridSpan w:val="2"/>
            <w:shd w:val="clear" w:color="auto" w:fill="auto"/>
            <w:vAlign w:val="center"/>
          </w:tcPr>
          <w:p w:rsidR="00413606" w:rsidRPr="00340831" w:rsidRDefault="00413606" w:rsidP="009E6075">
            <w:pPr>
              <w:spacing w:after="0"/>
              <w:jc w:val="center"/>
              <w:rPr>
                <w:ins w:id="16132" w:author=" " w:date="2019-05-27T04:43:00Z"/>
                <w:rFonts w:ascii="Arial" w:hAnsi="Arial" w:cs="Arial"/>
                <w:sz w:val="18"/>
                <w:szCs w:val="18"/>
                <w:lang w:val="en-US" w:eastAsia="ja-JP"/>
              </w:rPr>
            </w:pPr>
            <w:ins w:id="16133" w:author=" " w:date="2019-05-27T04:43:00Z">
              <w:r w:rsidRPr="00340831">
                <w:rPr>
                  <w:rFonts w:ascii="Arial" w:hAnsi="Arial" w:cs="Arial"/>
                  <w:color w:val="000000"/>
                  <w:sz w:val="18"/>
                  <w:szCs w:val="18"/>
                  <w:lang w:val="en-US"/>
                </w:rPr>
                <w:lastRenderedPageBreak/>
                <w:t>DC_5A_n260P_UL_5A_n260A</w:t>
              </w:r>
            </w:ins>
          </w:p>
        </w:tc>
        <w:tc>
          <w:tcPr>
            <w:tcW w:w="236" w:type="pct"/>
            <w:shd w:val="clear" w:color="auto" w:fill="auto"/>
            <w:vAlign w:val="center"/>
          </w:tcPr>
          <w:p w:rsidR="00413606" w:rsidRPr="00340831" w:rsidRDefault="00413606" w:rsidP="009E6075">
            <w:pPr>
              <w:jc w:val="center"/>
              <w:rPr>
                <w:ins w:id="16134" w:author=" " w:date="2019-05-27T04:43:00Z"/>
                <w:rFonts w:ascii="Arial" w:hAnsi="Arial" w:cs="Arial"/>
                <w:sz w:val="18"/>
                <w:szCs w:val="18"/>
              </w:rPr>
            </w:pPr>
            <w:ins w:id="16135"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136" w:author=" " w:date="2019-05-27T04:43:00Z"/>
                <w:rFonts w:ascii="Arial" w:hAnsi="Arial" w:cs="Arial"/>
                <w:sz w:val="18"/>
                <w:szCs w:val="18"/>
              </w:rPr>
            </w:pPr>
            <w:ins w:id="1613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138" w:author=" " w:date="2019-05-27T04:43:00Z"/>
                <w:rFonts w:cs="Arial"/>
                <w:szCs w:val="18"/>
              </w:rPr>
            </w:pPr>
            <w:ins w:id="1613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shd w:val="clear" w:color="auto" w:fill="auto"/>
          </w:tcPr>
          <w:p w:rsidR="00413606" w:rsidRPr="00340831" w:rsidRDefault="00413606" w:rsidP="009E6075">
            <w:pPr>
              <w:pStyle w:val="TAL"/>
              <w:jc w:val="center"/>
              <w:rPr>
                <w:ins w:id="16140" w:author=" " w:date="2019-05-27T04:43:00Z"/>
                <w:rFonts w:cs="Arial"/>
                <w:szCs w:val="18"/>
              </w:rPr>
            </w:pPr>
            <w:ins w:id="1614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142" w:author=" " w:date="2019-05-27T04:43:00Z"/>
                <w:rFonts w:cs="Arial"/>
                <w:szCs w:val="18"/>
              </w:rPr>
            </w:pPr>
            <w:ins w:id="1614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144" w:author=" " w:date="2019-05-27T04:43:00Z"/>
                <w:rFonts w:cs="Arial"/>
                <w:szCs w:val="18"/>
              </w:rPr>
            </w:pPr>
            <w:ins w:id="16145" w:author=" " w:date="2019-05-27T04:43:00Z">
              <w:r w:rsidRPr="00340831">
                <w:rPr>
                  <w:rFonts w:cs="Arial"/>
                  <w:szCs w:val="18"/>
                  <w:lang w:val="en-US" w:eastAsia="ja-JP"/>
                </w:rPr>
                <w:t>None</w:t>
              </w:r>
            </w:ins>
          </w:p>
        </w:tc>
      </w:tr>
      <w:tr w:rsidR="007B2B12" w:rsidRPr="00340831" w:rsidTr="004C693F">
        <w:trPr>
          <w:gridAfter w:val="1"/>
          <w:wAfter w:w="12" w:type="pct"/>
          <w:cantSplit/>
          <w:ins w:id="16146" w:author=" " w:date="2019-05-27T04:43:00Z"/>
        </w:trPr>
        <w:tc>
          <w:tcPr>
            <w:tcW w:w="1451" w:type="pct"/>
            <w:gridSpan w:val="2"/>
            <w:shd w:val="clear" w:color="auto" w:fill="auto"/>
            <w:vAlign w:val="center"/>
          </w:tcPr>
          <w:p w:rsidR="00413606" w:rsidRPr="00340831" w:rsidRDefault="00413606" w:rsidP="009E6075">
            <w:pPr>
              <w:spacing w:after="0"/>
              <w:jc w:val="center"/>
              <w:rPr>
                <w:ins w:id="16147" w:author=" " w:date="2019-05-27T04:43:00Z"/>
                <w:rFonts w:ascii="Arial" w:hAnsi="Arial" w:cs="Arial"/>
                <w:sz w:val="18"/>
                <w:szCs w:val="18"/>
                <w:lang w:val="en-US" w:eastAsia="ja-JP"/>
              </w:rPr>
            </w:pPr>
            <w:ins w:id="16148" w:author=" " w:date="2019-05-27T04:43:00Z">
              <w:r w:rsidRPr="00340831">
                <w:rPr>
                  <w:rFonts w:ascii="Arial" w:hAnsi="Arial" w:cs="Arial"/>
                  <w:color w:val="000000"/>
                  <w:sz w:val="18"/>
                  <w:szCs w:val="18"/>
                  <w:lang w:val="en-US"/>
                </w:rPr>
                <w:t>DC_5A_n260P_UL_5A_n260O</w:t>
              </w:r>
            </w:ins>
          </w:p>
        </w:tc>
        <w:tc>
          <w:tcPr>
            <w:tcW w:w="236" w:type="pct"/>
            <w:shd w:val="clear" w:color="auto" w:fill="auto"/>
            <w:vAlign w:val="center"/>
          </w:tcPr>
          <w:p w:rsidR="00413606" w:rsidRPr="00340831" w:rsidRDefault="00413606" w:rsidP="009E6075">
            <w:pPr>
              <w:jc w:val="center"/>
              <w:rPr>
                <w:ins w:id="16149" w:author=" " w:date="2019-05-27T04:43:00Z"/>
                <w:rFonts w:ascii="Arial" w:hAnsi="Arial" w:cs="Arial"/>
                <w:sz w:val="18"/>
                <w:szCs w:val="18"/>
              </w:rPr>
            </w:pPr>
            <w:ins w:id="16150"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151" w:author=" " w:date="2019-05-27T04:43:00Z"/>
                <w:rFonts w:ascii="Arial" w:hAnsi="Arial" w:cs="Arial"/>
                <w:sz w:val="18"/>
                <w:szCs w:val="18"/>
              </w:rPr>
            </w:pPr>
            <w:ins w:id="1615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153" w:author=" " w:date="2019-05-27T04:43:00Z"/>
                <w:rFonts w:cs="Arial"/>
                <w:szCs w:val="18"/>
              </w:rPr>
            </w:pPr>
            <w:ins w:id="1615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6155" w:author=" " w:date="2019-05-27T04:43:00Z"/>
                <w:rFonts w:cs="Arial"/>
                <w:szCs w:val="18"/>
              </w:rPr>
            </w:pPr>
            <w:ins w:id="1615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157" w:author=" " w:date="2019-05-27T04:43:00Z"/>
                <w:rFonts w:cs="Arial"/>
                <w:szCs w:val="18"/>
              </w:rPr>
            </w:pPr>
            <w:ins w:id="1615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159" w:author=" " w:date="2019-05-27T04:43:00Z"/>
                <w:rFonts w:cs="Arial"/>
                <w:szCs w:val="18"/>
              </w:rPr>
            </w:pPr>
            <w:ins w:id="16160" w:author=" " w:date="2019-05-27T04:43:00Z">
              <w:r w:rsidRPr="00340831">
                <w:rPr>
                  <w:rFonts w:cs="Arial"/>
                  <w:szCs w:val="18"/>
                  <w:lang w:val="en-US" w:eastAsia="ja-JP"/>
                </w:rPr>
                <w:t>None</w:t>
              </w:r>
            </w:ins>
          </w:p>
        </w:tc>
      </w:tr>
      <w:tr w:rsidR="007B2B12" w:rsidRPr="00340831" w:rsidTr="004C693F">
        <w:trPr>
          <w:gridAfter w:val="1"/>
          <w:wAfter w:w="12" w:type="pct"/>
          <w:cantSplit/>
          <w:ins w:id="16161" w:author=" " w:date="2019-05-27T04:43:00Z"/>
        </w:trPr>
        <w:tc>
          <w:tcPr>
            <w:tcW w:w="1451" w:type="pct"/>
            <w:gridSpan w:val="2"/>
            <w:shd w:val="clear" w:color="auto" w:fill="auto"/>
            <w:vAlign w:val="center"/>
          </w:tcPr>
          <w:p w:rsidR="00413606" w:rsidRPr="00340831" w:rsidRDefault="00413606" w:rsidP="009E6075">
            <w:pPr>
              <w:spacing w:after="0"/>
              <w:jc w:val="center"/>
              <w:rPr>
                <w:ins w:id="16162" w:author=" " w:date="2019-05-27T04:43:00Z"/>
                <w:rFonts w:ascii="Arial" w:hAnsi="Arial" w:cs="Arial"/>
                <w:sz w:val="18"/>
                <w:szCs w:val="18"/>
                <w:lang w:val="en-US" w:eastAsia="ja-JP"/>
              </w:rPr>
            </w:pPr>
            <w:ins w:id="16163" w:author=" " w:date="2019-05-27T04:43:00Z">
              <w:r w:rsidRPr="00340831">
                <w:rPr>
                  <w:rFonts w:ascii="Arial" w:hAnsi="Arial" w:cs="Arial"/>
                  <w:color w:val="000000"/>
                  <w:sz w:val="18"/>
                  <w:szCs w:val="18"/>
                  <w:lang w:val="en-US"/>
                </w:rPr>
                <w:t>DC_5A_n260P_UL_5A_n260P</w:t>
              </w:r>
            </w:ins>
          </w:p>
        </w:tc>
        <w:tc>
          <w:tcPr>
            <w:tcW w:w="236" w:type="pct"/>
            <w:shd w:val="clear" w:color="auto" w:fill="auto"/>
            <w:vAlign w:val="center"/>
          </w:tcPr>
          <w:p w:rsidR="00413606" w:rsidRPr="00340831" w:rsidRDefault="00413606" w:rsidP="009E6075">
            <w:pPr>
              <w:jc w:val="center"/>
              <w:rPr>
                <w:ins w:id="16164" w:author=" " w:date="2019-05-27T04:43:00Z"/>
                <w:rFonts w:ascii="Arial" w:hAnsi="Arial" w:cs="Arial"/>
                <w:sz w:val="18"/>
                <w:szCs w:val="18"/>
              </w:rPr>
            </w:pPr>
            <w:ins w:id="16165"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166" w:author=" " w:date="2019-05-27T04:43:00Z"/>
                <w:rFonts w:ascii="Arial" w:hAnsi="Arial" w:cs="Arial"/>
                <w:sz w:val="18"/>
                <w:szCs w:val="18"/>
              </w:rPr>
            </w:pPr>
            <w:ins w:id="1616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168" w:author=" " w:date="2019-05-27T04:43:00Z"/>
                <w:rFonts w:cs="Arial"/>
                <w:szCs w:val="18"/>
              </w:rPr>
            </w:pPr>
            <w:ins w:id="1616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6170" w:author=" " w:date="2019-05-27T04:43:00Z"/>
                <w:rFonts w:cs="Arial"/>
                <w:szCs w:val="18"/>
              </w:rPr>
            </w:pPr>
            <w:ins w:id="1617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172" w:author=" " w:date="2019-05-27T04:43:00Z"/>
                <w:rFonts w:cs="Arial"/>
                <w:szCs w:val="18"/>
              </w:rPr>
            </w:pPr>
            <w:ins w:id="1617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174" w:author=" " w:date="2019-05-27T04:43:00Z"/>
                <w:rFonts w:cs="Arial"/>
                <w:szCs w:val="18"/>
              </w:rPr>
            </w:pPr>
            <w:ins w:id="16175" w:author=" " w:date="2019-05-27T04:43:00Z">
              <w:r w:rsidRPr="00340831">
                <w:rPr>
                  <w:rFonts w:cs="Arial"/>
                  <w:szCs w:val="18"/>
                  <w:lang w:val="en-US" w:eastAsia="ja-JP"/>
                </w:rPr>
                <w:t>None</w:t>
              </w:r>
            </w:ins>
          </w:p>
        </w:tc>
      </w:tr>
      <w:tr w:rsidR="007B2B12" w:rsidRPr="00340831" w:rsidTr="004C693F">
        <w:trPr>
          <w:gridAfter w:val="1"/>
          <w:wAfter w:w="12" w:type="pct"/>
          <w:cantSplit/>
          <w:ins w:id="16176" w:author=" " w:date="2019-05-27T04:43:00Z"/>
        </w:trPr>
        <w:tc>
          <w:tcPr>
            <w:tcW w:w="1451" w:type="pct"/>
            <w:gridSpan w:val="2"/>
            <w:shd w:val="clear" w:color="auto" w:fill="auto"/>
            <w:vAlign w:val="center"/>
          </w:tcPr>
          <w:p w:rsidR="00413606" w:rsidRPr="00340831" w:rsidRDefault="00413606" w:rsidP="009E6075">
            <w:pPr>
              <w:spacing w:after="0"/>
              <w:jc w:val="center"/>
              <w:rPr>
                <w:ins w:id="16177" w:author=" " w:date="2019-05-27T04:43:00Z"/>
                <w:rFonts w:ascii="Arial" w:hAnsi="Arial" w:cs="Arial"/>
                <w:sz w:val="18"/>
                <w:szCs w:val="18"/>
                <w:lang w:val="en-US" w:eastAsia="ja-JP"/>
              </w:rPr>
            </w:pPr>
            <w:ins w:id="16178" w:author=" " w:date="2019-05-27T04:43:00Z">
              <w:r w:rsidRPr="00340831">
                <w:rPr>
                  <w:rFonts w:ascii="Arial" w:hAnsi="Arial" w:cs="Arial"/>
                  <w:color w:val="000000"/>
                  <w:sz w:val="18"/>
                  <w:szCs w:val="18"/>
                  <w:lang w:val="en-US"/>
                </w:rPr>
                <w:t>DC_5A_n260Q_UL_5A_n260A</w:t>
              </w:r>
            </w:ins>
          </w:p>
        </w:tc>
        <w:tc>
          <w:tcPr>
            <w:tcW w:w="236" w:type="pct"/>
            <w:shd w:val="clear" w:color="auto" w:fill="auto"/>
            <w:vAlign w:val="center"/>
          </w:tcPr>
          <w:p w:rsidR="00413606" w:rsidRPr="00340831" w:rsidRDefault="00413606" w:rsidP="009E6075">
            <w:pPr>
              <w:jc w:val="center"/>
              <w:rPr>
                <w:ins w:id="16179" w:author=" " w:date="2019-05-27T04:43:00Z"/>
                <w:rFonts w:ascii="Arial" w:hAnsi="Arial" w:cs="Arial"/>
                <w:sz w:val="18"/>
                <w:szCs w:val="18"/>
              </w:rPr>
            </w:pPr>
            <w:ins w:id="16180"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181" w:author=" " w:date="2019-05-27T04:43:00Z"/>
                <w:rFonts w:ascii="Arial" w:hAnsi="Arial" w:cs="Arial"/>
                <w:sz w:val="18"/>
                <w:szCs w:val="18"/>
              </w:rPr>
            </w:pPr>
            <w:ins w:id="1618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183" w:author=" " w:date="2019-05-27T04:43:00Z"/>
                <w:rFonts w:cs="Arial"/>
                <w:szCs w:val="18"/>
              </w:rPr>
            </w:pPr>
            <w:ins w:id="1618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shd w:val="clear" w:color="auto" w:fill="auto"/>
          </w:tcPr>
          <w:p w:rsidR="00413606" w:rsidRPr="00340831" w:rsidRDefault="00413606" w:rsidP="009E6075">
            <w:pPr>
              <w:pStyle w:val="TAL"/>
              <w:jc w:val="center"/>
              <w:rPr>
                <w:ins w:id="16185" w:author=" " w:date="2019-05-27T04:43:00Z"/>
                <w:rFonts w:cs="Arial"/>
                <w:szCs w:val="18"/>
              </w:rPr>
            </w:pPr>
            <w:ins w:id="1618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187" w:author=" " w:date="2019-05-27T04:43:00Z"/>
                <w:rFonts w:cs="Arial"/>
                <w:szCs w:val="18"/>
              </w:rPr>
            </w:pPr>
            <w:ins w:id="1618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189" w:author=" " w:date="2019-05-27T04:43:00Z"/>
                <w:rFonts w:cs="Arial"/>
                <w:szCs w:val="18"/>
              </w:rPr>
            </w:pPr>
            <w:ins w:id="16190" w:author=" " w:date="2019-05-27T04:43:00Z">
              <w:r w:rsidRPr="00340831">
                <w:rPr>
                  <w:rFonts w:cs="Arial"/>
                  <w:szCs w:val="18"/>
                  <w:lang w:val="en-US" w:eastAsia="ja-JP"/>
                </w:rPr>
                <w:t>None</w:t>
              </w:r>
            </w:ins>
          </w:p>
        </w:tc>
      </w:tr>
      <w:tr w:rsidR="007B2B12" w:rsidRPr="00340831" w:rsidTr="004C693F">
        <w:trPr>
          <w:gridAfter w:val="1"/>
          <w:wAfter w:w="12" w:type="pct"/>
          <w:cantSplit/>
          <w:ins w:id="16191" w:author=" " w:date="2019-05-27T04:43:00Z"/>
        </w:trPr>
        <w:tc>
          <w:tcPr>
            <w:tcW w:w="1451" w:type="pct"/>
            <w:gridSpan w:val="2"/>
            <w:shd w:val="clear" w:color="auto" w:fill="auto"/>
            <w:vAlign w:val="center"/>
          </w:tcPr>
          <w:p w:rsidR="00413606" w:rsidRPr="00340831" w:rsidRDefault="00413606" w:rsidP="009E6075">
            <w:pPr>
              <w:spacing w:after="0"/>
              <w:jc w:val="center"/>
              <w:rPr>
                <w:ins w:id="16192" w:author=" " w:date="2019-05-27T04:43:00Z"/>
                <w:rFonts w:ascii="Arial" w:hAnsi="Arial" w:cs="Arial"/>
                <w:sz w:val="18"/>
                <w:szCs w:val="18"/>
                <w:lang w:val="en-US" w:eastAsia="ja-JP"/>
              </w:rPr>
            </w:pPr>
            <w:ins w:id="16193" w:author=" " w:date="2019-05-27T04:43:00Z">
              <w:r w:rsidRPr="00340831">
                <w:rPr>
                  <w:rFonts w:ascii="Arial" w:hAnsi="Arial" w:cs="Arial"/>
                  <w:color w:val="000000"/>
                  <w:sz w:val="18"/>
                  <w:szCs w:val="18"/>
                  <w:lang w:val="en-US"/>
                </w:rPr>
                <w:t>DC_5A_n260Q_UL_5A_n260O</w:t>
              </w:r>
            </w:ins>
          </w:p>
        </w:tc>
        <w:tc>
          <w:tcPr>
            <w:tcW w:w="236" w:type="pct"/>
            <w:shd w:val="clear" w:color="auto" w:fill="auto"/>
            <w:vAlign w:val="center"/>
          </w:tcPr>
          <w:p w:rsidR="00413606" w:rsidRPr="00340831" w:rsidRDefault="00413606" w:rsidP="009E6075">
            <w:pPr>
              <w:jc w:val="center"/>
              <w:rPr>
                <w:ins w:id="16194" w:author=" " w:date="2019-05-27T04:43:00Z"/>
                <w:rFonts w:ascii="Arial" w:hAnsi="Arial" w:cs="Arial"/>
                <w:sz w:val="18"/>
                <w:szCs w:val="18"/>
              </w:rPr>
            </w:pPr>
            <w:ins w:id="16195"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196" w:author=" " w:date="2019-05-27T04:43:00Z"/>
                <w:rFonts w:ascii="Arial" w:hAnsi="Arial" w:cs="Arial"/>
                <w:sz w:val="18"/>
                <w:szCs w:val="18"/>
              </w:rPr>
            </w:pPr>
            <w:ins w:id="1619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198" w:author=" " w:date="2019-05-27T04:43:00Z"/>
                <w:rFonts w:cs="Arial"/>
                <w:szCs w:val="18"/>
              </w:rPr>
            </w:pPr>
            <w:ins w:id="1619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6200" w:author=" " w:date="2019-05-27T04:43:00Z"/>
                <w:rFonts w:cs="Arial"/>
                <w:szCs w:val="18"/>
              </w:rPr>
            </w:pPr>
            <w:ins w:id="1620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202" w:author=" " w:date="2019-05-27T04:43:00Z"/>
                <w:rFonts w:cs="Arial"/>
                <w:szCs w:val="18"/>
              </w:rPr>
            </w:pPr>
            <w:ins w:id="1620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204" w:author=" " w:date="2019-05-27T04:43:00Z"/>
                <w:rFonts w:cs="Arial"/>
                <w:szCs w:val="18"/>
              </w:rPr>
            </w:pPr>
            <w:ins w:id="16205" w:author=" " w:date="2019-05-27T04:43:00Z">
              <w:r w:rsidRPr="00340831">
                <w:rPr>
                  <w:rFonts w:cs="Arial"/>
                  <w:szCs w:val="18"/>
                  <w:lang w:val="en-US" w:eastAsia="ja-JP"/>
                </w:rPr>
                <w:t>None</w:t>
              </w:r>
            </w:ins>
          </w:p>
        </w:tc>
      </w:tr>
      <w:tr w:rsidR="007B2B12" w:rsidRPr="00340831" w:rsidTr="004C693F">
        <w:trPr>
          <w:gridAfter w:val="1"/>
          <w:wAfter w:w="12" w:type="pct"/>
          <w:cantSplit/>
          <w:ins w:id="16206" w:author=" " w:date="2019-05-27T04:43:00Z"/>
        </w:trPr>
        <w:tc>
          <w:tcPr>
            <w:tcW w:w="1451" w:type="pct"/>
            <w:gridSpan w:val="2"/>
            <w:shd w:val="clear" w:color="auto" w:fill="auto"/>
            <w:vAlign w:val="center"/>
          </w:tcPr>
          <w:p w:rsidR="00413606" w:rsidRPr="00340831" w:rsidRDefault="00413606" w:rsidP="009E6075">
            <w:pPr>
              <w:spacing w:after="0"/>
              <w:jc w:val="center"/>
              <w:rPr>
                <w:ins w:id="16207" w:author=" " w:date="2019-05-27T04:43:00Z"/>
                <w:rFonts w:ascii="Arial" w:hAnsi="Arial" w:cs="Arial"/>
                <w:sz w:val="18"/>
                <w:szCs w:val="18"/>
                <w:lang w:val="en-US" w:eastAsia="ja-JP"/>
              </w:rPr>
            </w:pPr>
            <w:ins w:id="16208" w:author=" " w:date="2019-05-27T04:43:00Z">
              <w:r w:rsidRPr="00340831">
                <w:rPr>
                  <w:rFonts w:ascii="Arial" w:hAnsi="Arial" w:cs="Arial"/>
                  <w:color w:val="000000"/>
                  <w:sz w:val="18"/>
                  <w:szCs w:val="18"/>
                  <w:lang w:val="en-US"/>
                </w:rPr>
                <w:t>DC_5A_n260Q_UL_5A_n260P</w:t>
              </w:r>
            </w:ins>
          </w:p>
        </w:tc>
        <w:tc>
          <w:tcPr>
            <w:tcW w:w="236" w:type="pct"/>
            <w:shd w:val="clear" w:color="auto" w:fill="auto"/>
            <w:vAlign w:val="center"/>
          </w:tcPr>
          <w:p w:rsidR="00413606" w:rsidRPr="00340831" w:rsidRDefault="00413606" w:rsidP="009E6075">
            <w:pPr>
              <w:jc w:val="center"/>
              <w:rPr>
                <w:ins w:id="16209" w:author=" " w:date="2019-05-27T04:43:00Z"/>
                <w:rFonts w:ascii="Arial" w:hAnsi="Arial" w:cs="Arial"/>
                <w:sz w:val="18"/>
                <w:szCs w:val="18"/>
              </w:rPr>
            </w:pPr>
            <w:ins w:id="16210"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211" w:author=" " w:date="2019-05-27T04:43:00Z"/>
                <w:rFonts w:ascii="Arial" w:hAnsi="Arial" w:cs="Arial"/>
                <w:sz w:val="18"/>
                <w:szCs w:val="18"/>
              </w:rPr>
            </w:pPr>
            <w:ins w:id="1621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213" w:author=" " w:date="2019-05-27T04:43:00Z"/>
                <w:rFonts w:cs="Arial"/>
                <w:szCs w:val="18"/>
              </w:rPr>
            </w:pPr>
            <w:ins w:id="1621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6215" w:author=" " w:date="2019-05-27T04:43:00Z"/>
                <w:rFonts w:cs="Arial"/>
                <w:szCs w:val="18"/>
              </w:rPr>
            </w:pPr>
            <w:ins w:id="1621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217" w:author=" " w:date="2019-05-27T04:43:00Z"/>
                <w:rFonts w:cs="Arial"/>
                <w:szCs w:val="18"/>
              </w:rPr>
            </w:pPr>
            <w:ins w:id="1621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219" w:author=" " w:date="2019-05-27T04:43:00Z"/>
                <w:rFonts w:cs="Arial"/>
                <w:szCs w:val="18"/>
              </w:rPr>
            </w:pPr>
            <w:ins w:id="16220" w:author=" " w:date="2019-05-27T04:43:00Z">
              <w:r w:rsidRPr="00340831">
                <w:rPr>
                  <w:rFonts w:cs="Arial"/>
                  <w:szCs w:val="18"/>
                  <w:lang w:val="en-US" w:eastAsia="ja-JP"/>
                </w:rPr>
                <w:t>None</w:t>
              </w:r>
            </w:ins>
          </w:p>
        </w:tc>
      </w:tr>
      <w:tr w:rsidR="007B2B12" w:rsidRPr="00340831" w:rsidTr="004C693F">
        <w:trPr>
          <w:gridAfter w:val="1"/>
          <w:wAfter w:w="12" w:type="pct"/>
          <w:cantSplit/>
          <w:ins w:id="16221" w:author=" " w:date="2019-05-27T04:43:00Z"/>
        </w:trPr>
        <w:tc>
          <w:tcPr>
            <w:tcW w:w="1451" w:type="pct"/>
            <w:gridSpan w:val="2"/>
            <w:shd w:val="clear" w:color="auto" w:fill="auto"/>
            <w:vAlign w:val="center"/>
          </w:tcPr>
          <w:p w:rsidR="00413606" w:rsidRPr="00340831" w:rsidRDefault="00413606" w:rsidP="009E6075">
            <w:pPr>
              <w:spacing w:after="0"/>
              <w:jc w:val="center"/>
              <w:rPr>
                <w:ins w:id="16222" w:author=" " w:date="2019-05-27T04:43:00Z"/>
                <w:rFonts w:ascii="Arial" w:hAnsi="Arial" w:cs="Arial"/>
                <w:sz w:val="18"/>
                <w:szCs w:val="18"/>
                <w:lang w:val="en-US" w:eastAsia="ja-JP"/>
              </w:rPr>
            </w:pPr>
            <w:ins w:id="16223" w:author=" " w:date="2019-05-27T04:43:00Z">
              <w:r w:rsidRPr="00340831">
                <w:rPr>
                  <w:rFonts w:ascii="Arial" w:hAnsi="Arial" w:cs="Arial"/>
                  <w:color w:val="000000"/>
                  <w:sz w:val="18"/>
                  <w:szCs w:val="18"/>
                  <w:lang w:val="en-US"/>
                </w:rPr>
                <w:t>DC_5A_n260Q_UL_5A_n260Q</w:t>
              </w:r>
            </w:ins>
          </w:p>
        </w:tc>
        <w:tc>
          <w:tcPr>
            <w:tcW w:w="236" w:type="pct"/>
            <w:shd w:val="clear" w:color="auto" w:fill="auto"/>
            <w:vAlign w:val="center"/>
          </w:tcPr>
          <w:p w:rsidR="00413606" w:rsidRPr="00340831" w:rsidRDefault="00413606" w:rsidP="009E6075">
            <w:pPr>
              <w:jc w:val="center"/>
              <w:rPr>
                <w:ins w:id="16224" w:author=" " w:date="2019-05-27T04:43:00Z"/>
                <w:rFonts w:ascii="Arial" w:hAnsi="Arial" w:cs="Arial"/>
                <w:sz w:val="18"/>
                <w:szCs w:val="18"/>
              </w:rPr>
            </w:pPr>
            <w:ins w:id="16225"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226" w:author=" " w:date="2019-05-27T04:43:00Z"/>
                <w:rFonts w:ascii="Arial" w:hAnsi="Arial" w:cs="Arial"/>
                <w:sz w:val="18"/>
                <w:szCs w:val="18"/>
              </w:rPr>
            </w:pPr>
            <w:ins w:id="1622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228" w:author=" " w:date="2019-05-27T04:43:00Z"/>
                <w:rFonts w:cs="Arial"/>
                <w:szCs w:val="18"/>
              </w:rPr>
            </w:pPr>
            <w:ins w:id="1622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6230" w:author=" " w:date="2019-05-27T04:43:00Z"/>
                <w:rFonts w:cs="Arial"/>
                <w:szCs w:val="18"/>
              </w:rPr>
            </w:pPr>
            <w:ins w:id="1623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232" w:author=" " w:date="2019-05-27T04:43:00Z"/>
                <w:rFonts w:cs="Arial"/>
                <w:szCs w:val="18"/>
              </w:rPr>
            </w:pPr>
            <w:ins w:id="1623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234" w:author=" " w:date="2019-05-27T04:43:00Z"/>
                <w:rFonts w:cs="Arial"/>
                <w:szCs w:val="18"/>
              </w:rPr>
            </w:pPr>
            <w:ins w:id="16235" w:author=" " w:date="2019-05-27T04:43:00Z">
              <w:r w:rsidRPr="00340831">
                <w:rPr>
                  <w:rFonts w:cs="Arial"/>
                  <w:szCs w:val="18"/>
                  <w:lang w:val="en-US" w:eastAsia="ja-JP"/>
                </w:rPr>
                <w:t>None</w:t>
              </w:r>
            </w:ins>
          </w:p>
        </w:tc>
      </w:tr>
      <w:tr w:rsidR="007B2B12" w:rsidRPr="00340831" w:rsidTr="004C693F">
        <w:trPr>
          <w:gridAfter w:val="1"/>
          <w:wAfter w:w="12" w:type="pct"/>
          <w:cantSplit/>
          <w:ins w:id="16236" w:author=" " w:date="2019-05-27T04:43:00Z"/>
        </w:trPr>
        <w:tc>
          <w:tcPr>
            <w:tcW w:w="1451" w:type="pct"/>
            <w:gridSpan w:val="2"/>
            <w:shd w:val="clear" w:color="auto" w:fill="auto"/>
            <w:vAlign w:val="center"/>
          </w:tcPr>
          <w:p w:rsidR="00413606" w:rsidRPr="00340831" w:rsidRDefault="00413606" w:rsidP="009E6075">
            <w:pPr>
              <w:spacing w:after="0"/>
              <w:jc w:val="center"/>
              <w:rPr>
                <w:ins w:id="16237" w:author=" " w:date="2019-05-27T04:43:00Z"/>
                <w:rFonts w:ascii="Arial" w:hAnsi="Arial" w:cs="Arial"/>
                <w:sz w:val="18"/>
                <w:szCs w:val="18"/>
                <w:lang w:val="en-US" w:eastAsia="ja-JP"/>
              </w:rPr>
            </w:pPr>
            <w:ins w:id="16238" w:author=" " w:date="2019-05-27T04:43:00Z">
              <w:r w:rsidRPr="00340831">
                <w:rPr>
                  <w:rFonts w:ascii="Arial" w:hAnsi="Arial" w:cs="Arial"/>
                  <w:color w:val="000000"/>
                  <w:sz w:val="18"/>
                  <w:szCs w:val="18"/>
                  <w:lang w:val="en-US"/>
                </w:rPr>
                <w:t>DC_5A_n260(A-P-Q)_UL_5A_n260A</w:t>
              </w:r>
            </w:ins>
          </w:p>
        </w:tc>
        <w:tc>
          <w:tcPr>
            <w:tcW w:w="236" w:type="pct"/>
            <w:shd w:val="clear" w:color="auto" w:fill="auto"/>
            <w:vAlign w:val="center"/>
          </w:tcPr>
          <w:p w:rsidR="00413606" w:rsidRPr="00340831" w:rsidRDefault="00413606" w:rsidP="009E6075">
            <w:pPr>
              <w:jc w:val="center"/>
              <w:rPr>
                <w:ins w:id="16239" w:author=" " w:date="2019-05-27T04:43:00Z"/>
                <w:rFonts w:ascii="Arial" w:hAnsi="Arial" w:cs="Arial"/>
                <w:sz w:val="18"/>
                <w:szCs w:val="18"/>
              </w:rPr>
            </w:pPr>
            <w:ins w:id="16240"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241" w:author=" " w:date="2019-05-27T04:43:00Z"/>
                <w:rFonts w:ascii="Arial" w:hAnsi="Arial" w:cs="Arial"/>
                <w:sz w:val="18"/>
                <w:szCs w:val="18"/>
              </w:rPr>
            </w:pPr>
            <w:ins w:id="1624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243" w:author=" " w:date="2019-05-27T04:43:00Z"/>
                <w:rFonts w:cs="Arial"/>
                <w:szCs w:val="18"/>
              </w:rPr>
            </w:pPr>
            <w:ins w:id="1624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R4-1901441</w:t>
              </w:r>
            </w:ins>
          </w:p>
        </w:tc>
        <w:tc>
          <w:tcPr>
            <w:tcW w:w="460" w:type="pct"/>
            <w:gridSpan w:val="2"/>
            <w:shd w:val="clear" w:color="auto" w:fill="auto"/>
          </w:tcPr>
          <w:p w:rsidR="00413606" w:rsidRPr="00340831" w:rsidRDefault="00413606" w:rsidP="009E6075">
            <w:pPr>
              <w:pStyle w:val="TAL"/>
              <w:jc w:val="center"/>
              <w:rPr>
                <w:ins w:id="16245" w:author=" " w:date="2019-05-27T04:43:00Z"/>
                <w:rFonts w:cs="Arial"/>
                <w:szCs w:val="18"/>
              </w:rPr>
            </w:pPr>
            <w:ins w:id="1624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247" w:author=" " w:date="2019-05-27T04:43:00Z"/>
                <w:rFonts w:cs="Arial"/>
                <w:szCs w:val="18"/>
              </w:rPr>
            </w:pPr>
            <w:ins w:id="1624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249" w:author=" " w:date="2019-05-27T04:43:00Z"/>
                <w:rFonts w:cs="Arial"/>
                <w:szCs w:val="18"/>
              </w:rPr>
            </w:pPr>
            <w:ins w:id="16250" w:author=" " w:date="2019-05-27T04:43:00Z">
              <w:r w:rsidRPr="00340831">
                <w:rPr>
                  <w:rFonts w:cs="Arial"/>
                  <w:szCs w:val="18"/>
                  <w:lang w:val="en-US" w:eastAsia="ja-JP"/>
                </w:rPr>
                <w:t>None</w:t>
              </w:r>
            </w:ins>
          </w:p>
        </w:tc>
      </w:tr>
      <w:tr w:rsidR="007B2B12" w:rsidRPr="00340831" w:rsidTr="004C693F">
        <w:trPr>
          <w:gridAfter w:val="1"/>
          <w:wAfter w:w="12" w:type="pct"/>
          <w:cantSplit/>
          <w:ins w:id="16251" w:author=" " w:date="2019-05-27T04:43:00Z"/>
        </w:trPr>
        <w:tc>
          <w:tcPr>
            <w:tcW w:w="1451" w:type="pct"/>
            <w:gridSpan w:val="2"/>
            <w:shd w:val="clear" w:color="auto" w:fill="auto"/>
            <w:vAlign w:val="center"/>
          </w:tcPr>
          <w:p w:rsidR="00413606" w:rsidRPr="00340831" w:rsidRDefault="00413606" w:rsidP="009E6075">
            <w:pPr>
              <w:spacing w:after="0"/>
              <w:jc w:val="center"/>
              <w:rPr>
                <w:ins w:id="16252" w:author=" " w:date="2019-05-27T04:43:00Z"/>
                <w:rFonts w:ascii="Arial" w:hAnsi="Arial" w:cs="Arial"/>
                <w:sz w:val="18"/>
                <w:szCs w:val="18"/>
                <w:lang w:val="en-US" w:eastAsia="ja-JP"/>
              </w:rPr>
            </w:pPr>
            <w:ins w:id="16253" w:author=" " w:date="2019-05-27T04:43:00Z">
              <w:r w:rsidRPr="00340831">
                <w:rPr>
                  <w:rFonts w:ascii="Arial" w:hAnsi="Arial" w:cs="Arial"/>
                  <w:color w:val="000000"/>
                  <w:sz w:val="18"/>
                  <w:szCs w:val="18"/>
                  <w:lang w:val="en-US"/>
                </w:rPr>
                <w:t>DC_5A_n260(A-P-Q)_UL_5A_n260O</w:t>
              </w:r>
            </w:ins>
          </w:p>
        </w:tc>
        <w:tc>
          <w:tcPr>
            <w:tcW w:w="236" w:type="pct"/>
            <w:shd w:val="clear" w:color="auto" w:fill="auto"/>
            <w:vAlign w:val="center"/>
          </w:tcPr>
          <w:p w:rsidR="00413606" w:rsidRPr="00340831" w:rsidRDefault="00413606" w:rsidP="009E6075">
            <w:pPr>
              <w:jc w:val="center"/>
              <w:rPr>
                <w:ins w:id="16254" w:author=" " w:date="2019-05-27T04:43:00Z"/>
                <w:rFonts w:ascii="Arial" w:hAnsi="Arial" w:cs="Arial"/>
                <w:sz w:val="18"/>
                <w:szCs w:val="18"/>
              </w:rPr>
            </w:pPr>
            <w:ins w:id="16255"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256" w:author=" " w:date="2019-05-27T04:43:00Z"/>
                <w:rFonts w:ascii="Arial" w:hAnsi="Arial" w:cs="Arial"/>
                <w:sz w:val="18"/>
                <w:szCs w:val="18"/>
              </w:rPr>
            </w:pPr>
            <w:ins w:id="1625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258" w:author=" " w:date="2019-05-27T04:43:00Z"/>
                <w:rFonts w:cs="Arial"/>
                <w:szCs w:val="18"/>
              </w:rPr>
            </w:pPr>
            <w:ins w:id="1625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6260" w:author=" " w:date="2019-05-27T04:43:00Z"/>
                <w:rFonts w:cs="Arial"/>
                <w:szCs w:val="18"/>
              </w:rPr>
            </w:pPr>
            <w:ins w:id="1626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262" w:author=" " w:date="2019-05-27T04:43:00Z"/>
                <w:rFonts w:cs="Arial"/>
                <w:szCs w:val="18"/>
              </w:rPr>
            </w:pPr>
            <w:ins w:id="1626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264" w:author=" " w:date="2019-05-27T04:43:00Z"/>
                <w:rFonts w:cs="Arial"/>
                <w:szCs w:val="18"/>
              </w:rPr>
            </w:pPr>
            <w:ins w:id="16265" w:author=" " w:date="2019-05-27T04:43:00Z">
              <w:r w:rsidRPr="00340831">
                <w:rPr>
                  <w:rFonts w:cs="Arial"/>
                  <w:szCs w:val="18"/>
                  <w:lang w:val="en-US" w:eastAsia="ja-JP"/>
                </w:rPr>
                <w:t>None</w:t>
              </w:r>
            </w:ins>
          </w:p>
        </w:tc>
      </w:tr>
      <w:tr w:rsidR="007B2B12" w:rsidRPr="00340831" w:rsidTr="004C693F">
        <w:trPr>
          <w:gridAfter w:val="1"/>
          <w:wAfter w:w="12" w:type="pct"/>
          <w:cantSplit/>
          <w:ins w:id="16266" w:author=" " w:date="2019-05-27T04:43:00Z"/>
        </w:trPr>
        <w:tc>
          <w:tcPr>
            <w:tcW w:w="1451" w:type="pct"/>
            <w:gridSpan w:val="2"/>
            <w:shd w:val="clear" w:color="auto" w:fill="auto"/>
            <w:vAlign w:val="center"/>
          </w:tcPr>
          <w:p w:rsidR="00413606" w:rsidRPr="00340831" w:rsidRDefault="00413606" w:rsidP="009E6075">
            <w:pPr>
              <w:spacing w:after="0"/>
              <w:jc w:val="center"/>
              <w:rPr>
                <w:ins w:id="16267" w:author=" " w:date="2019-05-27T04:43:00Z"/>
                <w:rFonts w:ascii="Arial" w:hAnsi="Arial" w:cs="Arial"/>
                <w:sz w:val="18"/>
                <w:szCs w:val="18"/>
                <w:lang w:val="en-US" w:eastAsia="ja-JP"/>
              </w:rPr>
            </w:pPr>
            <w:ins w:id="16268" w:author=" " w:date="2019-05-27T04:43:00Z">
              <w:r w:rsidRPr="00340831">
                <w:rPr>
                  <w:rFonts w:ascii="Arial" w:hAnsi="Arial" w:cs="Arial"/>
                  <w:color w:val="000000"/>
                  <w:sz w:val="18"/>
                  <w:szCs w:val="18"/>
                  <w:lang w:val="en-US"/>
                </w:rPr>
                <w:t>DC_5A_n260(A-P-Q)_UL_5A_n260P</w:t>
              </w:r>
            </w:ins>
          </w:p>
        </w:tc>
        <w:tc>
          <w:tcPr>
            <w:tcW w:w="236" w:type="pct"/>
            <w:shd w:val="clear" w:color="auto" w:fill="auto"/>
            <w:vAlign w:val="center"/>
          </w:tcPr>
          <w:p w:rsidR="00413606" w:rsidRPr="00340831" w:rsidRDefault="00413606" w:rsidP="009E6075">
            <w:pPr>
              <w:jc w:val="center"/>
              <w:rPr>
                <w:ins w:id="16269" w:author=" " w:date="2019-05-27T04:43:00Z"/>
                <w:rFonts w:ascii="Arial" w:hAnsi="Arial" w:cs="Arial"/>
                <w:sz w:val="18"/>
                <w:szCs w:val="18"/>
              </w:rPr>
            </w:pPr>
            <w:ins w:id="16270"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271" w:author=" " w:date="2019-05-27T04:43:00Z"/>
                <w:rFonts w:ascii="Arial" w:hAnsi="Arial" w:cs="Arial"/>
                <w:sz w:val="18"/>
                <w:szCs w:val="18"/>
              </w:rPr>
            </w:pPr>
            <w:ins w:id="1627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273" w:author=" " w:date="2019-05-27T04:43:00Z"/>
                <w:rFonts w:cs="Arial"/>
                <w:szCs w:val="18"/>
              </w:rPr>
            </w:pPr>
            <w:ins w:id="1627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6275" w:author=" " w:date="2019-05-27T04:43:00Z"/>
                <w:rFonts w:cs="Arial"/>
                <w:szCs w:val="18"/>
              </w:rPr>
            </w:pPr>
            <w:ins w:id="1627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277" w:author=" " w:date="2019-05-27T04:43:00Z"/>
                <w:rFonts w:cs="Arial"/>
                <w:szCs w:val="18"/>
              </w:rPr>
            </w:pPr>
            <w:ins w:id="1627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279" w:author=" " w:date="2019-05-27T04:43:00Z"/>
                <w:rFonts w:cs="Arial"/>
                <w:szCs w:val="18"/>
              </w:rPr>
            </w:pPr>
            <w:ins w:id="16280" w:author=" " w:date="2019-05-27T04:43:00Z">
              <w:r w:rsidRPr="00340831">
                <w:rPr>
                  <w:rFonts w:cs="Arial"/>
                  <w:szCs w:val="18"/>
                  <w:lang w:val="en-US" w:eastAsia="ja-JP"/>
                </w:rPr>
                <w:t>None</w:t>
              </w:r>
            </w:ins>
          </w:p>
        </w:tc>
      </w:tr>
      <w:tr w:rsidR="007B2B12" w:rsidRPr="00340831" w:rsidTr="004C693F">
        <w:trPr>
          <w:gridAfter w:val="1"/>
          <w:wAfter w:w="12" w:type="pct"/>
          <w:cantSplit/>
          <w:ins w:id="16281" w:author=" " w:date="2019-05-27T04:43:00Z"/>
        </w:trPr>
        <w:tc>
          <w:tcPr>
            <w:tcW w:w="1451" w:type="pct"/>
            <w:gridSpan w:val="2"/>
            <w:shd w:val="clear" w:color="auto" w:fill="auto"/>
            <w:vAlign w:val="center"/>
          </w:tcPr>
          <w:p w:rsidR="00413606" w:rsidRPr="00340831" w:rsidRDefault="00413606" w:rsidP="009E6075">
            <w:pPr>
              <w:spacing w:after="0"/>
              <w:jc w:val="center"/>
              <w:rPr>
                <w:ins w:id="16282" w:author=" " w:date="2019-05-27T04:43:00Z"/>
                <w:rFonts w:ascii="Arial" w:hAnsi="Arial" w:cs="Arial"/>
                <w:sz w:val="18"/>
                <w:szCs w:val="18"/>
                <w:lang w:val="en-US" w:eastAsia="ja-JP"/>
              </w:rPr>
            </w:pPr>
            <w:ins w:id="16283" w:author=" " w:date="2019-05-27T04:43:00Z">
              <w:r w:rsidRPr="00340831">
                <w:rPr>
                  <w:rFonts w:ascii="Arial" w:hAnsi="Arial" w:cs="Arial"/>
                  <w:color w:val="000000"/>
                  <w:sz w:val="18"/>
                  <w:szCs w:val="18"/>
                  <w:lang w:val="en-US"/>
                </w:rPr>
                <w:t>DC_5A_n260(A-P-Q)_UL_5A_n260Q</w:t>
              </w:r>
            </w:ins>
          </w:p>
        </w:tc>
        <w:tc>
          <w:tcPr>
            <w:tcW w:w="236" w:type="pct"/>
            <w:shd w:val="clear" w:color="auto" w:fill="auto"/>
            <w:vAlign w:val="center"/>
          </w:tcPr>
          <w:p w:rsidR="00413606" w:rsidRPr="00340831" w:rsidRDefault="00413606" w:rsidP="009E6075">
            <w:pPr>
              <w:jc w:val="center"/>
              <w:rPr>
                <w:ins w:id="16284" w:author=" " w:date="2019-05-27T04:43:00Z"/>
                <w:rFonts w:ascii="Arial" w:hAnsi="Arial" w:cs="Arial"/>
                <w:sz w:val="18"/>
                <w:szCs w:val="18"/>
              </w:rPr>
            </w:pPr>
            <w:ins w:id="16285"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286" w:author=" " w:date="2019-05-27T04:43:00Z"/>
                <w:rFonts w:ascii="Arial" w:hAnsi="Arial" w:cs="Arial"/>
                <w:sz w:val="18"/>
                <w:szCs w:val="18"/>
              </w:rPr>
            </w:pPr>
            <w:ins w:id="1628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288" w:author=" " w:date="2019-05-27T04:43:00Z"/>
                <w:rFonts w:cs="Arial"/>
                <w:szCs w:val="18"/>
              </w:rPr>
            </w:pPr>
            <w:ins w:id="1628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6290" w:author=" " w:date="2019-05-27T04:43:00Z"/>
                <w:rFonts w:cs="Arial"/>
                <w:szCs w:val="18"/>
              </w:rPr>
            </w:pPr>
            <w:ins w:id="1629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292" w:author=" " w:date="2019-05-27T04:43:00Z"/>
                <w:rFonts w:cs="Arial"/>
                <w:szCs w:val="18"/>
              </w:rPr>
            </w:pPr>
            <w:ins w:id="1629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294" w:author=" " w:date="2019-05-27T04:43:00Z"/>
                <w:rFonts w:cs="Arial"/>
                <w:szCs w:val="18"/>
              </w:rPr>
            </w:pPr>
            <w:ins w:id="16295" w:author=" " w:date="2019-05-27T04:43:00Z">
              <w:r w:rsidRPr="00340831">
                <w:rPr>
                  <w:rFonts w:cs="Arial"/>
                  <w:szCs w:val="18"/>
                  <w:lang w:val="en-US" w:eastAsia="ja-JP"/>
                </w:rPr>
                <w:t>None</w:t>
              </w:r>
            </w:ins>
          </w:p>
        </w:tc>
      </w:tr>
      <w:tr w:rsidR="007B2B12" w:rsidRPr="00340831" w:rsidTr="004C693F">
        <w:trPr>
          <w:gridAfter w:val="1"/>
          <w:wAfter w:w="12" w:type="pct"/>
          <w:cantSplit/>
          <w:ins w:id="16296" w:author=" " w:date="2019-05-27T04:43:00Z"/>
        </w:trPr>
        <w:tc>
          <w:tcPr>
            <w:tcW w:w="1451" w:type="pct"/>
            <w:gridSpan w:val="2"/>
            <w:shd w:val="clear" w:color="auto" w:fill="auto"/>
            <w:vAlign w:val="center"/>
          </w:tcPr>
          <w:p w:rsidR="00413606" w:rsidRPr="00340831" w:rsidRDefault="00413606" w:rsidP="009E6075">
            <w:pPr>
              <w:spacing w:after="0"/>
              <w:jc w:val="center"/>
              <w:rPr>
                <w:ins w:id="16297" w:author=" " w:date="2019-05-27T04:43:00Z"/>
                <w:rFonts w:ascii="Arial" w:hAnsi="Arial" w:cs="Arial"/>
                <w:sz w:val="18"/>
                <w:szCs w:val="18"/>
                <w:lang w:val="en-US" w:eastAsia="ja-JP"/>
              </w:rPr>
            </w:pPr>
            <w:ins w:id="16298" w:author=" " w:date="2019-05-27T04:43:00Z">
              <w:r w:rsidRPr="00340831">
                <w:rPr>
                  <w:rFonts w:ascii="Arial" w:hAnsi="Arial" w:cs="Arial"/>
                  <w:color w:val="000000"/>
                  <w:sz w:val="18"/>
                  <w:szCs w:val="18"/>
                  <w:lang w:val="en-US"/>
                </w:rPr>
                <w:t>DC_5A_n260(3A-O-P)_UL_5A_n260A</w:t>
              </w:r>
            </w:ins>
          </w:p>
        </w:tc>
        <w:tc>
          <w:tcPr>
            <w:tcW w:w="236" w:type="pct"/>
            <w:shd w:val="clear" w:color="auto" w:fill="auto"/>
            <w:vAlign w:val="center"/>
          </w:tcPr>
          <w:p w:rsidR="00413606" w:rsidRPr="00340831" w:rsidRDefault="00413606" w:rsidP="009E6075">
            <w:pPr>
              <w:jc w:val="center"/>
              <w:rPr>
                <w:ins w:id="16299" w:author=" " w:date="2019-05-27T04:43:00Z"/>
                <w:rFonts w:ascii="Arial" w:hAnsi="Arial" w:cs="Arial"/>
                <w:sz w:val="18"/>
                <w:szCs w:val="18"/>
              </w:rPr>
            </w:pPr>
            <w:ins w:id="16300"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301" w:author=" " w:date="2019-05-27T04:43:00Z"/>
                <w:rFonts w:ascii="Arial" w:hAnsi="Arial" w:cs="Arial"/>
                <w:sz w:val="18"/>
                <w:szCs w:val="18"/>
              </w:rPr>
            </w:pPr>
            <w:ins w:id="1630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303" w:author=" " w:date="2019-05-27T04:43:00Z"/>
                <w:rFonts w:cs="Arial"/>
                <w:szCs w:val="18"/>
              </w:rPr>
            </w:pPr>
            <w:ins w:id="1630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R4-1901441</w:t>
              </w:r>
            </w:ins>
          </w:p>
        </w:tc>
        <w:tc>
          <w:tcPr>
            <w:tcW w:w="460" w:type="pct"/>
            <w:gridSpan w:val="2"/>
            <w:shd w:val="clear" w:color="auto" w:fill="auto"/>
          </w:tcPr>
          <w:p w:rsidR="00413606" w:rsidRPr="00340831" w:rsidRDefault="00413606" w:rsidP="009E6075">
            <w:pPr>
              <w:pStyle w:val="TAL"/>
              <w:jc w:val="center"/>
              <w:rPr>
                <w:ins w:id="16305" w:author=" " w:date="2019-05-27T04:43:00Z"/>
                <w:rFonts w:cs="Arial"/>
                <w:szCs w:val="18"/>
              </w:rPr>
            </w:pPr>
            <w:ins w:id="1630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307" w:author=" " w:date="2019-05-27T04:43:00Z"/>
                <w:rFonts w:cs="Arial"/>
                <w:szCs w:val="18"/>
              </w:rPr>
            </w:pPr>
            <w:ins w:id="1630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309" w:author=" " w:date="2019-05-27T04:43:00Z"/>
                <w:rFonts w:cs="Arial"/>
                <w:szCs w:val="18"/>
              </w:rPr>
            </w:pPr>
            <w:ins w:id="16310" w:author=" " w:date="2019-05-27T04:43:00Z">
              <w:r w:rsidRPr="00340831">
                <w:rPr>
                  <w:rFonts w:cs="Arial"/>
                  <w:szCs w:val="18"/>
                  <w:lang w:val="en-US" w:eastAsia="ja-JP"/>
                </w:rPr>
                <w:t>None</w:t>
              </w:r>
            </w:ins>
          </w:p>
        </w:tc>
      </w:tr>
      <w:tr w:rsidR="007B2B12" w:rsidRPr="00340831" w:rsidTr="004C693F">
        <w:trPr>
          <w:gridAfter w:val="1"/>
          <w:wAfter w:w="12" w:type="pct"/>
          <w:cantSplit/>
          <w:ins w:id="16311" w:author=" " w:date="2019-05-27T04:43:00Z"/>
        </w:trPr>
        <w:tc>
          <w:tcPr>
            <w:tcW w:w="1451" w:type="pct"/>
            <w:gridSpan w:val="2"/>
            <w:shd w:val="clear" w:color="auto" w:fill="auto"/>
            <w:vAlign w:val="center"/>
          </w:tcPr>
          <w:p w:rsidR="00413606" w:rsidRPr="00340831" w:rsidRDefault="00413606" w:rsidP="009E6075">
            <w:pPr>
              <w:spacing w:after="0"/>
              <w:jc w:val="center"/>
              <w:rPr>
                <w:ins w:id="16312" w:author=" " w:date="2019-05-27T04:43:00Z"/>
                <w:rFonts w:ascii="Arial" w:hAnsi="Arial" w:cs="Arial"/>
                <w:sz w:val="18"/>
                <w:szCs w:val="18"/>
                <w:lang w:val="en-US" w:eastAsia="ja-JP"/>
              </w:rPr>
            </w:pPr>
            <w:ins w:id="16313" w:author=" " w:date="2019-05-27T04:43:00Z">
              <w:r w:rsidRPr="00340831">
                <w:rPr>
                  <w:rFonts w:ascii="Arial" w:hAnsi="Arial" w:cs="Arial"/>
                  <w:color w:val="000000"/>
                  <w:sz w:val="18"/>
                  <w:szCs w:val="18"/>
                  <w:lang w:val="en-US"/>
                </w:rPr>
                <w:t>DC_5A_n260(3A-O-P)_UL_5A_n260O</w:t>
              </w:r>
            </w:ins>
          </w:p>
        </w:tc>
        <w:tc>
          <w:tcPr>
            <w:tcW w:w="236" w:type="pct"/>
            <w:shd w:val="clear" w:color="auto" w:fill="auto"/>
            <w:vAlign w:val="center"/>
          </w:tcPr>
          <w:p w:rsidR="00413606" w:rsidRPr="00340831" w:rsidRDefault="00413606" w:rsidP="009E6075">
            <w:pPr>
              <w:jc w:val="center"/>
              <w:rPr>
                <w:ins w:id="16314" w:author=" " w:date="2019-05-27T04:43:00Z"/>
                <w:rFonts w:ascii="Arial" w:hAnsi="Arial" w:cs="Arial"/>
                <w:sz w:val="18"/>
                <w:szCs w:val="18"/>
              </w:rPr>
            </w:pPr>
            <w:ins w:id="16315"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316" w:author=" " w:date="2019-05-27T04:43:00Z"/>
                <w:rFonts w:ascii="Arial" w:hAnsi="Arial" w:cs="Arial"/>
                <w:sz w:val="18"/>
                <w:szCs w:val="18"/>
              </w:rPr>
            </w:pPr>
            <w:ins w:id="1631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318" w:author=" " w:date="2019-05-27T04:43:00Z"/>
                <w:rFonts w:cs="Arial"/>
                <w:szCs w:val="18"/>
              </w:rPr>
            </w:pPr>
            <w:ins w:id="1631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6320" w:author=" " w:date="2019-05-27T04:43:00Z"/>
                <w:rFonts w:cs="Arial"/>
                <w:szCs w:val="18"/>
              </w:rPr>
            </w:pPr>
            <w:ins w:id="1632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322" w:author=" " w:date="2019-05-27T04:43:00Z"/>
                <w:rFonts w:cs="Arial"/>
                <w:szCs w:val="18"/>
              </w:rPr>
            </w:pPr>
            <w:ins w:id="1632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324" w:author=" " w:date="2019-05-27T04:43:00Z"/>
                <w:rFonts w:cs="Arial"/>
                <w:szCs w:val="18"/>
              </w:rPr>
            </w:pPr>
            <w:ins w:id="16325" w:author=" " w:date="2019-05-27T04:43:00Z">
              <w:r w:rsidRPr="00340831">
                <w:rPr>
                  <w:rFonts w:cs="Arial"/>
                  <w:szCs w:val="18"/>
                  <w:lang w:val="en-US" w:eastAsia="ja-JP"/>
                </w:rPr>
                <w:t>None</w:t>
              </w:r>
            </w:ins>
          </w:p>
        </w:tc>
      </w:tr>
      <w:tr w:rsidR="007B2B12" w:rsidRPr="00340831" w:rsidTr="004C693F">
        <w:trPr>
          <w:gridAfter w:val="1"/>
          <w:wAfter w:w="12" w:type="pct"/>
          <w:cantSplit/>
          <w:ins w:id="16326" w:author=" " w:date="2019-05-27T04:43:00Z"/>
        </w:trPr>
        <w:tc>
          <w:tcPr>
            <w:tcW w:w="1451" w:type="pct"/>
            <w:gridSpan w:val="2"/>
            <w:shd w:val="clear" w:color="auto" w:fill="auto"/>
            <w:vAlign w:val="center"/>
          </w:tcPr>
          <w:p w:rsidR="00413606" w:rsidRPr="00340831" w:rsidRDefault="00413606" w:rsidP="009E6075">
            <w:pPr>
              <w:spacing w:after="0"/>
              <w:jc w:val="center"/>
              <w:rPr>
                <w:ins w:id="16327" w:author=" " w:date="2019-05-27T04:43:00Z"/>
                <w:rFonts w:ascii="Arial" w:hAnsi="Arial" w:cs="Arial"/>
                <w:sz w:val="18"/>
                <w:szCs w:val="18"/>
                <w:lang w:val="en-US" w:eastAsia="ja-JP"/>
              </w:rPr>
            </w:pPr>
            <w:ins w:id="16328" w:author=" " w:date="2019-05-27T04:43:00Z">
              <w:r w:rsidRPr="00340831">
                <w:rPr>
                  <w:rFonts w:ascii="Arial" w:hAnsi="Arial" w:cs="Arial"/>
                  <w:color w:val="000000"/>
                  <w:sz w:val="18"/>
                  <w:szCs w:val="18"/>
                  <w:lang w:val="en-US"/>
                </w:rPr>
                <w:t>DC_5A_n260(3A-O-P)_UL_5A_n260P</w:t>
              </w:r>
            </w:ins>
          </w:p>
        </w:tc>
        <w:tc>
          <w:tcPr>
            <w:tcW w:w="236" w:type="pct"/>
            <w:shd w:val="clear" w:color="auto" w:fill="auto"/>
            <w:vAlign w:val="center"/>
          </w:tcPr>
          <w:p w:rsidR="00413606" w:rsidRPr="00340831" w:rsidRDefault="00413606" w:rsidP="009E6075">
            <w:pPr>
              <w:jc w:val="center"/>
              <w:rPr>
                <w:ins w:id="16329" w:author=" " w:date="2019-05-27T04:43:00Z"/>
                <w:rFonts w:ascii="Arial" w:hAnsi="Arial" w:cs="Arial"/>
                <w:sz w:val="18"/>
                <w:szCs w:val="18"/>
              </w:rPr>
            </w:pPr>
            <w:ins w:id="16330"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331" w:author=" " w:date="2019-05-27T04:43:00Z"/>
                <w:rFonts w:ascii="Arial" w:hAnsi="Arial" w:cs="Arial"/>
                <w:sz w:val="18"/>
                <w:szCs w:val="18"/>
              </w:rPr>
            </w:pPr>
            <w:ins w:id="1633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333" w:author=" " w:date="2019-05-27T04:43:00Z"/>
                <w:rFonts w:cs="Arial"/>
                <w:szCs w:val="18"/>
              </w:rPr>
            </w:pPr>
            <w:ins w:id="1633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6335" w:author=" " w:date="2019-05-27T04:43:00Z"/>
                <w:rFonts w:cs="Arial"/>
                <w:szCs w:val="18"/>
              </w:rPr>
            </w:pPr>
            <w:ins w:id="1633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337" w:author=" " w:date="2019-05-27T04:43:00Z"/>
                <w:rFonts w:cs="Arial"/>
                <w:szCs w:val="18"/>
              </w:rPr>
            </w:pPr>
            <w:ins w:id="1633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339" w:author=" " w:date="2019-05-27T04:43:00Z"/>
                <w:rFonts w:cs="Arial"/>
                <w:szCs w:val="18"/>
              </w:rPr>
            </w:pPr>
            <w:ins w:id="16340" w:author=" " w:date="2019-05-27T04:43:00Z">
              <w:r w:rsidRPr="00340831">
                <w:rPr>
                  <w:rFonts w:cs="Arial"/>
                  <w:szCs w:val="18"/>
                  <w:lang w:val="en-US" w:eastAsia="ja-JP"/>
                </w:rPr>
                <w:t>None</w:t>
              </w:r>
            </w:ins>
          </w:p>
        </w:tc>
      </w:tr>
      <w:tr w:rsidR="007B2B12" w:rsidRPr="00340831" w:rsidTr="004C693F">
        <w:trPr>
          <w:gridAfter w:val="1"/>
          <w:wAfter w:w="12" w:type="pct"/>
          <w:cantSplit/>
          <w:ins w:id="16341" w:author=" " w:date="2019-05-27T04:43:00Z"/>
        </w:trPr>
        <w:tc>
          <w:tcPr>
            <w:tcW w:w="1451" w:type="pct"/>
            <w:gridSpan w:val="2"/>
            <w:shd w:val="clear" w:color="auto" w:fill="auto"/>
            <w:vAlign w:val="center"/>
          </w:tcPr>
          <w:p w:rsidR="00413606" w:rsidRPr="00340831" w:rsidRDefault="00413606" w:rsidP="009E6075">
            <w:pPr>
              <w:spacing w:after="0"/>
              <w:jc w:val="center"/>
              <w:rPr>
                <w:ins w:id="16342" w:author=" " w:date="2019-05-27T04:43:00Z"/>
                <w:rFonts w:ascii="Arial" w:hAnsi="Arial" w:cs="Arial"/>
                <w:sz w:val="18"/>
                <w:szCs w:val="18"/>
                <w:lang w:val="en-US" w:eastAsia="ja-JP"/>
              </w:rPr>
            </w:pPr>
            <w:ins w:id="16343" w:author=" " w:date="2019-05-27T04:43:00Z">
              <w:r w:rsidRPr="00340831">
                <w:rPr>
                  <w:rFonts w:ascii="Arial" w:hAnsi="Arial" w:cs="Arial"/>
                  <w:color w:val="000000"/>
                  <w:sz w:val="18"/>
                  <w:szCs w:val="18"/>
                  <w:lang w:val="en-US"/>
                </w:rPr>
                <w:t>DC_5A_n260(4A-2O)_UL_5A_n260A</w:t>
              </w:r>
            </w:ins>
          </w:p>
        </w:tc>
        <w:tc>
          <w:tcPr>
            <w:tcW w:w="236" w:type="pct"/>
            <w:shd w:val="clear" w:color="auto" w:fill="auto"/>
            <w:vAlign w:val="center"/>
          </w:tcPr>
          <w:p w:rsidR="00413606" w:rsidRPr="00340831" w:rsidRDefault="00413606" w:rsidP="009E6075">
            <w:pPr>
              <w:jc w:val="center"/>
              <w:rPr>
                <w:ins w:id="16344" w:author=" " w:date="2019-05-27T04:43:00Z"/>
                <w:rFonts w:ascii="Arial" w:hAnsi="Arial" w:cs="Arial"/>
                <w:sz w:val="18"/>
                <w:szCs w:val="18"/>
              </w:rPr>
            </w:pPr>
            <w:ins w:id="16345"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346" w:author=" " w:date="2019-05-27T04:43:00Z"/>
                <w:rFonts w:ascii="Arial" w:hAnsi="Arial" w:cs="Arial"/>
                <w:sz w:val="18"/>
                <w:szCs w:val="18"/>
              </w:rPr>
            </w:pPr>
            <w:ins w:id="1634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348" w:author=" " w:date="2019-05-27T04:43:00Z"/>
                <w:rFonts w:cs="Arial"/>
                <w:szCs w:val="18"/>
              </w:rPr>
            </w:pPr>
            <w:ins w:id="1634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R4-1813082</w:t>
              </w:r>
            </w:ins>
          </w:p>
        </w:tc>
        <w:tc>
          <w:tcPr>
            <w:tcW w:w="460" w:type="pct"/>
            <w:gridSpan w:val="2"/>
            <w:shd w:val="clear" w:color="auto" w:fill="auto"/>
          </w:tcPr>
          <w:p w:rsidR="00413606" w:rsidRPr="00340831" w:rsidRDefault="00413606" w:rsidP="009E6075">
            <w:pPr>
              <w:pStyle w:val="TAL"/>
              <w:jc w:val="center"/>
              <w:rPr>
                <w:ins w:id="16350" w:author=" " w:date="2019-05-27T04:43:00Z"/>
                <w:rFonts w:cs="Arial"/>
                <w:szCs w:val="18"/>
              </w:rPr>
            </w:pPr>
            <w:ins w:id="1635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352" w:author=" " w:date="2019-05-27T04:43:00Z"/>
                <w:rFonts w:cs="Arial"/>
                <w:szCs w:val="18"/>
              </w:rPr>
            </w:pPr>
            <w:ins w:id="1635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354" w:author=" " w:date="2019-05-27T04:43:00Z"/>
                <w:rFonts w:cs="Arial"/>
                <w:szCs w:val="18"/>
              </w:rPr>
            </w:pPr>
            <w:ins w:id="16355" w:author=" " w:date="2019-05-27T04:43:00Z">
              <w:r w:rsidRPr="00340831">
                <w:rPr>
                  <w:rFonts w:cs="Arial"/>
                  <w:szCs w:val="18"/>
                  <w:lang w:val="en-US" w:eastAsia="ja-JP"/>
                </w:rPr>
                <w:t>None</w:t>
              </w:r>
            </w:ins>
          </w:p>
        </w:tc>
      </w:tr>
      <w:tr w:rsidR="007B2B12" w:rsidRPr="00340831" w:rsidTr="004C693F">
        <w:trPr>
          <w:gridAfter w:val="1"/>
          <w:wAfter w:w="12" w:type="pct"/>
          <w:cantSplit/>
          <w:ins w:id="16356" w:author=" " w:date="2019-05-27T04:43:00Z"/>
        </w:trPr>
        <w:tc>
          <w:tcPr>
            <w:tcW w:w="1451" w:type="pct"/>
            <w:gridSpan w:val="2"/>
            <w:shd w:val="clear" w:color="auto" w:fill="auto"/>
            <w:vAlign w:val="center"/>
          </w:tcPr>
          <w:p w:rsidR="00413606" w:rsidRPr="00340831" w:rsidRDefault="00413606" w:rsidP="009E6075">
            <w:pPr>
              <w:spacing w:after="0"/>
              <w:jc w:val="center"/>
              <w:rPr>
                <w:ins w:id="16357" w:author=" " w:date="2019-05-27T04:43:00Z"/>
                <w:rFonts w:ascii="Arial" w:hAnsi="Arial" w:cs="Arial"/>
                <w:sz w:val="18"/>
                <w:szCs w:val="18"/>
                <w:lang w:val="en-US" w:eastAsia="ja-JP"/>
              </w:rPr>
            </w:pPr>
            <w:ins w:id="16358" w:author=" " w:date="2019-05-27T04:43:00Z">
              <w:r w:rsidRPr="00340831">
                <w:rPr>
                  <w:rFonts w:ascii="Arial" w:hAnsi="Arial" w:cs="Arial"/>
                  <w:color w:val="000000"/>
                  <w:sz w:val="18"/>
                  <w:szCs w:val="18"/>
                  <w:lang w:val="en-US"/>
                </w:rPr>
                <w:t>DC_5A_n260(4A-2O)_UL_5A_n260O</w:t>
              </w:r>
            </w:ins>
          </w:p>
        </w:tc>
        <w:tc>
          <w:tcPr>
            <w:tcW w:w="236" w:type="pct"/>
            <w:shd w:val="clear" w:color="auto" w:fill="auto"/>
            <w:vAlign w:val="center"/>
          </w:tcPr>
          <w:p w:rsidR="00413606" w:rsidRPr="00340831" w:rsidRDefault="00413606" w:rsidP="009E6075">
            <w:pPr>
              <w:jc w:val="center"/>
              <w:rPr>
                <w:ins w:id="16359" w:author=" " w:date="2019-05-27T04:43:00Z"/>
                <w:rFonts w:ascii="Arial" w:hAnsi="Arial" w:cs="Arial"/>
                <w:sz w:val="18"/>
                <w:szCs w:val="18"/>
              </w:rPr>
            </w:pPr>
            <w:ins w:id="16360" w:author=" " w:date="2019-05-27T04:43:00Z">
              <w:r w:rsidRPr="00340831">
                <w:rPr>
                  <w:rFonts w:ascii="Arial" w:hAnsi="Arial" w:cs="Arial"/>
                  <w:color w:val="000000"/>
                  <w:sz w:val="18"/>
                  <w:szCs w:val="18"/>
                  <w:lang w:val="en-US"/>
                </w:rPr>
                <w:t>Rel-15</w:t>
              </w:r>
            </w:ins>
          </w:p>
        </w:tc>
        <w:tc>
          <w:tcPr>
            <w:tcW w:w="845" w:type="pct"/>
            <w:gridSpan w:val="3"/>
            <w:shd w:val="clear" w:color="auto" w:fill="auto"/>
          </w:tcPr>
          <w:p w:rsidR="00413606" w:rsidRPr="00340831" w:rsidRDefault="00413606" w:rsidP="009E6075">
            <w:pPr>
              <w:jc w:val="center"/>
              <w:rPr>
                <w:ins w:id="16361" w:author=" " w:date="2019-05-27T04:43:00Z"/>
                <w:rFonts w:ascii="Arial" w:hAnsi="Arial" w:cs="Arial"/>
                <w:sz w:val="18"/>
                <w:szCs w:val="18"/>
              </w:rPr>
            </w:pPr>
            <w:ins w:id="1636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363" w:author=" " w:date="2019-05-27T04:43:00Z"/>
                <w:rFonts w:cs="Arial"/>
                <w:szCs w:val="18"/>
              </w:rPr>
            </w:pPr>
            <w:ins w:id="1636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6365" w:author=" " w:date="2019-05-27T04:43:00Z"/>
                <w:rFonts w:cs="Arial"/>
                <w:szCs w:val="18"/>
              </w:rPr>
            </w:pPr>
            <w:ins w:id="1636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367" w:author=" " w:date="2019-05-27T04:43:00Z"/>
                <w:rFonts w:cs="Arial"/>
                <w:szCs w:val="18"/>
              </w:rPr>
            </w:pPr>
            <w:ins w:id="1636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369" w:author=" " w:date="2019-05-27T04:43:00Z"/>
                <w:rFonts w:cs="Arial"/>
                <w:szCs w:val="18"/>
              </w:rPr>
            </w:pPr>
            <w:ins w:id="16370" w:author=" " w:date="2019-05-27T04:43:00Z">
              <w:r w:rsidRPr="00340831">
                <w:rPr>
                  <w:rFonts w:cs="Arial"/>
                  <w:szCs w:val="18"/>
                  <w:lang w:val="en-US" w:eastAsia="ja-JP"/>
                </w:rPr>
                <w:t>None</w:t>
              </w:r>
            </w:ins>
          </w:p>
        </w:tc>
      </w:tr>
      <w:tr w:rsidR="007B2B12" w:rsidRPr="00340831" w:rsidTr="004C693F">
        <w:trPr>
          <w:gridAfter w:val="1"/>
          <w:wAfter w:w="12" w:type="pct"/>
          <w:cantSplit/>
          <w:ins w:id="16371" w:author=" " w:date="2019-05-27T04:43:00Z"/>
        </w:trPr>
        <w:tc>
          <w:tcPr>
            <w:tcW w:w="1451" w:type="pct"/>
            <w:gridSpan w:val="2"/>
            <w:shd w:val="clear" w:color="auto" w:fill="auto"/>
          </w:tcPr>
          <w:p w:rsidR="00413606" w:rsidRPr="00340831" w:rsidRDefault="00413606" w:rsidP="009E6075">
            <w:pPr>
              <w:spacing w:after="0"/>
              <w:jc w:val="center"/>
              <w:rPr>
                <w:ins w:id="16372" w:author=" " w:date="2019-05-27T04:43:00Z"/>
                <w:rFonts w:ascii="Arial" w:hAnsi="Arial" w:cs="Arial"/>
                <w:sz w:val="18"/>
                <w:szCs w:val="18"/>
                <w:lang w:val="sv-SE" w:eastAsia="ja-JP"/>
              </w:rPr>
            </w:pPr>
            <w:ins w:id="16373"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eastAsia="SimSun" w:hAnsi="Arial" w:cs="Arial"/>
                  <w:sz w:val="18"/>
                  <w:szCs w:val="18"/>
                  <w:lang w:val="en-US"/>
                </w:rPr>
                <w:t>5</w:t>
              </w:r>
              <w:r w:rsidRPr="00340831">
                <w:rPr>
                  <w:rFonts w:ascii="Arial" w:hAnsi="Arial" w:cs="Arial"/>
                  <w:sz w:val="18"/>
                  <w:szCs w:val="18"/>
                  <w:lang w:val="sv-SE" w:eastAsia="ja-JP"/>
                </w:rPr>
                <w:t>A-n261(A-2D) _UL_5A-n261A</w:t>
              </w:r>
            </w:ins>
          </w:p>
          <w:p w:rsidR="00413606" w:rsidRPr="00340831" w:rsidRDefault="00413606" w:rsidP="009E6075">
            <w:pPr>
              <w:spacing w:after="0"/>
              <w:jc w:val="center"/>
              <w:rPr>
                <w:ins w:id="16374" w:author=" " w:date="2019-05-27T04:43:00Z"/>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16375" w:author=" " w:date="2019-05-27T04:43:00Z"/>
                <w:rFonts w:ascii="Arial" w:hAnsi="Arial" w:cs="Arial"/>
                <w:sz w:val="18"/>
                <w:szCs w:val="18"/>
              </w:rPr>
            </w:pPr>
            <w:ins w:id="16376"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6377" w:author=" " w:date="2019-05-27T04:43:00Z"/>
                <w:rFonts w:ascii="Arial" w:hAnsi="Arial" w:cs="Arial"/>
                <w:sz w:val="18"/>
                <w:szCs w:val="18"/>
              </w:rPr>
            </w:pPr>
            <w:ins w:id="16378"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6379" w:author=" " w:date="2019-05-27T04:43:00Z"/>
                <w:rFonts w:cs="Arial"/>
                <w:szCs w:val="18"/>
              </w:rPr>
            </w:pPr>
            <w:ins w:id="16380"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6381" w:author=" " w:date="2019-05-27T04:43:00Z"/>
                <w:rFonts w:cs="Arial"/>
                <w:szCs w:val="18"/>
              </w:rPr>
            </w:pPr>
            <w:ins w:id="16382"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383" w:author=" " w:date="2019-05-27T04:43:00Z"/>
                <w:rFonts w:cs="Arial"/>
                <w:szCs w:val="18"/>
              </w:rPr>
            </w:pPr>
            <w:ins w:id="16384"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385" w:author=" " w:date="2019-05-27T04:43:00Z"/>
                <w:rFonts w:cs="Arial"/>
                <w:szCs w:val="18"/>
              </w:rPr>
            </w:pPr>
            <w:ins w:id="16386" w:author=" " w:date="2019-05-27T04:43:00Z">
              <w:r w:rsidRPr="00340831">
                <w:rPr>
                  <w:rFonts w:cs="Arial"/>
                  <w:szCs w:val="18"/>
                  <w:lang w:val="en-US" w:eastAsia="ja-JP"/>
                </w:rPr>
                <w:t>None</w:t>
              </w:r>
            </w:ins>
          </w:p>
        </w:tc>
      </w:tr>
      <w:tr w:rsidR="007B2B12" w:rsidRPr="00340831" w:rsidTr="004C693F">
        <w:trPr>
          <w:gridAfter w:val="1"/>
          <w:wAfter w:w="12" w:type="pct"/>
          <w:cantSplit/>
          <w:ins w:id="16387" w:author=" " w:date="2019-05-27T04:43:00Z"/>
        </w:trPr>
        <w:tc>
          <w:tcPr>
            <w:tcW w:w="1451" w:type="pct"/>
            <w:gridSpan w:val="2"/>
            <w:shd w:val="clear" w:color="auto" w:fill="auto"/>
          </w:tcPr>
          <w:p w:rsidR="00413606" w:rsidRPr="00340831" w:rsidRDefault="00413606" w:rsidP="009E6075">
            <w:pPr>
              <w:spacing w:after="0"/>
              <w:jc w:val="center"/>
              <w:rPr>
                <w:ins w:id="16388" w:author=" " w:date="2019-05-27T04:43:00Z"/>
                <w:rFonts w:ascii="Arial" w:hAnsi="Arial" w:cs="Arial"/>
                <w:sz w:val="18"/>
                <w:szCs w:val="18"/>
                <w:lang w:val="sv-SE" w:eastAsia="ja-JP"/>
              </w:rPr>
            </w:pPr>
            <w:ins w:id="16389"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5A-n261(A-2G-2O) _UL_5A-n261A</w:t>
              </w:r>
            </w:ins>
          </w:p>
          <w:p w:rsidR="00413606" w:rsidRPr="00340831" w:rsidRDefault="00413606" w:rsidP="009E6075">
            <w:pPr>
              <w:spacing w:after="0"/>
              <w:jc w:val="center"/>
              <w:rPr>
                <w:ins w:id="16390" w:author=" " w:date="2019-05-27T04:43:00Z"/>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16391" w:author=" " w:date="2019-05-27T04:43:00Z"/>
                <w:rFonts w:ascii="Arial" w:hAnsi="Arial" w:cs="Arial"/>
                <w:sz w:val="18"/>
                <w:szCs w:val="18"/>
              </w:rPr>
            </w:pPr>
            <w:ins w:id="16392"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6393" w:author=" " w:date="2019-05-27T04:43:00Z"/>
                <w:rFonts w:ascii="Arial" w:hAnsi="Arial" w:cs="Arial"/>
                <w:sz w:val="18"/>
                <w:szCs w:val="18"/>
              </w:rPr>
            </w:pPr>
            <w:ins w:id="16394"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6395" w:author=" " w:date="2019-05-27T04:43:00Z"/>
                <w:rFonts w:cs="Arial"/>
                <w:szCs w:val="18"/>
              </w:rPr>
            </w:pPr>
            <w:ins w:id="16396"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6397" w:author=" " w:date="2019-05-27T04:43:00Z"/>
                <w:rFonts w:cs="Arial"/>
                <w:szCs w:val="18"/>
              </w:rPr>
            </w:pPr>
            <w:ins w:id="16398"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399" w:author=" " w:date="2019-05-27T04:43:00Z"/>
                <w:rFonts w:cs="Arial"/>
                <w:szCs w:val="18"/>
              </w:rPr>
            </w:pPr>
            <w:ins w:id="16400"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401" w:author=" " w:date="2019-05-27T04:43:00Z"/>
                <w:rFonts w:cs="Arial"/>
                <w:szCs w:val="18"/>
              </w:rPr>
            </w:pPr>
            <w:ins w:id="16402" w:author=" " w:date="2019-05-27T04:43:00Z">
              <w:r w:rsidRPr="00340831">
                <w:rPr>
                  <w:rFonts w:cs="Arial"/>
                  <w:szCs w:val="18"/>
                  <w:lang w:val="en-US" w:eastAsia="ja-JP"/>
                </w:rPr>
                <w:t>None</w:t>
              </w:r>
            </w:ins>
          </w:p>
        </w:tc>
      </w:tr>
      <w:tr w:rsidR="007B2B12" w:rsidRPr="00340831" w:rsidTr="004C693F">
        <w:trPr>
          <w:gridAfter w:val="1"/>
          <w:wAfter w:w="12" w:type="pct"/>
          <w:cantSplit/>
          <w:ins w:id="16403" w:author=" " w:date="2019-05-27T04:43:00Z"/>
        </w:trPr>
        <w:tc>
          <w:tcPr>
            <w:tcW w:w="1451" w:type="pct"/>
            <w:gridSpan w:val="2"/>
            <w:shd w:val="clear" w:color="auto" w:fill="auto"/>
          </w:tcPr>
          <w:p w:rsidR="00413606" w:rsidRPr="00340831" w:rsidRDefault="00413606" w:rsidP="009E6075">
            <w:pPr>
              <w:spacing w:after="0"/>
              <w:jc w:val="center"/>
              <w:rPr>
                <w:ins w:id="16404" w:author=" " w:date="2019-05-27T04:43:00Z"/>
                <w:rFonts w:ascii="Arial" w:eastAsia="SimSun" w:hAnsi="Arial" w:cs="Arial"/>
                <w:sz w:val="18"/>
                <w:szCs w:val="18"/>
                <w:lang w:eastAsia="zh-CN"/>
              </w:rPr>
            </w:pPr>
            <w:ins w:id="16405"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5A-n261(A-3G-O)</w:t>
              </w:r>
              <w:r w:rsidRPr="00340831">
                <w:rPr>
                  <w:rFonts w:ascii="Arial" w:eastAsia="SimSun" w:hAnsi="Arial" w:cs="Arial"/>
                  <w:sz w:val="18"/>
                  <w:szCs w:val="18"/>
                  <w:lang w:eastAsia="zh-CN"/>
                </w:rPr>
                <w:t xml:space="preserve"> </w:t>
              </w:r>
              <w:r w:rsidRPr="00340831">
                <w:rPr>
                  <w:rFonts w:ascii="Arial" w:hAnsi="Arial" w:cs="Arial"/>
                  <w:sz w:val="18"/>
                  <w:szCs w:val="18"/>
                  <w:lang w:val="sv-SE" w:eastAsia="ja-JP"/>
                </w:rPr>
                <w:t>_UL_5A-n261A</w:t>
              </w:r>
            </w:ins>
          </w:p>
        </w:tc>
        <w:tc>
          <w:tcPr>
            <w:tcW w:w="236" w:type="pct"/>
            <w:shd w:val="clear" w:color="auto" w:fill="auto"/>
          </w:tcPr>
          <w:p w:rsidR="00413606" w:rsidRPr="00340831" w:rsidRDefault="00413606" w:rsidP="009E6075">
            <w:pPr>
              <w:jc w:val="center"/>
              <w:rPr>
                <w:ins w:id="16406" w:author=" " w:date="2019-05-27T04:43:00Z"/>
                <w:rFonts w:ascii="Arial" w:hAnsi="Arial" w:cs="Arial"/>
                <w:sz w:val="18"/>
                <w:szCs w:val="18"/>
              </w:rPr>
            </w:pPr>
            <w:ins w:id="16407"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6408" w:author=" " w:date="2019-05-27T04:43:00Z"/>
                <w:rFonts w:ascii="Arial" w:hAnsi="Arial" w:cs="Arial"/>
                <w:sz w:val="18"/>
                <w:szCs w:val="18"/>
              </w:rPr>
            </w:pPr>
            <w:ins w:id="16409"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6410" w:author=" " w:date="2019-05-27T04:43:00Z"/>
                <w:rFonts w:cs="Arial"/>
                <w:szCs w:val="18"/>
              </w:rPr>
            </w:pPr>
            <w:ins w:id="16411"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6412" w:author=" " w:date="2019-05-27T04:43:00Z"/>
                <w:rFonts w:cs="Arial"/>
                <w:szCs w:val="18"/>
              </w:rPr>
            </w:pPr>
            <w:ins w:id="16413"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414" w:author=" " w:date="2019-05-27T04:43:00Z"/>
                <w:rFonts w:cs="Arial"/>
                <w:szCs w:val="18"/>
              </w:rPr>
            </w:pPr>
            <w:ins w:id="16415"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416" w:author=" " w:date="2019-05-27T04:43:00Z"/>
                <w:rFonts w:cs="Arial"/>
                <w:szCs w:val="18"/>
              </w:rPr>
            </w:pPr>
            <w:ins w:id="16417" w:author=" " w:date="2019-05-27T04:43:00Z">
              <w:r w:rsidRPr="00340831">
                <w:rPr>
                  <w:rFonts w:cs="Arial"/>
                  <w:szCs w:val="18"/>
                  <w:lang w:val="en-US" w:eastAsia="ja-JP"/>
                </w:rPr>
                <w:t>None</w:t>
              </w:r>
            </w:ins>
          </w:p>
        </w:tc>
      </w:tr>
      <w:tr w:rsidR="007B2B12" w:rsidRPr="00340831" w:rsidTr="004C693F">
        <w:trPr>
          <w:gridAfter w:val="1"/>
          <w:wAfter w:w="12" w:type="pct"/>
          <w:cantSplit/>
          <w:ins w:id="16418" w:author=" " w:date="2019-05-27T04:43:00Z"/>
        </w:trPr>
        <w:tc>
          <w:tcPr>
            <w:tcW w:w="1451" w:type="pct"/>
            <w:gridSpan w:val="2"/>
            <w:shd w:val="clear" w:color="auto" w:fill="auto"/>
          </w:tcPr>
          <w:p w:rsidR="00413606" w:rsidRPr="00340831" w:rsidRDefault="00413606" w:rsidP="009E6075">
            <w:pPr>
              <w:spacing w:after="0"/>
              <w:jc w:val="center"/>
              <w:rPr>
                <w:ins w:id="16419" w:author=" " w:date="2019-05-27T04:43:00Z"/>
                <w:rFonts w:ascii="Arial" w:hAnsi="Arial" w:cs="Arial"/>
                <w:sz w:val="18"/>
                <w:szCs w:val="18"/>
                <w:lang w:val="sv-SE" w:eastAsia="ja-JP"/>
              </w:rPr>
            </w:pPr>
            <w:ins w:id="16420"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eastAsia="SimSun" w:hAnsi="Arial" w:cs="Arial"/>
                  <w:sz w:val="18"/>
                  <w:szCs w:val="18"/>
                  <w:lang w:val="en-US"/>
                </w:rPr>
                <w:t>5</w:t>
              </w:r>
              <w:r w:rsidRPr="00340831">
                <w:rPr>
                  <w:rFonts w:ascii="Arial" w:hAnsi="Arial" w:cs="Arial"/>
                  <w:sz w:val="18"/>
                  <w:szCs w:val="18"/>
                  <w:lang w:val="sv-SE" w:eastAsia="ja-JP"/>
                </w:rPr>
                <w:t>A-n261(A-4G) _UL_5A-n261A</w:t>
              </w:r>
            </w:ins>
          </w:p>
          <w:p w:rsidR="00413606" w:rsidRPr="00340831" w:rsidRDefault="00413606" w:rsidP="009E6075">
            <w:pPr>
              <w:spacing w:after="0"/>
              <w:jc w:val="center"/>
              <w:rPr>
                <w:ins w:id="16421" w:author=" " w:date="2019-05-27T04:43:00Z"/>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16422" w:author=" " w:date="2019-05-27T04:43:00Z"/>
                <w:rFonts w:ascii="Arial" w:hAnsi="Arial" w:cs="Arial"/>
                <w:sz w:val="18"/>
                <w:szCs w:val="18"/>
              </w:rPr>
            </w:pPr>
            <w:ins w:id="16423"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6424" w:author=" " w:date="2019-05-27T04:43:00Z"/>
                <w:rFonts w:ascii="Arial" w:hAnsi="Arial" w:cs="Arial"/>
                <w:sz w:val="18"/>
                <w:szCs w:val="18"/>
              </w:rPr>
            </w:pPr>
            <w:ins w:id="1642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6426" w:author=" " w:date="2019-05-27T04:43:00Z"/>
                <w:rFonts w:cs="Arial"/>
                <w:szCs w:val="18"/>
              </w:rPr>
            </w:pPr>
            <w:ins w:id="16427"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6428" w:author=" " w:date="2019-05-27T04:43:00Z"/>
                <w:rFonts w:cs="Arial"/>
                <w:szCs w:val="18"/>
              </w:rPr>
            </w:pPr>
            <w:ins w:id="16429"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430" w:author=" " w:date="2019-05-27T04:43:00Z"/>
                <w:rFonts w:cs="Arial"/>
                <w:szCs w:val="18"/>
              </w:rPr>
            </w:pPr>
            <w:ins w:id="16431"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432" w:author=" " w:date="2019-05-27T04:43:00Z"/>
                <w:rFonts w:cs="Arial"/>
                <w:szCs w:val="18"/>
              </w:rPr>
            </w:pPr>
            <w:ins w:id="16433" w:author=" " w:date="2019-05-27T04:43:00Z">
              <w:r w:rsidRPr="00340831">
                <w:rPr>
                  <w:rFonts w:cs="Arial"/>
                  <w:szCs w:val="18"/>
                  <w:lang w:val="en-US" w:eastAsia="ja-JP"/>
                </w:rPr>
                <w:t>None</w:t>
              </w:r>
            </w:ins>
          </w:p>
        </w:tc>
      </w:tr>
      <w:tr w:rsidR="007B2B12" w:rsidRPr="00340831" w:rsidTr="004C693F">
        <w:trPr>
          <w:gridAfter w:val="1"/>
          <w:wAfter w:w="12" w:type="pct"/>
          <w:cantSplit/>
          <w:ins w:id="16434" w:author=" " w:date="2019-05-27T04:43:00Z"/>
        </w:trPr>
        <w:tc>
          <w:tcPr>
            <w:tcW w:w="1451" w:type="pct"/>
            <w:gridSpan w:val="2"/>
            <w:shd w:val="clear" w:color="auto" w:fill="auto"/>
          </w:tcPr>
          <w:p w:rsidR="00413606" w:rsidRPr="00340831" w:rsidRDefault="00413606" w:rsidP="009E6075">
            <w:pPr>
              <w:spacing w:after="0"/>
              <w:jc w:val="center"/>
              <w:rPr>
                <w:ins w:id="16435" w:author=" " w:date="2019-05-27T04:43:00Z"/>
                <w:rFonts w:ascii="Arial" w:hAnsi="Arial" w:cs="Arial"/>
                <w:sz w:val="18"/>
                <w:szCs w:val="18"/>
                <w:lang w:val="sv-SE" w:eastAsia="ja-JP"/>
              </w:rPr>
            </w:pPr>
            <w:ins w:id="16436"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5A-n261(A-2H) _UL_5A-n261A</w:t>
              </w:r>
            </w:ins>
          </w:p>
          <w:p w:rsidR="00413606" w:rsidRPr="00340831" w:rsidRDefault="00413606" w:rsidP="009E6075">
            <w:pPr>
              <w:spacing w:after="0"/>
              <w:jc w:val="center"/>
              <w:rPr>
                <w:ins w:id="16437" w:author=" " w:date="2019-05-27T04:43:00Z"/>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16438" w:author=" " w:date="2019-05-27T04:43:00Z"/>
                <w:rFonts w:ascii="Arial" w:hAnsi="Arial" w:cs="Arial"/>
                <w:sz w:val="18"/>
                <w:szCs w:val="18"/>
              </w:rPr>
            </w:pPr>
            <w:ins w:id="16439"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6440" w:author=" " w:date="2019-05-27T04:43:00Z"/>
                <w:rFonts w:ascii="Arial" w:hAnsi="Arial" w:cs="Arial"/>
                <w:sz w:val="18"/>
                <w:szCs w:val="18"/>
              </w:rPr>
            </w:pPr>
            <w:ins w:id="1644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6442" w:author=" " w:date="2019-05-27T04:43:00Z"/>
                <w:rFonts w:cs="Arial"/>
                <w:szCs w:val="18"/>
              </w:rPr>
            </w:pPr>
            <w:ins w:id="16443"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6444" w:author=" " w:date="2019-05-27T04:43:00Z"/>
                <w:rFonts w:cs="Arial"/>
                <w:szCs w:val="18"/>
              </w:rPr>
            </w:pPr>
            <w:ins w:id="16445"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446" w:author=" " w:date="2019-05-27T04:43:00Z"/>
                <w:rFonts w:cs="Arial"/>
                <w:szCs w:val="18"/>
              </w:rPr>
            </w:pPr>
            <w:ins w:id="16447"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448" w:author=" " w:date="2019-05-27T04:43:00Z"/>
                <w:rFonts w:cs="Arial"/>
                <w:szCs w:val="18"/>
              </w:rPr>
            </w:pPr>
            <w:ins w:id="16449" w:author=" " w:date="2019-05-27T04:43:00Z">
              <w:r w:rsidRPr="00340831">
                <w:rPr>
                  <w:rFonts w:cs="Arial"/>
                  <w:szCs w:val="18"/>
                  <w:lang w:val="en-US" w:eastAsia="ja-JP"/>
                </w:rPr>
                <w:t>None</w:t>
              </w:r>
            </w:ins>
          </w:p>
        </w:tc>
      </w:tr>
      <w:tr w:rsidR="007B2B12" w:rsidRPr="00340831" w:rsidTr="004C693F">
        <w:trPr>
          <w:gridAfter w:val="1"/>
          <w:wAfter w:w="12" w:type="pct"/>
          <w:cantSplit/>
          <w:ins w:id="16450" w:author=" " w:date="2019-05-27T04:43:00Z"/>
        </w:trPr>
        <w:tc>
          <w:tcPr>
            <w:tcW w:w="1451" w:type="pct"/>
            <w:gridSpan w:val="2"/>
            <w:shd w:val="clear" w:color="auto" w:fill="auto"/>
          </w:tcPr>
          <w:p w:rsidR="00413606" w:rsidRPr="00340831" w:rsidRDefault="00413606" w:rsidP="009E6075">
            <w:pPr>
              <w:spacing w:after="0"/>
              <w:jc w:val="center"/>
              <w:rPr>
                <w:ins w:id="16451" w:author=" " w:date="2019-05-27T04:43:00Z"/>
                <w:rFonts w:ascii="Arial" w:hAnsi="Arial" w:cs="Arial"/>
                <w:sz w:val="18"/>
                <w:szCs w:val="18"/>
                <w:lang w:val="sv-SE" w:eastAsia="ja-JP"/>
              </w:rPr>
            </w:pPr>
            <w:ins w:id="16452"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eastAsia="SimSun" w:hAnsi="Arial" w:cs="Arial"/>
                  <w:sz w:val="18"/>
                  <w:szCs w:val="18"/>
                  <w:lang w:val="en-US"/>
                </w:rPr>
                <w:t>5</w:t>
              </w:r>
              <w:r w:rsidRPr="00340831">
                <w:rPr>
                  <w:rFonts w:ascii="Arial" w:hAnsi="Arial" w:cs="Arial"/>
                  <w:sz w:val="18"/>
                  <w:szCs w:val="18"/>
                  <w:lang w:val="sv-SE" w:eastAsia="ja-JP"/>
                </w:rPr>
                <w:t>A-n261(A-2I) _UL_5A-n261A</w:t>
              </w:r>
            </w:ins>
          </w:p>
          <w:p w:rsidR="00413606" w:rsidRPr="00340831" w:rsidRDefault="00413606" w:rsidP="009E6075">
            <w:pPr>
              <w:spacing w:after="0"/>
              <w:jc w:val="center"/>
              <w:rPr>
                <w:ins w:id="16453" w:author=" " w:date="2019-05-27T04:43:00Z"/>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16454" w:author=" " w:date="2019-05-27T04:43:00Z"/>
                <w:rFonts w:ascii="Arial" w:hAnsi="Arial" w:cs="Arial"/>
                <w:sz w:val="18"/>
                <w:szCs w:val="18"/>
              </w:rPr>
            </w:pPr>
            <w:ins w:id="16455"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6456" w:author=" " w:date="2019-05-27T04:43:00Z"/>
                <w:rFonts w:ascii="Arial" w:hAnsi="Arial" w:cs="Arial"/>
                <w:sz w:val="18"/>
                <w:szCs w:val="18"/>
              </w:rPr>
            </w:pPr>
            <w:ins w:id="1645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6458" w:author=" " w:date="2019-05-27T04:43:00Z"/>
                <w:rFonts w:cs="Arial"/>
                <w:szCs w:val="18"/>
              </w:rPr>
            </w:pPr>
            <w:ins w:id="16459"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6460" w:author=" " w:date="2019-05-27T04:43:00Z"/>
                <w:rFonts w:cs="Arial"/>
                <w:szCs w:val="18"/>
              </w:rPr>
            </w:pPr>
            <w:ins w:id="1646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462" w:author=" " w:date="2019-05-27T04:43:00Z"/>
                <w:rFonts w:cs="Arial"/>
                <w:szCs w:val="18"/>
              </w:rPr>
            </w:pPr>
            <w:ins w:id="1646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464" w:author=" " w:date="2019-05-27T04:43:00Z"/>
                <w:rFonts w:cs="Arial"/>
                <w:szCs w:val="18"/>
              </w:rPr>
            </w:pPr>
            <w:ins w:id="16465" w:author=" " w:date="2019-05-27T04:43:00Z">
              <w:r w:rsidRPr="00340831">
                <w:rPr>
                  <w:rFonts w:cs="Arial"/>
                  <w:szCs w:val="18"/>
                  <w:lang w:val="en-US" w:eastAsia="ja-JP"/>
                </w:rPr>
                <w:t>None</w:t>
              </w:r>
            </w:ins>
          </w:p>
        </w:tc>
      </w:tr>
      <w:tr w:rsidR="007B2B12" w:rsidRPr="00340831" w:rsidTr="004C693F">
        <w:trPr>
          <w:gridAfter w:val="1"/>
          <w:wAfter w:w="12" w:type="pct"/>
          <w:cantSplit/>
          <w:ins w:id="16466" w:author=" " w:date="2019-05-27T04:43:00Z"/>
        </w:trPr>
        <w:tc>
          <w:tcPr>
            <w:tcW w:w="1451" w:type="pct"/>
            <w:gridSpan w:val="2"/>
            <w:shd w:val="clear" w:color="auto" w:fill="auto"/>
          </w:tcPr>
          <w:p w:rsidR="00413606" w:rsidRPr="00340831" w:rsidRDefault="00413606" w:rsidP="009E6075">
            <w:pPr>
              <w:spacing w:after="0"/>
              <w:jc w:val="center"/>
              <w:rPr>
                <w:ins w:id="16467" w:author=" " w:date="2019-05-27T04:43:00Z"/>
                <w:rFonts w:ascii="Arial" w:eastAsia="SimSun" w:hAnsi="Arial" w:cs="Arial"/>
                <w:sz w:val="18"/>
                <w:szCs w:val="18"/>
                <w:lang w:eastAsia="zh-CN"/>
              </w:rPr>
            </w:pPr>
            <w:ins w:id="16468"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eastAsia="SimSun" w:hAnsi="Arial" w:cs="Arial"/>
                  <w:sz w:val="18"/>
                  <w:szCs w:val="18"/>
                  <w:lang w:val="en-US"/>
                </w:rPr>
                <w:t>5</w:t>
              </w:r>
              <w:r w:rsidRPr="00340831">
                <w:rPr>
                  <w:rFonts w:ascii="Arial" w:hAnsi="Arial" w:cs="Arial"/>
                  <w:sz w:val="18"/>
                  <w:szCs w:val="18"/>
                  <w:lang w:val="sv-SE" w:eastAsia="ja-JP"/>
                </w:rPr>
                <w:t>A-n261(A-4O) _UL_5A-n261A</w:t>
              </w:r>
            </w:ins>
          </w:p>
        </w:tc>
        <w:tc>
          <w:tcPr>
            <w:tcW w:w="236" w:type="pct"/>
            <w:shd w:val="clear" w:color="auto" w:fill="auto"/>
          </w:tcPr>
          <w:p w:rsidR="00413606" w:rsidRPr="00340831" w:rsidRDefault="00413606" w:rsidP="009E6075">
            <w:pPr>
              <w:jc w:val="center"/>
              <w:rPr>
                <w:ins w:id="16469" w:author=" " w:date="2019-05-27T04:43:00Z"/>
                <w:rFonts w:ascii="Arial" w:hAnsi="Arial" w:cs="Arial"/>
                <w:sz w:val="18"/>
                <w:szCs w:val="18"/>
              </w:rPr>
            </w:pPr>
            <w:ins w:id="16470"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6471" w:author=" " w:date="2019-05-27T04:43:00Z"/>
                <w:rFonts w:ascii="Arial" w:hAnsi="Arial" w:cs="Arial"/>
                <w:sz w:val="18"/>
                <w:szCs w:val="18"/>
              </w:rPr>
            </w:pPr>
            <w:ins w:id="1647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6473" w:author=" " w:date="2019-05-27T04:43:00Z"/>
                <w:rFonts w:cs="Arial"/>
                <w:szCs w:val="18"/>
              </w:rPr>
            </w:pPr>
            <w:ins w:id="16474"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6475" w:author=" " w:date="2019-05-27T04:43:00Z"/>
                <w:rFonts w:cs="Arial"/>
                <w:szCs w:val="18"/>
              </w:rPr>
            </w:pPr>
            <w:ins w:id="1647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477" w:author=" " w:date="2019-05-27T04:43:00Z"/>
                <w:rFonts w:cs="Arial"/>
                <w:szCs w:val="18"/>
              </w:rPr>
            </w:pPr>
            <w:ins w:id="1647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479" w:author=" " w:date="2019-05-27T04:43:00Z"/>
                <w:rFonts w:cs="Arial"/>
                <w:szCs w:val="18"/>
              </w:rPr>
            </w:pPr>
            <w:ins w:id="16480" w:author=" " w:date="2019-05-27T04:43:00Z">
              <w:r w:rsidRPr="00340831">
                <w:rPr>
                  <w:rFonts w:cs="Arial"/>
                  <w:szCs w:val="18"/>
                  <w:lang w:val="en-US" w:eastAsia="ja-JP"/>
                </w:rPr>
                <w:t>None</w:t>
              </w:r>
            </w:ins>
          </w:p>
        </w:tc>
      </w:tr>
      <w:tr w:rsidR="007B2B12" w:rsidRPr="00340831" w:rsidTr="004C693F">
        <w:trPr>
          <w:gridAfter w:val="1"/>
          <w:wAfter w:w="12" w:type="pct"/>
          <w:cantSplit/>
          <w:ins w:id="16481" w:author=" " w:date="2019-05-27T04:43:00Z"/>
        </w:trPr>
        <w:tc>
          <w:tcPr>
            <w:tcW w:w="1451" w:type="pct"/>
            <w:gridSpan w:val="2"/>
            <w:shd w:val="clear" w:color="auto" w:fill="auto"/>
          </w:tcPr>
          <w:p w:rsidR="00413606" w:rsidRPr="00340831" w:rsidRDefault="00413606" w:rsidP="009E6075">
            <w:pPr>
              <w:spacing w:after="0"/>
              <w:jc w:val="center"/>
              <w:rPr>
                <w:ins w:id="16482" w:author=" " w:date="2019-05-27T04:43:00Z"/>
                <w:rFonts w:ascii="Arial" w:hAnsi="Arial" w:cs="Arial"/>
                <w:sz w:val="18"/>
                <w:szCs w:val="18"/>
                <w:lang w:val="sv-SE" w:eastAsia="ja-JP"/>
              </w:rPr>
            </w:pPr>
            <w:ins w:id="16483" w:author=" " w:date="2019-05-27T04:43:00Z">
              <w:r w:rsidRPr="00340831">
                <w:rPr>
                  <w:rFonts w:ascii="Arial" w:hAnsi="Arial" w:cs="Arial"/>
                  <w:sz w:val="18"/>
                  <w:szCs w:val="18"/>
                  <w:lang w:val="en-US" w:eastAsia="ja-JP"/>
                </w:rPr>
                <w:lastRenderedPageBreak/>
                <w:t>DL</w:t>
              </w:r>
              <w:r w:rsidRPr="00340831">
                <w:rPr>
                  <w:rFonts w:ascii="Arial" w:eastAsia="SimSun" w:hAnsi="Arial" w:cs="Arial"/>
                  <w:sz w:val="18"/>
                  <w:szCs w:val="18"/>
                  <w:lang w:val="x-none"/>
                </w:rPr>
                <w:t>_</w:t>
              </w:r>
              <w:r w:rsidRPr="00340831">
                <w:rPr>
                  <w:rFonts w:ascii="Arial" w:hAnsi="Arial" w:cs="Arial"/>
                  <w:sz w:val="18"/>
                  <w:szCs w:val="18"/>
                  <w:lang w:val="sv-SE" w:eastAsia="ja-JP"/>
                </w:rPr>
                <w:t>5A-n261(A-7O) _UL_5A-n261A</w:t>
              </w:r>
            </w:ins>
          </w:p>
          <w:p w:rsidR="00413606" w:rsidRPr="00340831" w:rsidRDefault="00413606" w:rsidP="009E6075">
            <w:pPr>
              <w:spacing w:after="0"/>
              <w:jc w:val="center"/>
              <w:rPr>
                <w:ins w:id="16484" w:author=" " w:date="2019-05-27T04:43:00Z"/>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16485" w:author=" " w:date="2019-05-27T04:43:00Z"/>
                <w:rFonts w:ascii="Arial" w:hAnsi="Arial" w:cs="Arial"/>
                <w:sz w:val="18"/>
                <w:szCs w:val="18"/>
              </w:rPr>
            </w:pPr>
            <w:ins w:id="16486"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6487" w:author=" " w:date="2019-05-27T04:43:00Z"/>
                <w:rFonts w:ascii="Arial" w:hAnsi="Arial" w:cs="Arial"/>
                <w:sz w:val="18"/>
                <w:szCs w:val="18"/>
              </w:rPr>
            </w:pPr>
            <w:ins w:id="16488"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6489" w:author=" " w:date="2019-05-27T04:43:00Z"/>
                <w:rFonts w:cs="Arial"/>
                <w:szCs w:val="18"/>
              </w:rPr>
            </w:pPr>
            <w:ins w:id="16490"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6491" w:author=" " w:date="2019-05-27T04:43:00Z"/>
                <w:rFonts w:cs="Arial"/>
                <w:szCs w:val="18"/>
              </w:rPr>
            </w:pPr>
            <w:ins w:id="16492"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493" w:author=" " w:date="2019-05-27T04:43:00Z"/>
                <w:rFonts w:cs="Arial"/>
                <w:szCs w:val="18"/>
              </w:rPr>
            </w:pPr>
            <w:ins w:id="16494"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495" w:author=" " w:date="2019-05-27T04:43:00Z"/>
                <w:rFonts w:cs="Arial"/>
                <w:szCs w:val="18"/>
              </w:rPr>
            </w:pPr>
            <w:ins w:id="16496" w:author=" " w:date="2019-05-27T04:43:00Z">
              <w:r w:rsidRPr="00340831">
                <w:rPr>
                  <w:rFonts w:cs="Arial"/>
                  <w:szCs w:val="18"/>
                  <w:lang w:val="en-US" w:eastAsia="ja-JP"/>
                </w:rPr>
                <w:t>None</w:t>
              </w:r>
            </w:ins>
          </w:p>
        </w:tc>
      </w:tr>
      <w:tr w:rsidR="007B2B12" w:rsidRPr="00340831" w:rsidTr="004C693F">
        <w:trPr>
          <w:gridAfter w:val="1"/>
          <w:wAfter w:w="12" w:type="pct"/>
          <w:cantSplit/>
          <w:ins w:id="16497" w:author=" " w:date="2019-05-27T04:43:00Z"/>
        </w:trPr>
        <w:tc>
          <w:tcPr>
            <w:tcW w:w="1451" w:type="pct"/>
            <w:gridSpan w:val="2"/>
            <w:shd w:val="clear" w:color="auto" w:fill="auto"/>
          </w:tcPr>
          <w:p w:rsidR="00413606" w:rsidRPr="00340831" w:rsidRDefault="00413606" w:rsidP="009E6075">
            <w:pPr>
              <w:spacing w:after="0"/>
              <w:jc w:val="center"/>
              <w:rPr>
                <w:ins w:id="16498" w:author=" " w:date="2019-05-27T04:43:00Z"/>
                <w:rFonts w:ascii="Arial" w:hAnsi="Arial" w:cs="Arial"/>
                <w:sz w:val="18"/>
                <w:szCs w:val="18"/>
                <w:lang w:val="sv-SE" w:eastAsia="ja-JP"/>
              </w:rPr>
            </w:pPr>
            <w:ins w:id="16499"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5A-n261(A-2P) _UL_5A-n261A</w:t>
              </w:r>
            </w:ins>
          </w:p>
          <w:p w:rsidR="00413606" w:rsidRPr="00340831" w:rsidRDefault="00413606" w:rsidP="009E6075">
            <w:pPr>
              <w:spacing w:after="0"/>
              <w:jc w:val="center"/>
              <w:rPr>
                <w:ins w:id="16500" w:author=" " w:date="2019-05-27T04:43:00Z"/>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16501" w:author=" " w:date="2019-05-27T04:43:00Z"/>
                <w:rFonts w:ascii="Arial" w:hAnsi="Arial" w:cs="Arial"/>
                <w:sz w:val="18"/>
                <w:szCs w:val="18"/>
              </w:rPr>
            </w:pPr>
            <w:ins w:id="16502"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6503" w:author=" " w:date="2019-05-27T04:43:00Z"/>
                <w:rFonts w:ascii="Arial" w:hAnsi="Arial" w:cs="Arial"/>
                <w:sz w:val="18"/>
                <w:szCs w:val="18"/>
              </w:rPr>
            </w:pPr>
            <w:ins w:id="16504"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6505" w:author=" " w:date="2019-05-27T04:43:00Z"/>
                <w:rFonts w:cs="Arial"/>
                <w:szCs w:val="18"/>
              </w:rPr>
            </w:pPr>
            <w:ins w:id="16506"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6507" w:author=" " w:date="2019-05-27T04:43:00Z"/>
                <w:rFonts w:cs="Arial"/>
                <w:szCs w:val="18"/>
              </w:rPr>
            </w:pPr>
            <w:ins w:id="16508"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509" w:author=" " w:date="2019-05-27T04:43:00Z"/>
                <w:rFonts w:cs="Arial"/>
                <w:szCs w:val="18"/>
              </w:rPr>
            </w:pPr>
            <w:ins w:id="16510"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511" w:author=" " w:date="2019-05-27T04:43:00Z"/>
                <w:rFonts w:cs="Arial"/>
                <w:szCs w:val="18"/>
              </w:rPr>
            </w:pPr>
            <w:ins w:id="16512" w:author=" " w:date="2019-05-27T04:43:00Z">
              <w:r w:rsidRPr="00340831">
                <w:rPr>
                  <w:rFonts w:cs="Arial"/>
                  <w:szCs w:val="18"/>
                  <w:lang w:val="en-US" w:eastAsia="ja-JP"/>
                </w:rPr>
                <w:t>None</w:t>
              </w:r>
            </w:ins>
          </w:p>
        </w:tc>
      </w:tr>
      <w:tr w:rsidR="007B2B12" w:rsidRPr="00340831" w:rsidTr="004C693F">
        <w:trPr>
          <w:gridAfter w:val="1"/>
          <w:wAfter w:w="12" w:type="pct"/>
          <w:cantSplit/>
          <w:ins w:id="16513" w:author=" " w:date="2019-05-27T04:43:00Z"/>
        </w:trPr>
        <w:tc>
          <w:tcPr>
            <w:tcW w:w="1451" w:type="pct"/>
            <w:gridSpan w:val="2"/>
            <w:shd w:val="clear" w:color="auto" w:fill="auto"/>
          </w:tcPr>
          <w:p w:rsidR="00413606" w:rsidRPr="00340831" w:rsidRDefault="00413606" w:rsidP="009E6075">
            <w:pPr>
              <w:spacing w:after="0"/>
              <w:jc w:val="center"/>
              <w:rPr>
                <w:ins w:id="16514" w:author=" " w:date="2019-05-27T04:43:00Z"/>
                <w:rFonts w:ascii="Arial" w:hAnsi="Arial" w:cs="Arial"/>
                <w:sz w:val="18"/>
                <w:szCs w:val="18"/>
                <w:lang w:val="sv-SE" w:eastAsia="ja-JP"/>
              </w:rPr>
            </w:pPr>
            <w:ins w:id="16515"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eastAsia="SimSun" w:hAnsi="Arial" w:cs="Arial"/>
                  <w:sz w:val="18"/>
                  <w:szCs w:val="18"/>
                  <w:lang w:val="en-US"/>
                </w:rPr>
                <w:t>5</w:t>
              </w:r>
              <w:r w:rsidRPr="00340831">
                <w:rPr>
                  <w:rFonts w:ascii="Arial" w:hAnsi="Arial" w:cs="Arial"/>
                  <w:sz w:val="18"/>
                  <w:szCs w:val="18"/>
                  <w:lang w:val="sv-SE" w:eastAsia="ja-JP"/>
                </w:rPr>
                <w:t>A-n261(A-2Q) _UL_5A-n261A</w:t>
              </w:r>
            </w:ins>
          </w:p>
          <w:p w:rsidR="00413606" w:rsidRPr="00340831" w:rsidRDefault="00413606" w:rsidP="009E6075">
            <w:pPr>
              <w:spacing w:after="0"/>
              <w:jc w:val="center"/>
              <w:rPr>
                <w:ins w:id="16516" w:author=" " w:date="2019-05-27T04:43:00Z"/>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16517" w:author=" " w:date="2019-05-27T04:43:00Z"/>
                <w:rFonts w:ascii="Arial" w:hAnsi="Arial" w:cs="Arial"/>
                <w:sz w:val="18"/>
                <w:szCs w:val="18"/>
              </w:rPr>
            </w:pPr>
            <w:ins w:id="16518"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6519" w:author=" " w:date="2019-05-27T04:43:00Z"/>
                <w:rFonts w:ascii="Arial" w:hAnsi="Arial" w:cs="Arial"/>
                <w:sz w:val="18"/>
                <w:szCs w:val="18"/>
              </w:rPr>
            </w:pPr>
            <w:ins w:id="1652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6521" w:author=" " w:date="2019-05-27T04:43:00Z"/>
                <w:rFonts w:cs="Arial"/>
                <w:szCs w:val="18"/>
              </w:rPr>
            </w:pPr>
            <w:ins w:id="16522"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6523" w:author=" " w:date="2019-05-27T04:43:00Z"/>
                <w:rFonts w:cs="Arial"/>
                <w:szCs w:val="18"/>
              </w:rPr>
            </w:pPr>
            <w:ins w:id="16524"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525" w:author=" " w:date="2019-05-27T04:43:00Z"/>
                <w:rFonts w:cs="Arial"/>
                <w:szCs w:val="18"/>
              </w:rPr>
            </w:pPr>
            <w:ins w:id="16526"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527" w:author=" " w:date="2019-05-27T04:43:00Z"/>
                <w:rFonts w:cs="Arial"/>
                <w:szCs w:val="18"/>
              </w:rPr>
            </w:pPr>
            <w:ins w:id="16528" w:author=" " w:date="2019-05-27T04:43:00Z">
              <w:r w:rsidRPr="00340831">
                <w:rPr>
                  <w:rFonts w:cs="Arial"/>
                  <w:szCs w:val="18"/>
                  <w:lang w:val="en-US" w:eastAsia="ja-JP"/>
                </w:rPr>
                <w:t>None</w:t>
              </w:r>
            </w:ins>
          </w:p>
        </w:tc>
      </w:tr>
      <w:tr w:rsidR="007B2B12" w:rsidRPr="00340831" w:rsidTr="004C693F">
        <w:trPr>
          <w:gridAfter w:val="1"/>
          <w:wAfter w:w="12" w:type="pct"/>
          <w:cantSplit/>
          <w:ins w:id="1652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spacing w:after="0"/>
              <w:jc w:val="center"/>
              <w:rPr>
                <w:ins w:id="16530" w:author=" " w:date="2019-05-27T04:43:00Z"/>
                <w:rFonts w:ascii="Arial" w:hAnsi="Arial" w:cs="Arial"/>
                <w:sz w:val="18"/>
                <w:szCs w:val="18"/>
                <w:lang w:val="en-US" w:eastAsia="ja-JP"/>
              </w:rPr>
            </w:pPr>
            <w:ins w:id="16531" w:author=" " w:date="2019-05-27T04:43:00Z">
              <w:r w:rsidRPr="00340831">
                <w:rPr>
                  <w:rFonts w:ascii="Arial" w:hAnsi="Arial" w:cs="Arial"/>
                  <w:sz w:val="18"/>
                  <w:szCs w:val="18"/>
                  <w:lang w:val="en-US" w:eastAsia="ja-JP"/>
                </w:rPr>
                <w:t>DC_5A_DL_n261I_UL_n261H</w:t>
              </w:r>
            </w:ins>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532" w:author=" " w:date="2019-05-27T04:43:00Z"/>
                <w:rFonts w:ascii="Arial" w:hAnsi="Arial" w:cs="Arial"/>
                <w:sz w:val="18"/>
                <w:szCs w:val="18"/>
              </w:rPr>
            </w:pPr>
            <w:ins w:id="1653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534" w:author=" " w:date="2019-05-27T04:43:00Z"/>
                <w:rFonts w:ascii="Arial" w:hAnsi="Arial" w:cs="Arial"/>
                <w:sz w:val="18"/>
                <w:szCs w:val="18"/>
              </w:rPr>
            </w:pPr>
            <w:ins w:id="1653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536" w:author=" " w:date="2019-05-27T04:43:00Z"/>
                <w:rFonts w:cs="Arial"/>
                <w:szCs w:val="18"/>
              </w:rPr>
            </w:pPr>
            <w:ins w:id="16537" w:author=" " w:date="2019-05-27T04:43:00Z">
              <w:r w:rsidRPr="00340831">
                <w:rPr>
                  <w:rFonts w:cs="Arial"/>
                  <w:szCs w:val="18"/>
                  <w:lang w:eastAsia="ja-JP"/>
                </w:rPr>
                <w:t xml:space="preserve">TR </w:t>
              </w:r>
              <w:r w:rsidRPr="00340831">
                <w:rPr>
                  <w:rFonts w:cs="Arial"/>
                  <w:szCs w:val="18"/>
                </w:rPr>
                <w:t>37.716-11-11: R4-1813788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38" w:author=" " w:date="2019-05-27T04:43:00Z"/>
                <w:rFonts w:cs="Arial"/>
                <w:szCs w:val="18"/>
              </w:rPr>
            </w:pPr>
            <w:ins w:id="16539"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40" w:author=" " w:date="2019-05-27T04:43:00Z"/>
                <w:rFonts w:cs="Arial"/>
                <w:szCs w:val="18"/>
              </w:rPr>
            </w:pPr>
            <w:ins w:id="16541"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42" w:author=" " w:date="2019-05-27T04:43:00Z"/>
                <w:rFonts w:cs="Arial"/>
                <w:szCs w:val="18"/>
              </w:rPr>
            </w:pPr>
            <w:ins w:id="16543" w:author=" " w:date="2019-05-27T04:43:00Z">
              <w:r w:rsidRPr="00340831">
                <w:rPr>
                  <w:rFonts w:cs="Arial"/>
                  <w:szCs w:val="18"/>
                  <w:lang w:val="en-US" w:eastAsia="ja-JP"/>
                </w:rPr>
                <w:t>None</w:t>
              </w:r>
            </w:ins>
          </w:p>
        </w:tc>
      </w:tr>
      <w:tr w:rsidR="007B2B12" w:rsidRPr="00340831" w:rsidTr="004C693F">
        <w:trPr>
          <w:gridAfter w:val="1"/>
          <w:wAfter w:w="12" w:type="pct"/>
          <w:cantSplit/>
          <w:ins w:id="1654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spacing w:after="0"/>
              <w:jc w:val="center"/>
              <w:rPr>
                <w:ins w:id="16545" w:author=" " w:date="2019-05-27T04:43:00Z"/>
                <w:rFonts w:ascii="Arial" w:hAnsi="Arial" w:cs="Arial"/>
                <w:sz w:val="18"/>
                <w:szCs w:val="18"/>
                <w:lang w:val="en-US" w:eastAsia="ja-JP"/>
              </w:rPr>
            </w:pPr>
            <w:ins w:id="16546" w:author=" " w:date="2019-05-27T04:43:00Z">
              <w:r w:rsidRPr="00340831">
                <w:rPr>
                  <w:rFonts w:ascii="Arial" w:hAnsi="Arial" w:cs="Arial"/>
                  <w:sz w:val="18"/>
                  <w:szCs w:val="18"/>
                  <w:lang w:val="en-US" w:eastAsia="ja-JP"/>
                </w:rPr>
                <w:t>DC_5A_DL_n261M_UL_n261H</w:t>
              </w:r>
            </w:ins>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547" w:author=" " w:date="2019-05-27T04:43:00Z"/>
                <w:rFonts w:ascii="Arial" w:hAnsi="Arial" w:cs="Arial"/>
                <w:sz w:val="18"/>
                <w:szCs w:val="18"/>
              </w:rPr>
            </w:pPr>
            <w:ins w:id="1654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549" w:author=" " w:date="2019-05-27T04:43:00Z"/>
                <w:rFonts w:ascii="Arial" w:hAnsi="Arial" w:cs="Arial"/>
                <w:sz w:val="18"/>
                <w:szCs w:val="18"/>
              </w:rPr>
            </w:pPr>
            <w:ins w:id="1655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551" w:author=" " w:date="2019-05-27T04:43:00Z"/>
                <w:rFonts w:cs="Arial"/>
                <w:szCs w:val="18"/>
              </w:rPr>
            </w:pPr>
            <w:ins w:id="16552" w:author=" " w:date="2019-05-27T04:43:00Z">
              <w:r w:rsidRPr="00340831">
                <w:rPr>
                  <w:rFonts w:cs="Arial"/>
                  <w:szCs w:val="18"/>
                  <w:lang w:eastAsia="ja-JP"/>
                </w:rPr>
                <w:t xml:space="preserve">TR </w:t>
              </w:r>
              <w:r w:rsidRPr="00340831">
                <w:rPr>
                  <w:rFonts w:cs="Arial"/>
                  <w:szCs w:val="18"/>
                </w:rPr>
                <w:t>37.716-11-11: R4-1813788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53" w:author=" " w:date="2019-05-27T04:43:00Z"/>
                <w:rFonts w:cs="Arial"/>
                <w:szCs w:val="18"/>
              </w:rPr>
            </w:pPr>
            <w:ins w:id="16554"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55" w:author=" " w:date="2019-05-27T04:43:00Z"/>
                <w:rFonts w:cs="Arial"/>
                <w:szCs w:val="18"/>
              </w:rPr>
            </w:pPr>
            <w:ins w:id="16556"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57" w:author=" " w:date="2019-05-27T04:43:00Z"/>
                <w:rFonts w:cs="Arial"/>
                <w:szCs w:val="18"/>
              </w:rPr>
            </w:pPr>
            <w:ins w:id="16558" w:author=" " w:date="2019-05-27T04:43:00Z">
              <w:r w:rsidRPr="00340831">
                <w:rPr>
                  <w:rFonts w:cs="Arial"/>
                  <w:szCs w:val="18"/>
                  <w:lang w:val="en-US" w:eastAsia="ja-JP"/>
                </w:rPr>
                <w:t>None</w:t>
              </w:r>
            </w:ins>
          </w:p>
        </w:tc>
      </w:tr>
      <w:tr w:rsidR="007B2B12" w:rsidRPr="00340831" w:rsidTr="004C693F">
        <w:trPr>
          <w:gridAfter w:val="1"/>
          <w:wAfter w:w="12" w:type="pct"/>
          <w:cantSplit/>
          <w:ins w:id="1655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560" w:author=" " w:date="2019-05-27T04:43:00Z"/>
                <w:rFonts w:ascii="Arial" w:eastAsia="SimSun" w:hAnsi="Arial" w:cs="Arial"/>
                <w:sz w:val="18"/>
                <w:szCs w:val="18"/>
                <w:lang w:eastAsia="zh-CN"/>
              </w:rPr>
            </w:pPr>
            <w:ins w:id="16561" w:author=" " w:date="2019-05-27T04:43:00Z">
              <w:r w:rsidRPr="00340831">
                <w:rPr>
                  <w:rFonts w:ascii="Arial" w:hAnsi="Arial" w:cs="Arial"/>
                  <w:sz w:val="18"/>
                  <w:szCs w:val="18"/>
                  <w:lang w:val="x-none" w:eastAsia="ja-JP"/>
                </w:rPr>
                <w:t>DC_5A</w:t>
              </w:r>
              <w:r w:rsidRPr="00340831">
                <w:rPr>
                  <w:rFonts w:ascii="Arial" w:hAnsi="Arial" w:cs="Arial"/>
                  <w:sz w:val="18"/>
                  <w:szCs w:val="18"/>
                  <w:lang w:val="sv-SE" w:eastAsia="ja-JP"/>
                </w:rPr>
                <w:t>_n260(2D)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562" w:author=" " w:date="2019-05-27T04:43:00Z"/>
                <w:rFonts w:ascii="Arial" w:hAnsi="Arial" w:cs="Arial"/>
                <w:sz w:val="18"/>
                <w:szCs w:val="18"/>
              </w:rPr>
            </w:pPr>
            <w:ins w:id="1656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564" w:author=" " w:date="2019-05-27T04:43:00Z"/>
                <w:rFonts w:ascii="Arial" w:hAnsi="Arial" w:cs="Arial"/>
                <w:sz w:val="18"/>
                <w:szCs w:val="18"/>
              </w:rPr>
            </w:pPr>
            <w:ins w:id="1656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566" w:author=" " w:date="2019-05-27T04:43:00Z"/>
                <w:rFonts w:cs="Arial"/>
                <w:szCs w:val="18"/>
              </w:rPr>
            </w:pPr>
            <w:ins w:id="16567"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68" w:author=" " w:date="2019-05-27T04:43:00Z"/>
                <w:rFonts w:cs="Arial"/>
                <w:szCs w:val="18"/>
              </w:rPr>
            </w:pPr>
            <w:ins w:id="16569"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70" w:author=" " w:date="2019-05-27T04:43:00Z"/>
                <w:rFonts w:cs="Arial"/>
                <w:szCs w:val="18"/>
              </w:rPr>
            </w:pPr>
            <w:ins w:id="16571"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72" w:author=" " w:date="2019-05-27T04:43:00Z"/>
                <w:rFonts w:cs="Arial"/>
                <w:szCs w:val="18"/>
              </w:rPr>
            </w:pPr>
            <w:ins w:id="16573" w:author=" " w:date="2019-05-27T04:43:00Z">
              <w:r w:rsidRPr="00340831">
                <w:rPr>
                  <w:rFonts w:cs="Arial"/>
                  <w:szCs w:val="18"/>
                  <w:lang w:val="en-US" w:eastAsia="ja-JP"/>
                </w:rPr>
                <w:t>None</w:t>
              </w:r>
            </w:ins>
          </w:p>
        </w:tc>
      </w:tr>
      <w:tr w:rsidR="007B2B12" w:rsidRPr="00340831" w:rsidTr="004C693F">
        <w:trPr>
          <w:gridAfter w:val="1"/>
          <w:wAfter w:w="12" w:type="pct"/>
          <w:cantSplit/>
          <w:ins w:id="1657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575" w:author=" " w:date="2019-05-27T04:43:00Z"/>
                <w:rFonts w:ascii="Arial" w:hAnsi="Arial" w:cs="Arial"/>
                <w:sz w:val="18"/>
                <w:szCs w:val="18"/>
                <w:lang w:val="x-none" w:eastAsia="ja-JP"/>
              </w:rPr>
            </w:pPr>
            <w:ins w:id="16576" w:author=" " w:date="2019-05-27T04:43:00Z">
              <w:r w:rsidRPr="00340831">
                <w:rPr>
                  <w:rFonts w:ascii="Arial" w:hAnsi="Arial" w:cs="Arial"/>
                  <w:sz w:val="18"/>
                  <w:szCs w:val="18"/>
                  <w:lang w:val="x-none" w:eastAsia="ja-JP"/>
                </w:rPr>
                <w:t>DC_5A</w:t>
              </w:r>
              <w:r w:rsidRPr="00340831">
                <w:rPr>
                  <w:rFonts w:ascii="Arial" w:hAnsi="Arial" w:cs="Arial"/>
                  <w:sz w:val="18"/>
                  <w:szCs w:val="18"/>
                  <w:lang w:val="sv-SE" w:eastAsia="ja-JP"/>
                </w:rPr>
                <w:t>_n260(3G)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577" w:author=" " w:date="2019-05-27T04:43:00Z"/>
                <w:rFonts w:ascii="Arial" w:hAnsi="Arial" w:cs="Arial"/>
                <w:sz w:val="18"/>
                <w:szCs w:val="18"/>
              </w:rPr>
            </w:pPr>
            <w:ins w:id="1657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579" w:author=" " w:date="2019-05-27T04:43:00Z"/>
                <w:rFonts w:ascii="Arial" w:hAnsi="Arial" w:cs="Arial"/>
                <w:sz w:val="18"/>
                <w:szCs w:val="18"/>
              </w:rPr>
            </w:pPr>
            <w:ins w:id="1658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581" w:author=" " w:date="2019-05-27T04:43:00Z"/>
                <w:rFonts w:cs="Arial"/>
                <w:szCs w:val="18"/>
              </w:rPr>
            </w:pPr>
            <w:ins w:id="16582"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83" w:author=" " w:date="2019-05-27T04:43:00Z"/>
                <w:rFonts w:cs="Arial"/>
                <w:szCs w:val="18"/>
              </w:rPr>
            </w:pPr>
            <w:ins w:id="16584"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85" w:author=" " w:date="2019-05-27T04:43:00Z"/>
                <w:rFonts w:cs="Arial"/>
                <w:szCs w:val="18"/>
              </w:rPr>
            </w:pPr>
            <w:ins w:id="16586"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87" w:author=" " w:date="2019-05-27T04:43:00Z"/>
                <w:rFonts w:cs="Arial"/>
                <w:szCs w:val="18"/>
              </w:rPr>
            </w:pPr>
            <w:ins w:id="16588" w:author=" " w:date="2019-05-27T04:43:00Z">
              <w:r w:rsidRPr="00340831">
                <w:rPr>
                  <w:rFonts w:cs="Arial"/>
                  <w:szCs w:val="18"/>
                  <w:lang w:val="en-US" w:eastAsia="ja-JP"/>
                </w:rPr>
                <w:t>None</w:t>
              </w:r>
            </w:ins>
          </w:p>
        </w:tc>
      </w:tr>
      <w:tr w:rsidR="007B2B12" w:rsidRPr="00340831" w:rsidTr="004C693F">
        <w:trPr>
          <w:gridAfter w:val="1"/>
          <w:wAfter w:w="12" w:type="pct"/>
          <w:cantSplit/>
          <w:ins w:id="1658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590" w:author=" " w:date="2019-05-27T04:43:00Z"/>
                <w:rFonts w:ascii="Arial" w:eastAsia="SimSun" w:hAnsi="Arial" w:cs="Arial"/>
                <w:sz w:val="18"/>
                <w:szCs w:val="18"/>
                <w:lang w:eastAsia="zh-CN"/>
              </w:rPr>
            </w:pPr>
            <w:ins w:id="16591" w:author=" " w:date="2019-05-27T04:43:00Z">
              <w:r w:rsidRPr="00340831">
                <w:rPr>
                  <w:rFonts w:ascii="Arial" w:hAnsi="Arial" w:cs="Arial"/>
                  <w:sz w:val="18"/>
                  <w:szCs w:val="18"/>
                  <w:lang w:val="x-none" w:eastAsia="ja-JP"/>
                </w:rPr>
                <w:t>DC_5A</w:t>
              </w:r>
              <w:r w:rsidRPr="00340831">
                <w:rPr>
                  <w:rFonts w:ascii="Arial" w:hAnsi="Arial" w:cs="Arial"/>
                  <w:sz w:val="18"/>
                  <w:szCs w:val="18"/>
                  <w:lang w:val="sv-SE" w:eastAsia="ja-JP"/>
                </w:rPr>
                <w:t>_n260(4G)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592" w:author=" " w:date="2019-05-27T04:43:00Z"/>
                <w:rFonts w:ascii="Arial" w:hAnsi="Arial" w:cs="Arial"/>
                <w:sz w:val="18"/>
                <w:szCs w:val="18"/>
              </w:rPr>
            </w:pPr>
            <w:ins w:id="1659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594" w:author=" " w:date="2019-05-27T04:43:00Z"/>
                <w:rFonts w:ascii="Arial" w:hAnsi="Arial" w:cs="Arial"/>
                <w:sz w:val="18"/>
                <w:szCs w:val="18"/>
              </w:rPr>
            </w:pPr>
            <w:ins w:id="1659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596" w:author=" " w:date="2019-05-27T04:43:00Z"/>
                <w:rFonts w:cs="Arial"/>
                <w:szCs w:val="18"/>
              </w:rPr>
            </w:pPr>
            <w:ins w:id="16597"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98" w:author=" " w:date="2019-05-27T04:43:00Z"/>
                <w:rFonts w:cs="Arial"/>
                <w:szCs w:val="18"/>
              </w:rPr>
            </w:pPr>
            <w:ins w:id="16599"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00" w:author=" " w:date="2019-05-27T04:43:00Z"/>
                <w:rFonts w:cs="Arial"/>
                <w:szCs w:val="18"/>
              </w:rPr>
            </w:pPr>
            <w:ins w:id="16601"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02" w:author=" " w:date="2019-05-27T04:43:00Z"/>
                <w:rFonts w:cs="Arial"/>
                <w:szCs w:val="18"/>
              </w:rPr>
            </w:pPr>
            <w:ins w:id="16603" w:author=" " w:date="2019-05-27T04:43:00Z">
              <w:r w:rsidRPr="00340831">
                <w:rPr>
                  <w:rFonts w:cs="Arial"/>
                  <w:szCs w:val="18"/>
                  <w:lang w:val="en-US" w:eastAsia="ja-JP"/>
                </w:rPr>
                <w:t>None</w:t>
              </w:r>
            </w:ins>
          </w:p>
        </w:tc>
      </w:tr>
      <w:tr w:rsidR="007B2B12" w:rsidRPr="00340831" w:rsidTr="004C693F">
        <w:trPr>
          <w:gridAfter w:val="1"/>
          <w:wAfter w:w="12" w:type="pct"/>
          <w:cantSplit/>
          <w:ins w:id="1660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605" w:author=" " w:date="2019-05-27T04:43:00Z"/>
                <w:rFonts w:ascii="Arial" w:hAnsi="Arial" w:cs="Arial"/>
                <w:sz w:val="18"/>
                <w:szCs w:val="18"/>
                <w:lang w:val="x-none" w:eastAsia="ja-JP"/>
              </w:rPr>
            </w:pPr>
            <w:ins w:id="16606" w:author=" " w:date="2019-05-27T04:43:00Z">
              <w:r w:rsidRPr="00340831">
                <w:rPr>
                  <w:rFonts w:ascii="Arial" w:hAnsi="Arial" w:cs="Arial"/>
                  <w:sz w:val="18"/>
                  <w:szCs w:val="18"/>
                  <w:lang w:val="x-none" w:eastAsia="ja-JP"/>
                </w:rPr>
                <w:t>DC_5A</w:t>
              </w:r>
              <w:r w:rsidRPr="00340831">
                <w:rPr>
                  <w:rFonts w:ascii="Arial" w:hAnsi="Arial" w:cs="Arial"/>
                  <w:sz w:val="18"/>
                  <w:szCs w:val="18"/>
                  <w:lang w:val="sv-SE" w:eastAsia="ja-JP"/>
                </w:rPr>
                <w:t>_n260(A-D)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07" w:author=" " w:date="2019-05-27T04:43:00Z"/>
                <w:rFonts w:ascii="Arial" w:hAnsi="Arial" w:cs="Arial"/>
                <w:sz w:val="18"/>
                <w:szCs w:val="18"/>
              </w:rPr>
            </w:pPr>
            <w:ins w:id="1660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09" w:author=" " w:date="2019-05-27T04:43:00Z"/>
                <w:rFonts w:ascii="Arial" w:hAnsi="Arial" w:cs="Arial"/>
                <w:sz w:val="18"/>
                <w:szCs w:val="18"/>
              </w:rPr>
            </w:pPr>
            <w:ins w:id="1661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611" w:author=" " w:date="2019-05-27T04:43:00Z"/>
                <w:rFonts w:cs="Arial"/>
                <w:szCs w:val="18"/>
              </w:rPr>
            </w:pPr>
            <w:ins w:id="16612"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13" w:author=" " w:date="2019-05-27T04:43:00Z"/>
                <w:rFonts w:cs="Arial"/>
                <w:szCs w:val="18"/>
              </w:rPr>
            </w:pPr>
            <w:ins w:id="16614"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15" w:author=" " w:date="2019-05-27T04:43:00Z"/>
                <w:rFonts w:cs="Arial"/>
                <w:szCs w:val="18"/>
              </w:rPr>
            </w:pPr>
            <w:ins w:id="16616"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17" w:author=" " w:date="2019-05-27T04:43:00Z"/>
                <w:rFonts w:cs="Arial"/>
                <w:szCs w:val="18"/>
              </w:rPr>
            </w:pPr>
            <w:ins w:id="16618" w:author=" " w:date="2019-05-27T04:43:00Z">
              <w:r w:rsidRPr="00340831">
                <w:rPr>
                  <w:rFonts w:cs="Arial"/>
                  <w:szCs w:val="18"/>
                  <w:lang w:val="en-US" w:eastAsia="ja-JP"/>
                </w:rPr>
                <w:t>None</w:t>
              </w:r>
            </w:ins>
          </w:p>
        </w:tc>
      </w:tr>
      <w:tr w:rsidR="007B2B12" w:rsidRPr="00340831" w:rsidTr="004C693F">
        <w:trPr>
          <w:gridAfter w:val="1"/>
          <w:wAfter w:w="12" w:type="pct"/>
          <w:cantSplit/>
          <w:ins w:id="1661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620" w:author=" " w:date="2019-05-27T04:43:00Z"/>
                <w:rFonts w:ascii="Arial" w:eastAsia="SimSun" w:hAnsi="Arial" w:cs="Arial"/>
                <w:sz w:val="18"/>
                <w:szCs w:val="18"/>
                <w:lang w:eastAsia="zh-CN"/>
              </w:rPr>
            </w:pPr>
            <w:ins w:id="16621" w:author=" " w:date="2019-05-27T04:43:00Z">
              <w:r w:rsidRPr="00340831">
                <w:rPr>
                  <w:rFonts w:ascii="Arial" w:hAnsi="Arial" w:cs="Arial"/>
                  <w:sz w:val="18"/>
                  <w:szCs w:val="18"/>
                  <w:lang w:val="x-none" w:eastAsia="ja-JP"/>
                </w:rPr>
                <w:t>DC_5A</w:t>
              </w:r>
              <w:r w:rsidRPr="00340831">
                <w:rPr>
                  <w:rFonts w:ascii="Arial" w:hAnsi="Arial" w:cs="Arial"/>
                  <w:sz w:val="18"/>
                  <w:szCs w:val="18"/>
                  <w:lang w:val="sv-SE" w:eastAsia="ja-JP"/>
                </w:rPr>
                <w:t>_n260(2A-D)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22" w:author=" " w:date="2019-05-27T04:43:00Z"/>
                <w:rFonts w:ascii="Arial" w:hAnsi="Arial" w:cs="Arial"/>
                <w:sz w:val="18"/>
                <w:szCs w:val="18"/>
              </w:rPr>
            </w:pPr>
            <w:ins w:id="1662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24" w:author=" " w:date="2019-05-27T04:43:00Z"/>
                <w:rFonts w:ascii="Arial" w:hAnsi="Arial" w:cs="Arial"/>
                <w:sz w:val="18"/>
                <w:szCs w:val="18"/>
              </w:rPr>
            </w:pPr>
            <w:ins w:id="1662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626" w:author=" " w:date="2019-05-27T04:43:00Z"/>
                <w:rFonts w:cs="Arial"/>
                <w:szCs w:val="18"/>
              </w:rPr>
            </w:pPr>
            <w:ins w:id="16627"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28" w:author=" " w:date="2019-05-27T04:43:00Z"/>
                <w:rFonts w:cs="Arial"/>
                <w:szCs w:val="18"/>
              </w:rPr>
            </w:pPr>
            <w:ins w:id="16629"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30" w:author=" " w:date="2019-05-27T04:43:00Z"/>
                <w:rFonts w:cs="Arial"/>
                <w:szCs w:val="18"/>
              </w:rPr>
            </w:pPr>
            <w:ins w:id="16631"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32" w:author=" " w:date="2019-05-27T04:43:00Z"/>
                <w:rFonts w:cs="Arial"/>
                <w:szCs w:val="18"/>
              </w:rPr>
            </w:pPr>
            <w:ins w:id="16633" w:author=" " w:date="2019-05-27T04:43:00Z">
              <w:r w:rsidRPr="00340831">
                <w:rPr>
                  <w:rFonts w:cs="Arial"/>
                  <w:szCs w:val="18"/>
                  <w:lang w:val="en-US" w:eastAsia="ja-JP"/>
                </w:rPr>
                <w:t>None</w:t>
              </w:r>
            </w:ins>
          </w:p>
        </w:tc>
      </w:tr>
      <w:tr w:rsidR="007B2B12" w:rsidRPr="00340831" w:rsidTr="004C693F">
        <w:trPr>
          <w:gridAfter w:val="1"/>
          <w:wAfter w:w="12" w:type="pct"/>
          <w:cantSplit/>
          <w:ins w:id="1663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635" w:author=" " w:date="2019-05-27T04:43:00Z"/>
                <w:rFonts w:ascii="Arial" w:hAnsi="Arial" w:cs="Arial"/>
                <w:sz w:val="18"/>
                <w:szCs w:val="18"/>
                <w:lang w:val="x-none" w:eastAsia="ja-JP"/>
              </w:rPr>
            </w:pPr>
            <w:ins w:id="16636" w:author=" " w:date="2019-05-27T04:43:00Z">
              <w:r w:rsidRPr="00340831">
                <w:rPr>
                  <w:rFonts w:ascii="Arial" w:hAnsi="Arial" w:cs="Arial"/>
                  <w:sz w:val="18"/>
                  <w:szCs w:val="18"/>
                  <w:lang w:val="x-none" w:eastAsia="ja-JP"/>
                </w:rPr>
                <w:t>DC_5A</w:t>
              </w:r>
              <w:r w:rsidRPr="00340831">
                <w:rPr>
                  <w:rFonts w:ascii="Arial" w:hAnsi="Arial" w:cs="Arial"/>
                  <w:sz w:val="18"/>
                  <w:szCs w:val="18"/>
                  <w:lang w:val="sv-SE" w:eastAsia="ja-JP"/>
                </w:rPr>
                <w:t>_n260(A-D-O)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37" w:author=" " w:date="2019-05-27T04:43:00Z"/>
                <w:rFonts w:ascii="Arial" w:hAnsi="Arial" w:cs="Arial"/>
                <w:sz w:val="18"/>
                <w:szCs w:val="18"/>
              </w:rPr>
            </w:pPr>
            <w:ins w:id="1663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39" w:author=" " w:date="2019-05-27T04:43:00Z"/>
                <w:rFonts w:ascii="Arial" w:hAnsi="Arial" w:cs="Arial"/>
                <w:sz w:val="18"/>
                <w:szCs w:val="18"/>
              </w:rPr>
            </w:pPr>
            <w:ins w:id="1664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641" w:author=" " w:date="2019-05-27T04:43:00Z"/>
                <w:rFonts w:cs="Arial"/>
                <w:szCs w:val="18"/>
              </w:rPr>
            </w:pPr>
            <w:ins w:id="16642"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43" w:author=" " w:date="2019-05-27T04:43:00Z"/>
                <w:rFonts w:cs="Arial"/>
                <w:szCs w:val="18"/>
              </w:rPr>
            </w:pPr>
            <w:ins w:id="16644"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45" w:author=" " w:date="2019-05-27T04:43:00Z"/>
                <w:rFonts w:cs="Arial"/>
                <w:szCs w:val="18"/>
              </w:rPr>
            </w:pPr>
            <w:ins w:id="16646"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47" w:author=" " w:date="2019-05-27T04:43:00Z"/>
                <w:rFonts w:cs="Arial"/>
                <w:szCs w:val="18"/>
              </w:rPr>
            </w:pPr>
            <w:ins w:id="16648" w:author=" " w:date="2019-05-27T04:43:00Z">
              <w:r w:rsidRPr="00340831">
                <w:rPr>
                  <w:rFonts w:cs="Arial"/>
                  <w:szCs w:val="18"/>
                  <w:lang w:val="en-US" w:eastAsia="ja-JP"/>
                </w:rPr>
                <w:t>None</w:t>
              </w:r>
            </w:ins>
          </w:p>
        </w:tc>
      </w:tr>
      <w:tr w:rsidR="007B2B12" w:rsidRPr="00340831" w:rsidTr="004C693F">
        <w:trPr>
          <w:gridAfter w:val="1"/>
          <w:wAfter w:w="12" w:type="pct"/>
          <w:cantSplit/>
          <w:ins w:id="1664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650" w:author=" " w:date="2019-05-27T04:43:00Z"/>
                <w:rFonts w:ascii="Arial" w:eastAsia="SimSun" w:hAnsi="Arial" w:cs="Arial"/>
                <w:sz w:val="18"/>
                <w:szCs w:val="18"/>
                <w:lang w:eastAsia="zh-CN"/>
              </w:rPr>
            </w:pPr>
            <w:ins w:id="16651" w:author=" " w:date="2019-05-27T04:43:00Z">
              <w:r w:rsidRPr="00340831">
                <w:rPr>
                  <w:rFonts w:ascii="Arial" w:hAnsi="Arial" w:cs="Arial"/>
                  <w:sz w:val="18"/>
                  <w:szCs w:val="18"/>
                  <w:lang w:val="x-none" w:eastAsia="ja-JP"/>
                </w:rPr>
                <w:t>DC_5A</w:t>
              </w:r>
              <w:r w:rsidRPr="00340831">
                <w:rPr>
                  <w:rFonts w:ascii="Arial" w:hAnsi="Arial" w:cs="Arial"/>
                  <w:sz w:val="18"/>
                  <w:szCs w:val="18"/>
                  <w:lang w:val="sv-SE" w:eastAsia="ja-JP"/>
                </w:rPr>
                <w:t>_n260(2A-D-O)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52" w:author=" " w:date="2019-05-27T04:43:00Z"/>
                <w:rFonts w:ascii="Arial" w:hAnsi="Arial" w:cs="Arial"/>
                <w:sz w:val="18"/>
                <w:szCs w:val="18"/>
              </w:rPr>
            </w:pPr>
            <w:ins w:id="1665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54" w:author=" " w:date="2019-05-27T04:43:00Z"/>
                <w:rFonts w:ascii="Arial" w:hAnsi="Arial" w:cs="Arial"/>
                <w:sz w:val="18"/>
                <w:szCs w:val="18"/>
              </w:rPr>
            </w:pPr>
            <w:ins w:id="1665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656" w:author=" " w:date="2019-05-27T04:43:00Z"/>
                <w:rFonts w:cs="Arial"/>
                <w:szCs w:val="18"/>
              </w:rPr>
            </w:pPr>
            <w:ins w:id="16657"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58" w:author=" " w:date="2019-05-27T04:43:00Z"/>
                <w:rFonts w:cs="Arial"/>
                <w:szCs w:val="18"/>
              </w:rPr>
            </w:pPr>
            <w:ins w:id="16659"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60" w:author=" " w:date="2019-05-27T04:43:00Z"/>
                <w:rFonts w:cs="Arial"/>
                <w:szCs w:val="18"/>
              </w:rPr>
            </w:pPr>
            <w:ins w:id="16661"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62" w:author=" " w:date="2019-05-27T04:43:00Z"/>
                <w:rFonts w:cs="Arial"/>
                <w:szCs w:val="18"/>
              </w:rPr>
            </w:pPr>
            <w:ins w:id="16663" w:author=" " w:date="2019-05-27T04:43:00Z">
              <w:r w:rsidRPr="00340831">
                <w:rPr>
                  <w:rFonts w:cs="Arial"/>
                  <w:szCs w:val="18"/>
                  <w:lang w:val="en-US" w:eastAsia="ja-JP"/>
                </w:rPr>
                <w:t>None</w:t>
              </w:r>
            </w:ins>
          </w:p>
        </w:tc>
      </w:tr>
      <w:tr w:rsidR="007B2B12" w:rsidRPr="00340831" w:rsidTr="004C693F">
        <w:trPr>
          <w:gridAfter w:val="1"/>
          <w:wAfter w:w="12" w:type="pct"/>
          <w:cantSplit/>
          <w:ins w:id="1666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665" w:author=" " w:date="2019-05-27T04:43:00Z"/>
                <w:rFonts w:ascii="Arial" w:eastAsia="SimSun" w:hAnsi="Arial" w:cs="Arial"/>
                <w:sz w:val="18"/>
                <w:szCs w:val="18"/>
                <w:lang w:eastAsia="zh-CN"/>
              </w:rPr>
            </w:pPr>
            <w:ins w:id="16666" w:author=" " w:date="2019-05-27T04:43:00Z">
              <w:r w:rsidRPr="00340831">
                <w:rPr>
                  <w:rFonts w:ascii="Arial" w:hAnsi="Arial" w:cs="Arial"/>
                  <w:sz w:val="18"/>
                  <w:szCs w:val="18"/>
                  <w:lang w:val="x-none" w:eastAsia="ja-JP"/>
                </w:rPr>
                <w:t>DC_5A</w:t>
              </w:r>
              <w:r w:rsidRPr="00340831">
                <w:rPr>
                  <w:rFonts w:ascii="Arial" w:hAnsi="Arial" w:cs="Arial"/>
                  <w:sz w:val="18"/>
                  <w:szCs w:val="18"/>
                  <w:lang w:val="sv-SE" w:eastAsia="ja-JP"/>
                </w:rPr>
                <w:t>_n260(D-2O)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67" w:author=" " w:date="2019-05-27T04:43:00Z"/>
                <w:rFonts w:ascii="Arial" w:hAnsi="Arial" w:cs="Arial"/>
                <w:sz w:val="18"/>
                <w:szCs w:val="18"/>
              </w:rPr>
            </w:pPr>
            <w:ins w:id="1666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69" w:author=" " w:date="2019-05-27T04:43:00Z"/>
                <w:rFonts w:ascii="Arial" w:hAnsi="Arial" w:cs="Arial"/>
                <w:sz w:val="18"/>
                <w:szCs w:val="18"/>
              </w:rPr>
            </w:pPr>
            <w:ins w:id="1667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671" w:author=" " w:date="2019-05-27T04:43:00Z"/>
                <w:rFonts w:cs="Arial"/>
                <w:szCs w:val="18"/>
              </w:rPr>
            </w:pPr>
            <w:ins w:id="16672"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73" w:author=" " w:date="2019-05-27T04:43:00Z"/>
                <w:rFonts w:cs="Arial"/>
                <w:szCs w:val="18"/>
              </w:rPr>
            </w:pPr>
            <w:ins w:id="16674"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75" w:author=" " w:date="2019-05-27T04:43:00Z"/>
                <w:rFonts w:cs="Arial"/>
                <w:szCs w:val="18"/>
              </w:rPr>
            </w:pPr>
            <w:ins w:id="16676"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77" w:author=" " w:date="2019-05-27T04:43:00Z"/>
                <w:rFonts w:cs="Arial"/>
                <w:szCs w:val="18"/>
              </w:rPr>
            </w:pPr>
            <w:ins w:id="16678" w:author=" " w:date="2019-05-27T04:43:00Z">
              <w:r w:rsidRPr="00340831">
                <w:rPr>
                  <w:rFonts w:cs="Arial"/>
                  <w:szCs w:val="18"/>
                  <w:lang w:val="en-US" w:eastAsia="ja-JP"/>
                </w:rPr>
                <w:t>None</w:t>
              </w:r>
            </w:ins>
          </w:p>
        </w:tc>
      </w:tr>
      <w:tr w:rsidR="007B2B12" w:rsidRPr="00340831" w:rsidTr="004C693F">
        <w:trPr>
          <w:gridAfter w:val="1"/>
          <w:wAfter w:w="12" w:type="pct"/>
          <w:cantSplit/>
          <w:ins w:id="1667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680" w:author=" " w:date="2019-05-27T04:43:00Z"/>
                <w:rFonts w:ascii="Arial" w:hAnsi="Arial" w:cs="Arial"/>
                <w:sz w:val="18"/>
                <w:szCs w:val="18"/>
                <w:lang w:val="x-none" w:eastAsia="ja-JP"/>
              </w:rPr>
            </w:pPr>
            <w:ins w:id="16681" w:author=" " w:date="2019-05-27T04:43:00Z">
              <w:r w:rsidRPr="00340831">
                <w:rPr>
                  <w:rFonts w:ascii="Arial" w:hAnsi="Arial" w:cs="Arial"/>
                  <w:sz w:val="18"/>
                  <w:szCs w:val="18"/>
                  <w:lang w:val="x-none" w:eastAsia="ja-JP"/>
                </w:rPr>
                <w:t>DC_5A</w:t>
              </w:r>
              <w:r w:rsidRPr="00340831">
                <w:rPr>
                  <w:rFonts w:ascii="Arial" w:hAnsi="Arial" w:cs="Arial"/>
                  <w:sz w:val="18"/>
                  <w:szCs w:val="18"/>
                  <w:lang w:val="sv-SE" w:eastAsia="ja-JP"/>
                </w:rPr>
                <w:t>_n260(A-D-2O)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82" w:author=" " w:date="2019-05-27T04:43:00Z"/>
                <w:rFonts w:ascii="Arial" w:hAnsi="Arial" w:cs="Arial"/>
                <w:sz w:val="18"/>
                <w:szCs w:val="18"/>
              </w:rPr>
            </w:pPr>
            <w:ins w:id="1668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84" w:author=" " w:date="2019-05-27T04:43:00Z"/>
                <w:rFonts w:ascii="Arial" w:hAnsi="Arial" w:cs="Arial"/>
                <w:sz w:val="18"/>
                <w:szCs w:val="18"/>
              </w:rPr>
            </w:pPr>
            <w:ins w:id="1668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686" w:author=" " w:date="2019-05-27T04:43:00Z"/>
                <w:rFonts w:cs="Arial"/>
                <w:szCs w:val="18"/>
              </w:rPr>
            </w:pPr>
            <w:ins w:id="16687"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88" w:author=" " w:date="2019-05-27T04:43:00Z"/>
                <w:rFonts w:cs="Arial"/>
                <w:szCs w:val="18"/>
              </w:rPr>
            </w:pPr>
            <w:ins w:id="16689"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90" w:author=" " w:date="2019-05-27T04:43:00Z"/>
                <w:rFonts w:cs="Arial"/>
                <w:szCs w:val="18"/>
              </w:rPr>
            </w:pPr>
            <w:ins w:id="16691"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92" w:author=" " w:date="2019-05-27T04:43:00Z"/>
                <w:rFonts w:cs="Arial"/>
                <w:szCs w:val="18"/>
              </w:rPr>
            </w:pPr>
            <w:ins w:id="16693" w:author=" " w:date="2019-05-27T04:43:00Z">
              <w:r w:rsidRPr="00340831">
                <w:rPr>
                  <w:rFonts w:cs="Arial"/>
                  <w:szCs w:val="18"/>
                  <w:lang w:val="en-US" w:eastAsia="ja-JP"/>
                </w:rPr>
                <w:t>None</w:t>
              </w:r>
            </w:ins>
          </w:p>
        </w:tc>
      </w:tr>
      <w:tr w:rsidR="007B2B12" w:rsidRPr="00340831" w:rsidTr="004C693F">
        <w:trPr>
          <w:gridAfter w:val="1"/>
          <w:wAfter w:w="12" w:type="pct"/>
          <w:cantSplit/>
          <w:ins w:id="1669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695" w:author=" " w:date="2019-05-27T04:43:00Z"/>
                <w:rFonts w:ascii="Arial" w:eastAsia="SimSun" w:hAnsi="Arial" w:cs="Arial"/>
                <w:sz w:val="18"/>
                <w:szCs w:val="18"/>
                <w:lang w:eastAsia="zh-CN"/>
              </w:rPr>
            </w:pPr>
            <w:ins w:id="16696" w:author=" " w:date="2019-05-27T04:43:00Z">
              <w:r w:rsidRPr="00340831">
                <w:rPr>
                  <w:rFonts w:ascii="Arial" w:hAnsi="Arial" w:cs="Arial"/>
                  <w:sz w:val="18"/>
                  <w:szCs w:val="18"/>
                  <w:lang w:val="x-none" w:eastAsia="ja-JP"/>
                </w:rPr>
                <w:t>DC_5A</w:t>
              </w:r>
              <w:r w:rsidRPr="00340831">
                <w:rPr>
                  <w:rFonts w:ascii="Arial" w:hAnsi="Arial" w:cs="Arial"/>
                  <w:sz w:val="18"/>
                  <w:szCs w:val="18"/>
                  <w:lang w:val="sv-SE" w:eastAsia="ja-JP"/>
                </w:rPr>
                <w:t>_n260(2A-D-2O)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97" w:author=" " w:date="2019-05-27T04:43:00Z"/>
                <w:rFonts w:ascii="Arial" w:hAnsi="Arial" w:cs="Arial"/>
                <w:sz w:val="18"/>
                <w:szCs w:val="18"/>
              </w:rPr>
            </w:pPr>
            <w:ins w:id="1669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99" w:author=" " w:date="2019-05-27T04:43:00Z"/>
                <w:rFonts w:ascii="Arial" w:hAnsi="Arial" w:cs="Arial"/>
                <w:sz w:val="18"/>
                <w:szCs w:val="18"/>
              </w:rPr>
            </w:pPr>
            <w:ins w:id="1670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701" w:author=" " w:date="2019-05-27T04:43:00Z"/>
                <w:rFonts w:cs="Arial"/>
                <w:szCs w:val="18"/>
              </w:rPr>
            </w:pPr>
            <w:ins w:id="16702"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03" w:author=" " w:date="2019-05-27T04:43:00Z"/>
                <w:rFonts w:cs="Arial"/>
                <w:szCs w:val="18"/>
              </w:rPr>
            </w:pPr>
            <w:ins w:id="16704"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05" w:author=" " w:date="2019-05-27T04:43:00Z"/>
                <w:rFonts w:cs="Arial"/>
                <w:szCs w:val="18"/>
              </w:rPr>
            </w:pPr>
            <w:ins w:id="16706"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07" w:author=" " w:date="2019-05-27T04:43:00Z"/>
                <w:rFonts w:cs="Arial"/>
                <w:szCs w:val="18"/>
              </w:rPr>
            </w:pPr>
            <w:ins w:id="16708" w:author=" " w:date="2019-05-27T04:43:00Z">
              <w:r w:rsidRPr="00340831">
                <w:rPr>
                  <w:rFonts w:cs="Arial"/>
                  <w:szCs w:val="18"/>
                  <w:lang w:val="en-US" w:eastAsia="ja-JP"/>
                </w:rPr>
                <w:t>None</w:t>
              </w:r>
            </w:ins>
          </w:p>
        </w:tc>
      </w:tr>
      <w:tr w:rsidR="007B2B12" w:rsidRPr="00340831" w:rsidTr="004C693F">
        <w:trPr>
          <w:gridAfter w:val="1"/>
          <w:wAfter w:w="12" w:type="pct"/>
          <w:cantSplit/>
          <w:ins w:id="1670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710" w:author=" " w:date="2019-05-27T04:43:00Z"/>
                <w:rFonts w:ascii="Arial" w:hAnsi="Arial" w:cs="Arial"/>
                <w:sz w:val="18"/>
                <w:szCs w:val="18"/>
                <w:lang w:val="x-none" w:eastAsia="ja-JP"/>
              </w:rPr>
            </w:pPr>
            <w:ins w:id="16711" w:author=" " w:date="2019-05-27T04:43:00Z">
              <w:r w:rsidRPr="00340831">
                <w:rPr>
                  <w:rFonts w:ascii="Arial" w:hAnsi="Arial" w:cs="Arial"/>
                  <w:sz w:val="18"/>
                  <w:szCs w:val="18"/>
                  <w:lang w:val="x-none" w:eastAsia="ja-JP"/>
                </w:rPr>
                <w:t>DC_5A</w:t>
              </w:r>
              <w:r w:rsidRPr="00340831">
                <w:rPr>
                  <w:rFonts w:ascii="Arial" w:hAnsi="Arial" w:cs="Arial"/>
                  <w:sz w:val="18"/>
                  <w:szCs w:val="18"/>
                  <w:lang w:val="sv-SE" w:eastAsia="ja-JP"/>
                </w:rPr>
                <w:t>_n260(A-2D)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712" w:author=" " w:date="2019-05-27T04:43:00Z"/>
                <w:rFonts w:ascii="Arial" w:hAnsi="Arial" w:cs="Arial"/>
                <w:sz w:val="18"/>
                <w:szCs w:val="18"/>
              </w:rPr>
            </w:pPr>
            <w:ins w:id="1671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714" w:author=" " w:date="2019-05-27T04:43:00Z"/>
                <w:rFonts w:ascii="Arial" w:hAnsi="Arial" w:cs="Arial"/>
                <w:sz w:val="18"/>
                <w:szCs w:val="18"/>
              </w:rPr>
            </w:pPr>
            <w:ins w:id="1671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716" w:author=" " w:date="2019-05-27T04:43:00Z"/>
                <w:rFonts w:cs="Arial"/>
                <w:szCs w:val="18"/>
              </w:rPr>
            </w:pPr>
            <w:ins w:id="16717"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18" w:author=" " w:date="2019-05-27T04:43:00Z"/>
                <w:rFonts w:cs="Arial"/>
                <w:szCs w:val="18"/>
              </w:rPr>
            </w:pPr>
            <w:ins w:id="16719"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20" w:author=" " w:date="2019-05-27T04:43:00Z"/>
                <w:rFonts w:cs="Arial"/>
                <w:szCs w:val="18"/>
              </w:rPr>
            </w:pPr>
            <w:ins w:id="16721"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22" w:author=" " w:date="2019-05-27T04:43:00Z"/>
                <w:rFonts w:cs="Arial"/>
                <w:szCs w:val="18"/>
              </w:rPr>
            </w:pPr>
            <w:ins w:id="16723" w:author=" " w:date="2019-05-27T04:43:00Z">
              <w:r w:rsidRPr="00340831">
                <w:rPr>
                  <w:rFonts w:cs="Arial"/>
                  <w:szCs w:val="18"/>
                  <w:lang w:val="en-US" w:eastAsia="ja-JP"/>
                </w:rPr>
                <w:t>None</w:t>
              </w:r>
            </w:ins>
          </w:p>
        </w:tc>
      </w:tr>
      <w:tr w:rsidR="007B2B12" w:rsidRPr="00340831" w:rsidTr="004C693F">
        <w:trPr>
          <w:gridAfter w:val="1"/>
          <w:wAfter w:w="12" w:type="pct"/>
          <w:cantSplit/>
          <w:ins w:id="1672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725" w:author=" " w:date="2019-05-27T04:43:00Z"/>
                <w:rFonts w:ascii="Arial" w:eastAsia="SimSun" w:hAnsi="Arial" w:cs="Arial"/>
                <w:sz w:val="18"/>
                <w:szCs w:val="18"/>
                <w:lang w:eastAsia="zh-CN"/>
              </w:rPr>
            </w:pPr>
            <w:ins w:id="16726" w:author=" " w:date="2019-05-27T04:43:00Z">
              <w:r w:rsidRPr="00340831">
                <w:rPr>
                  <w:rFonts w:ascii="Arial" w:hAnsi="Arial" w:cs="Arial"/>
                  <w:sz w:val="18"/>
                  <w:szCs w:val="18"/>
                  <w:lang w:val="x-none" w:eastAsia="ja-JP"/>
                </w:rPr>
                <w:t>DC_5A</w:t>
              </w:r>
              <w:r w:rsidRPr="00340831">
                <w:rPr>
                  <w:rFonts w:ascii="Arial" w:hAnsi="Arial" w:cs="Arial"/>
                  <w:sz w:val="18"/>
                  <w:szCs w:val="18"/>
                  <w:lang w:val="sv-SE" w:eastAsia="ja-JP"/>
                </w:rPr>
                <w:t>_n260(2A-2D)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727" w:author=" " w:date="2019-05-27T04:43:00Z"/>
                <w:rFonts w:ascii="Arial" w:hAnsi="Arial" w:cs="Arial"/>
                <w:sz w:val="18"/>
                <w:szCs w:val="18"/>
              </w:rPr>
            </w:pPr>
            <w:ins w:id="1672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729" w:author=" " w:date="2019-05-27T04:43:00Z"/>
                <w:rFonts w:ascii="Arial" w:hAnsi="Arial" w:cs="Arial"/>
                <w:sz w:val="18"/>
                <w:szCs w:val="18"/>
              </w:rPr>
            </w:pPr>
            <w:ins w:id="1673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731" w:author=" " w:date="2019-05-27T04:43:00Z"/>
                <w:rFonts w:cs="Arial"/>
                <w:szCs w:val="18"/>
              </w:rPr>
            </w:pPr>
            <w:ins w:id="16732"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33" w:author=" " w:date="2019-05-27T04:43:00Z"/>
                <w:rFonts w:cs="Arial"/>
                <w:szCs w:val="18"/>
              </w:rPr>
            </w:pPr>
            <w:ins w:id="16734"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35" w:author=" " w:date="2019-05-27T04:43:00Z"/>
                <w:rFonts w:cs="Arial"/>
                <w:szCs w:val="18"/>
              </w:rPr>
            </w:pPr>
            <w:ins w:id="16736"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37" w:author=" " w:date="2019-05-27T04:43:00Z"/>
                <w:rFonts w:cs="Arial"/>
                <w:szCs w:val="18"/>
              </w:rPr>
            </w:pPr>
            <w:ins w:id="16738" w:author=" " w:date="2019-05-27T04:43:00Z">
              <w:r w:rsidRPr="00340831">
                <w:rPr>
                  <w:rFonts w:cs="Arial"/>
                  <w:szCs w:val="18"/>
                  <w:lang w:val="en-US" w:eastAsia="ja-JP"/>
                </w:rPr>
                <w:t>None</w:t>
              </w:r>
            </w:ins>
          </w:p>
        </w:tc>
      </w:tr>
      <w:tr w:rsidR="007B2B12" w:rsidRPr="00340831" w:rsidTr="004C693F">
        <w:trPr>
          <w:gridAfter w:val="1"/>
          <w:wAfter w:w="12" w:type="pct"/>
          <w:cantSplit/>
          <w:ins w:id="1673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740" w:author=" " w:date="2019-05-27T04:43:00Z"/>
                <w:rFonts w:ascii="Arial" w:eastAsia="SimSun" w:hAnsi="Arial" w:cs="Arial"/>
                <w:sz w:val="18"/>
                <w:szCs w:val="18"/>
                <w:lang w:eastAsia="zh-CN"/>
              </w:rPr>
            </w:pPr>
            <w:ins w:id="16741" w:author=" " w:date="2019-05-27T04:43:00Z">
              <w:r w:rsidRPr="00340831">
                <w:rPr>
                  <w:rFonts w:ascii="Arial" w:hAnsi="Arial" w:cs="Arial"/>
                  <w:sz w:val="18"/>
                  <w:szCs w:val="18"/>
                  <w:lang w:val="x-none" w:eastAsia="ja-JP"/>
                </w:rPr>
                <w:t>DC_</w:t>
              </w:r>
              <w:r w:rsidRPr="00340831">
                <w:rPr>
                  <w:rFonts w:ascii="Arial" w:hAnsi="Arial" w:cs="Arial"/>
                  <w:sz w:val="18"/>
                  <w:szCs w:val="18"/>
                  <w:lang w:val="en-US" w:eastAsia="ja-JP"/>
                </w:rPr>
                <w:t>5</w:t>
              </w:r>
              <w:r w:rsidRPr="00340831">
                <w:rPr>
                  <w:rFonts w:ascii="Arial" w:hAnsi="Arial" w:cs="Arial"/>
                  <w:sz w:val="18"/>
                  <w:szCs w:val="18"/>
                  <w:lang w:val="x-none" w:eastAsia="ja-JP"/>
                </w:rPr>
                <w:t>A</w:t>
              </w:r>
              <w:r w:rsidRPr="00340831">
                <w:rPr>
                  <w:rFonts w:ascii="Arial" w:hAnsi="Arial" w:cs="Arial"/>
                  <w:sz w:val="18"/>
                  <w:szCs w:val="18"/>
                  <w:lang w:val="sv-SE" w:eastAsia="ja-JP"/>
                </w:rPr>
                <w:t>_n260(A-P)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742" w:author=" " w:date="2019-05-27T04:43:00Z"/>
                <w:rFonts w:ascii="Arial" w:hAnsi="Arial" w:cs="Arial"/>
                <w:sz w:val="18"/>
                <w:szCs w:val="18"/>
              </w:rPr>
            </w:pPr>
            <w:ins w:id="1674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744" w:author=" " w:date="2019-05-27T04:43:00Z"/>
                <w:rFonts w:ascii="Arial" w:hAnsi="Arial" w:cs="Arial"/>
                <w:sz w:val="18"/>
                <w:szCs w:val="18"/>
              </w:rPr>
            </w:pPr>
            <w:ins w:id="1674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746" w:author=" " w:date="2019-05-27T04:43:00Z"/>
                <w:rFonts w:cs="Arial"/>
                <w:szCs w:val="18"/>
              </w:rPr>
            </w:pPr>
            <w:ins w:id="16747"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48" w:author=" " w:date="2019-05-27T04:43:00Z"/>
                <w:rFonts w:cs="Arial"/>
                <w:szCs w:val="18"/>
              </w:rPr>
            </w:pPr>
            <w:ins w:id="16749"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50" w:author=" " w:date="2019-05-27T04:43:00Z"/>
                <w:rFonts w:cs="Arial"/>
                <w:szCs w:val="18"/>
              </w:rPr>
            </w:pPr>
            <w:ins w:id="16751"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52" w:author=" " w:date="2019-05-27T04:43:00Z"/>
                <w:rFonts w:cs="Arial"/>
                <w:szCs w:val="18"/>
              </w:rPr>
            </w:pPr>
            <w:ins w:id="16753" w:author=" " w:date="2019-05-27T04:43:00Z">
              <w:r w:rsidRPr="00340831">
                <w:rPr>
                  <w:rFonts w:cs="Arial"/>
                  <w:szCs w:val="18"/>
                  <w:lang w:val="en-US" w:eastAsia="ja-JP"/>
                </w:rPr>
                <w:t>None</w:t>
              </w:r>
            </w:ins>
          </w:p>
        </w:tc>
      </w:tr>
      <w:tr w:rsidR="007B2B12" w:rsidRPr="00340831" w:rsidTr="004C693F">
        <w:trPr>
          <w:gridAfter w:val="1"/>
          <w:wAfter w:w="12" w:type="pct"/>
          <w:cantSplit/>
          <w:ins w:id="1675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755" w:author=" " w:date="2019-05-27T04:43:00Z"/>
                <w:rFonts w:ascii="Arial" w:eastAsia="SimSun" w:hAnsi="Arial" w:cs="Arial"/>
                <w:sz w:val="18"/>
                <w:szCs w:val="18"/>
                <w:lang w:eastAsia="zh-CN"/>
              </w:rPr>
            </w:pPr>
            <w:ins w:id="16756" w:author=" " w:date="2019-05-27T04:43:00Z">
              <w:r w:rsidRPr="00340831">
                <w:rPr>
                  <w:rFonts w:ascii="Arial" w:hAnsi="Arial" w:cs="Arial"/>
                  <w:sz w:val="18"/>
                  <w:szCs w:val="18"/>
                  <w:lang w:val="x-none" w:eastAsia="ja-JP"/>
                </w:rPr>
                <w:t>DC_</w:t>
              </w:r>
              <w:r w:rsidRPr="00340831">
                <w:rPr>
                  <w:rFonts w:ascii="Arial" w:hAnsi="Arial" w:cs="Arial"/>
                  <w:sz w:val="18"/>
                  <w:szCs w:val="18"/>
                  <w:lang w:val="en-US" w:eastAsia="ja-JP"/>
                </w:rPr>
                <w:t>5</w:t>
              </w:r>
              <w:r w:rsidRPr="00340831">
                <w:rPr>
                  <w:rFonts w:ascii="Arial" w:hAnsi="Arial" w:cs="Arial"/>
                  <w:sz w:val="18"/>
                  <w:szCs w:val="18"/>
                  <w:lang w:val="x-none" w:eastAsia="ja-JP"/>
                </w:rPr>
                <w:t>A</w:t>
              </w:r>
              <w:r w:rsidRPr="00340831">
                <w:rPr>
                  <w:rFonts w:ascii="Arial" w:hAnsi="Arial" w:cs="Arial"/>
                  <w:sz w:val="18"/>
                  <w:szCs w:val="18"/>
                  <w:lang w:val="sv-SE" w:eastAsia="ja-JP"/>
                </w:rPr>
                <w:t>_n260(2A-P)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757" w:author=" " w:date="2019-05-27T04:43:00Z"/>
                <w:rFonts w:ascii="Arial" w:hAnsi="Arial" w:cs="Arial"/>
                <w:sz w:val="18"/>
                <w:szCs w:val="18"/>
              </w:rPr>
            </w:pPr>
            <w:ins w:id="1675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759" w:author=" " w:date="2019-05-27T04:43:00Z"/>
                <w:rFonts w:ascii="Arial" w:hAnsi="Arial" w:cs="Arial"/>
                <w:sz w:val="18"/>
                <w:szCs w:val="18"/>
              </w:rPr>
            </w:pPr>
            <w:ins w:id="1676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761" w:author=" " w:date="2019-05-27T04:43:00Z"/>
                <w:rFonts w:cs="Arial"/>
                <w:szCs w:val="18"/>
              </w:rPr>
            </w:pPr>
            <w:ins w:id="16762"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63" w:author=" " w:date="2019-05-27T04:43:00Z"/>
                <w:rFonts w:cs="Arial"/>
                <w:szCs w:val="18"/>
              </w:rPr>
            </w:pPr>
            <w:ins w:id="16764"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65" w:author=" " w:date="2019-05-27T04:43:00Z"/>
                <w:rFonts w:cs="Arial"/>
                <w:szCs w:val="18"/>
              </w:rPr>
            </w:pPr>
            <w:ins w:id="16766"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67" w:author=" " w:date="2019-05-27T04:43:00Z"/>
                <w:rFonts w:cs="Arial"/>
                <w:szCs w:val="18"/>
              </w:rPr>
            </w:pPr>
            <w:ins w:id="16768" w:author=" " w:date="2019-05-27T04:43:00Z">
              <w:r w:rsidRPr="00340831">
                <w:rPr>
                  <w:rFonts w:cs="Arial"/>
                  <w:szCs w:val="18"/>
                  <w:lang w:val="en-US" w:eastAsia="ja-JP"/>
                </w:rPr>
                <w:t>None</w:t>
              </w:r>
            </w:ins>
          </w:p>
        </w:tc>
      </w:tr>
      <w:tr w:rsidR="007B2B12" w:rsidRPr="00340831" w:rsidTr="004C693F">
        <w:trPr>
          <w:gridAfter w:val="1"/>
          <w:wAfter w:w="12" w:type="pct"/>
          <w:cantSplit/>
          <w:ins w:id="1676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770" w:author=" " w:date="2019-05-27T04:43:00Z"/>
                <w:rFonts w:ascii="Arial" w:eastAsia="SimSun" w:hAnsi="Arial" w:cs="Arial"/>
                <w:sz w:val="18"/>
                <w:szCs w:val="18"/>
                <w:lang w:eastAsia="zh-CN"/>
              </w:rPr>
            </w:pPr>
            <w:ins w:id="16771" w:author=" " w:date="2019-05-27T04:43:00Z">
              <w:r w:rsidRPr="00340831">
                <w:rPr>
                  <w:rFonts w:ascii="Arial" w:hAnsi="Arial" w:cs="Arial"/>
                  <w:sz w:val="18"/>
                  <w:szCs w:val="18"/>
                  <w:lang w:val="x-none" w:eastAsia="ja-JP"/>
                </w:rPr>
                <w:t>DC_</w:t>
              </w:r>
              <w:r w:rsidRPr="00340831">
                <w:rPr>
                  <w:rFonts w:ascii="Arial" w:hAnsi="Arial" w:cs="Arial"/>
                  <w:sz w:val="18"/>
                  <w:szCs w:val="18"/>
                  <w:lang w:val="en-US" w:eastAsia="ja-JP"/>
                </w:rPr>
                <w:t>5</w:t>
              </w:r>
              <w:r w:rsidRPr="00340831">
                <w:rPr>
                  <w:rFonts w:ascii="Arial" w:hAnsi="Arial" w:cs="Arial"/>
                  <w:sz w:val="18"/>
                  <w:szCs w:val="18"/>
                  <w:lang w:val="x-none" w:eastAsia="ja-JP"/>
                </w:rPr>
                <w:t>A</w:t>
              </w:r>
              <w:r w:rsidRPr="00340831">
                <w:rPr>
                  <w:rFonts w:ascii="Arial" w:hAnsi="Arial" w:cs="Arial"/>
                  <w:sz w:val="18"/>
                  <w:szCs w:val="18"/>
                  <w:lang w:val="sv-SE" w:eastAsia="ja-JP"/>
                </w:rPr>
                <w:t>_n260(A-2P)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772" w:author=" " w:date="2019-05-27T04:43:00Z"/>
                <w:rFonts w:ascii="Arial" w:hAnsi="Arial" w:cs="Arial"/>
                <w:sz w:val="18"/>
                <w:szCs w:val="18"/>
              </w:rPr>
            </w:pPr>
            <w:ins w:id="1677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774" w:author=" " w:date="2019-05-27T04:43:00Z"/>
                <w:rFonts w:ascii="Arial" w:hAnsi="Arial" w:cs="Arial"/>
                <w:sz w:val="18"/>
                <w:szCs w:val="18"/>
              </w:rPr>
            </w:pPr>
            <w:ins w:id="1677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776" w:author=" " w:date="2019-05-27T04:43:00Z"/>
                <w:rFonts w:cs="Arial"/>
                <w:szCs w:val="18"/>
              </w:rPr>
            </w:pPr>
            <w:ins w:id="16777"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78" w:author=" " w:date="2019-05-27T04:43:00Z"/>
                <w:rFonts w:cs="Arial"/>
                <w:szCs w:val="18"/>
              </w:rPr>
            </w:pPr>
            <w:ins w:id="16779"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80" w:author=" " w:date="2019-05-27T04:43:00Z"/>
                <w:rFonts w:cs="Arial"/>
                <w:szCs w:val="18"/>
              </w:rPr>
            </w:pPr>
            <w:ins w:id="16781"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82" w:author=" " w:date="2019-05-27T04:43:00Z"/>
                <w:rFonts w:cs="Arial"/>
                <w:szCs w:val="18"/>
              </w:rPr>
            </w:pPr>
            <w:ins w:id="16783" w:author=" " w:date="2019-05-27T04:43:00Z">
              <w:r w:rsidRPr="00340831">
                <w:rPr>
                  <w:rFonts w:cs="Arial"/>
                  <w:szCs w:val="18"/>
                  <w:lang w:val="en-US" w:eastAsia="ja-JP"/>
                </w:rPr>
                <w:t>None</w:t>
              </w:r>
            </w:ins>
          </w:p>
        </w:tc>
      </w:tr>
      <w:tr w:rsidR="007B2B12" w:rsidRPr="00340831" w:rsidTr="004C693F">
        <w:trPr>
          <w:gridAfter w:val="1"/>
          <w:wAfter w:w="12" w:type="pct"/>
          <w:cantSplit/>
          <w:ins w:id="1678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785" w:author=" " w:date="2019-05-27T04:43:00Z"/>
                <w:rFonts w:ascii="Arial" w:eastAsia="SimSun" w:hAnsi="Arial" w:cs="Arial"/>
                <w:sz w:val="18"/>
                <w:szCs w:val="18"/>
                <w:lang w:eastAsia="zh-CN"/>
              </w:rPr>
            </w:pPr>
            <w:ins w:id="16786" w:author=" " w:date="2019-05-27T04:43:00Z">
              <w:r w:rsidRPr="00340831">
                <w:rPr>
                  <w:rFonts w:ascii="Arial" w:hAnsi="Arial" w:cs="Arial"/>
                  <w:sz w:val="18"/>
                  <w:szCs w:val="18"/>
                  <w:lang w:val="x-none" w:eastAsia="ja-JP"/>
                </w:rPr>
                <w:t>DC_</w:t>
              </w:r>
              <w:r w:rsidRPr="00340831">
                <w:rPr>
                  <w:rFonts w:ascii="Arial" w:hAnsi="Arial" w:cs="Arial"/>
                  <w:sz w:val="18"/>
                  <w:szCs w:val="18"/>
                  <w:lang w:val="en-US" w:eastAsia="ja-JP"/>
                </w:rPr>
                <w:t>5</w:t>
              </w:r>
              <w:r w:rsidRPr="00340831">
                <w:rPr>
                  <w:rFonts w:ascii="Arial" w:hAnsi="Arial" w:cs="Arial"/>
                  <w:sz w:val="18"/>
                  <w:szCs w:val="18"/>
                  <w:lang w:val="x-none" w:eastAsia="ja-JP"/>
                </w:rPr>
                <w:t>A</w:t>
              </w:r>
              <w:r w:rsidRPr="00340831">
                <w:rPr>
                  <w:rFonts w:ascii="Arial" w:hAnsi="Arial" w:cs="Arial"/>
                  <w:sz w:val="18"/>
                  <w:szCs w:val="18"/>
                  <w:lang w:val="sv-SE" w:eastAsia="ja-JP"/>
                </w:rPr>
                <w:t>_n260(2A-2P)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787" w:author=" " w:date="2019-05-27T04:43:00Z"/>
                <w:rFonts w:ascii="Arial" w:hAnsi="Arial" w:cs="Arial"/>
                <w:sz w:val="18"/>
                <w:szCs w:val="18"/>
              </w:rPr>
            </w:pPr>
            <w:ins w:id="1678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789" w:author=" " w:date="2019-05-27T04:43:00Z"/>
                <w:rFonts w:ascii="Arial" w:hAnsi="Arial" w:cs="Arial"/>
                <w:sz w:val="18"/>
                <w:szCs w:val="18"/>
              </w:rPr>
            </w:pPr>
            <w:ins w:id="1679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791" w:author=" " w:date="2019-05-27T04:43:00Z"/>
                <w:rFonts w:cs="Arial"/>
                <w:szCs w:val="18"/>
              </w:rPr>
            </w:pPr>
            <w:ins w:id="16792"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93" w:author=" " w:date="2019-05-27T04:43:00Z"/>
                <w:rFonts w:cs="Arial"/>
                <w:szCs w:val="18"/>
              </w:rPr>
            </w:pPr>
            <w:ins w:id="16794"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95" w:author=" " w:date="2019-05-27T04:43:00Z"/>
                <w:rFonts w:cs="Arial"/>
                <w:szCs w:val="18"/>
              </w:rPr>
            </w:pPr>
            <w:ins w:id="16796"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97" w:author=" " w:date="2019-05-27T04:43:00Z"/>
                <w:rFonts w:cs="Arial"/>
                <w:szCs w:val="18"/>
              </w:rPr>
            </w:pPr>
            <w:ins w:id="16798" w:author=" " w:date="2019-05-27T04:43:00Z">
              <w:r w:rsidRPr="00340831">
                <w:rPr>
                  <w:rFonts w:cs="Arial"/>
                  <w:szCs w:val="18"/>
                  <w:lang w:val="en-US" w:eastAsia="ja-JP"/>
                </w:rPr>
                <w:t>None</w:t>
              </w:r>
            </w:ins>
          </w:p>
        </w:tc>
      </w:tr>
      <w:tr w:rsidR="007B2B12" w:rsidRPr="00340831" w:rsidTr="004C693F">
        <w:trPr>
          <w:gridAfter w:val="1"/>
          <w:wAfter w:w="12" w:type="pct"/>
          <w:cantSplit/>
          <w:ins w:id="1679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800" w:author=" " w:date="2019-05-27T04:43:00Z"/>
                <w:rFonts w:ascii="Arial" w:eastAsia="SimSun" w:hAnsi="Arial" w:cs="Arial"/>
                <w:sz w:val="18"/>
                <w:szCs w:val="18"/>
                <w:lang w:eastAsia="zh-CN"/>
              </w:rPr>
            </w:pPr>
            <w:ins w:id="16801" w:author=" " w:date="2019-05-27T04:43:00Z">
              <w:r w:rsidRPr="00340831">
                <w:rPr>
                  <w:rFonts w:ascii="Arial" w:hAnsi="Arial" w:cs="Arial"/>
                  <w:sz w:val="18"/>
                  <w:szCs w:val="18"/>
                  <w:lang w:val="x-none" w:eastAsia="ja-JP"/>
                </w:rPr>
                <w:t>DC_5A</w:t>
              </w:r>
              <w:r w:rsidRPr="00340831">
                <w:rPr>
                  <w:rFonts w:ascii="Arial" w:hAnsi="Arial" w:cs="Arial"/>
                  <w:sz w:val="18"/>
                  <w:szCs w:val="18"/>
                  <w:lang w:val="sv-SE" w:eastAsia="ja-JP"/>
                </w:rPr>
                <w:t>_n260(3A-3O)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802" w:author=" " w:date="2019-05-27T04:43:00Z"/>
                <w:rFonts w:ascii="Arial" w:hAnsi="Arial" w:cs="Arial"/>
                <w:sz w:val="18"/>
                <w:szCs w:val="18"/>
              </w:rPr>
            </w:pPr>
            <w:ins w:id="1680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804" w:author=" " w:date="2019-05-27T04:43:00Z"/>
                <w:rFonts w:ascii="Arial" w:hAnsi="Arial" w:cs="Arial"/>
                <w:sz w:val="18"/>
                <w:szCs w:val="18"/>
              </w:rPr>
            </w:pPr>
            <w:ins w:id="1680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806" w:author=" " w:date="2019-05-27T04:43:00Z"/>
                <w:rFonts w:cs="Arial"/>
                <w:szCs w:val="18"/>
              </w:rPr>
            </w:pPr>
            <w:ins w:id="16807"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808" w:author=" " w:date="2019-05-27T04:43:00Z"/>
                <w:rFonts w:cs="Arial"/>
                <w:szCs w:val="18"/>
              </w:rPr>
            </w:pPr>
            <w:ins w:id="16809"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810" w:author=" " w:date="2019-05-27T04:43:00Z"/>
                <w:rFonts w:cs="Arial"/>
                <w:szCs w:val="18"/>
              </w:rPr>
            </w:pPr>
            <w:ins w:id="16811"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812" w:author=" " w:date="2019-05-27T04:43:00Z"/>
                <w:rFonts w:cs="Arial"/>
                <w:szCs w:val="18"/>
              </w:rPr>
            </w:pPr>
            <w:ins w:id="16813" w:author=" " w:date="2019-05-27T04:43:00Z">
              <w:r w:rsidRPr="00340831">
                <w:rPr>
                  <w:rFonts w:cs="Arial"/>
                  <w:szCs w:val="18"/>
                  <w:lang w:val="en-US" w:eastAsia="ja-JP"/>
                </w:rPr>
                <w:t>None</w:t>
              </w:r>
            </w:ins>
          </w:p>
        </w:tc>
      </w:tr>
      <w:tr w:rsidR="007B2B12" w:rsidRPr="00340831" w:rsidTr="004C693F">
        <w:trPr>
          <w:gridAfter w:val="1"/>
          <w:wAfter w:w="12" w:type="pct"/>
          <w:cantSplit/>
          <w:ins w:id="1681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815" w:author=" " w:date="2019-05-27T04:43:00Z"/>
                <w:rFonts w:ascii="Arial" w:eastAsia="SimSun" w:hAnsi="Arial" w:cs="Arial"/>
                <w:sz w:val="18"/>
                <w:szCs w:val="18"/>
                <w:lang w:eastAsia="zh-CN"/>
              </w:rPr>
            </w:pPr>
            <w:ins w:id="16816" w:author=" " w:date="2019-05-27T04:43:00Z">
              <w:r w:rsidRPr="00340831">
                <w:rPr>
                  <w:rFonts w:ascii="Arial" w:hAnsi="Arial" w:cs="Arial"/>
                  <w:sz w:val="18"/>
                  <w:szCs w:val="18"/>
                  <w:lang w:val="x-none" w:eastAsia="ja-JP"/>
                </w:rPr>
                <w:t>DC_5A</w:t>
              </w:r>
              <w:r w:rsidRPr="00340831">
                <w:rPr>
                  <w:rFonts w:ascii="Arial" w:hAnsi="Arial" w:cs="Arial"/>
                  <w:sz w:val="18"/>
                  <w:szCs w:val="18"/>
                  <w:lang w:val="sv-SE" w:eastAsia="ja-JP"/>
                </w:rPr>
                <w:t>_n260(D-2G)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817" w:author=" " w:date="2019-05-27T04:43:00Z"/>
                <w:rFonts w:ascii="Arial" w:hAnsi="Arial" w:cs="Arial"/>
                <w:sz w:val="18"/>
                <w:szCs w:val="18"/>
              </w:rPr>
            </w:pPr>
            <w:ins w:id="1681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819" w:author=" " w:date="2019-05-27T04:43:00Z"/>
                <w:rFonts w:ascii="Arial" w:hAnsi="Arial" w:cs="Arial"/>
                <w:sz w:val="18"/>
                <w:szCs w:val="18"/>
              </w:rPr>
            </w:pPr>
            <w:ins w:id="1682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821" w:author=" " w:date="2019-05-27T04:43:00Z"/>
                <w:rFonts w:cs="Arial"/>
                <w:szCs w:val="18"/>
              </w:rPr>
            </w:pPr>
            <w:ins w:id="16822"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823" w:author=" " w:date="2019-05-27T04:43:00Z"/>
                <w:rFonts w:cs="Arial"/>
                <w:szCs w:val="18"/>
              </w:rPr>
            </w:pPr>
            <w:ins w:id="16824"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825" w:author=" " w:date="2019-05-27T04:43:00Z"/>
                <w:rFonts w:cs="Arial"/>
                <w:szCs w:val="18"/>
              </w:rPr>
            </w:pPr>
            <w:ins w:id="16826"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827" w:author=" " w:date="2019-05-27T04:43:00Z"/>
                <w:rFonts w:cs="Arial"/>
                <w:szCs w:val="18"/>
              </w:rPr>
            </w:pPr>
            <w:ins w:id="16828" w:author=" " w:date="2019-05-27T04:43:00Z">
              <w:r w:rsidRPr="00340831">
                <w:rPr>
                  <w:rFonts w:cs="Arial"/>
                  <w:szCs w:val="18"/>
                  <w:lang w:val="en-US" w:eastAsia="ja-JP"/>
                </w:rPr>
                <w:t>None</w:t>
              </w:r>
            </w:ins>
          </w:p>
        </w:tc>
      </w:tr>
      <w:tr w:rsidR="007B2B12" w:rsidRPr="00340831" w:rsidTr="004C693F">
        <w:trPr>
          <w:gridAfter w:val="1"/>
          <w:wAfter w:w="12" w:type="pct"/>
          <w:cantSplit/>
          <w:ins w:id="1682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830" w:author=" " w:date="2019-05-27T04:43:00Z"/>
                <w:rFonts w:ascii="Arial" w:eastAsia="SimSun" w:hAnsi="Arial" w:cs="Arial"/>
                <w:sz w:val="18"/>
                <w:szCs w:val="18"/>
                <w:lang w:eastAsia="zh-CN"/>
              </w:rPr>
            </w:pPr>
            <w:ins w:id="16831" w:author=" " w:date="2019-05-27T04:43:00Z">
              <w:r w:rsidRPr="00340831">
                <w:rPr>
                  <w:rFonts w:ascii="Arial" w:hAnsi="Arial" w:cs="Arial"/>
                  <w:sz w:val="18"/>
                  <w:szCs w:val="18"/>
                  <w:lang w:val="x-none" w:eastAsia="ja-JP"/>
                </w:rPr>
                <w:t>DC_5A</w:t>
              </w:r>
              <w:r w:rsidRPr="00340831">
                <w:rPr>
                  <w:rFonts w:ascii="Arial" w:hAnsi="Arial" w:cs="Arial"/>
                  <w:sz w:val="18"/>
                  <w:szCs w:val="18"/>
                  <w:lang w:val="sv-SE" w:eastAsia="ja-JP"/>
                </w:rPr>
                <w:t>_n260(2D-O)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832" w:author=" " w:date="2019-05-27T04:43:00Z"/>
                <w:rFonts w:ascii="Arial" w:hAnsi="Arial" w:cs="Arial"/>
                <w:sz w:val="18"/>
                <w:szCs w:val="18"/>
              </w:rPr>
            </w:pPr>
            <w:ins w:id="1683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834" w:author=" " w:date="2019-05-27T04:43:00Z"/>
                <w:rFonts w:ascii="Arial" w:hAnsi="Arial" w:cs="Arial"/>
                <w:sz w:val="18"/>
                <w:szCs w:val="18"/>
              </w:rPr>
            </w:pPr>
            <w:ins w:id="1683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836" w:author=" " w:date="2019-05-27T04:43:00Z"/>
                <w:rFonts w:cs="Arial"/>
                <w:szCs w:val="18"/>
              </w:rPr>
            </w:pPr>
            <w:ins w:id="16837"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838" w:author=" " w:date="2019-05-27T04:43:00Z"/>
                <w:rFonts w:cs="Arial"/>
                <w:szCs w:val="18"/>
              </w:rPr>
            </w:pPr>
            <w:ins w:id="16839"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840" w:author=" " w:date="2019-05-27T04:43:00Z"/>
                <w:rFonts w:cs="Arial"/>
                <w:szCs w:val="18"/>
              </w:rPr>
            </w:pPr>
            <w:ins w:id="16841"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842" w:author=" " w:date="2019-05-27T04:43:00Z"/>
                <w:rFonts w:cs="Arial"/>
                <w:szCs w:val="18"/>
              </w:rPr>
            </w:pPr>
            <w:ins w:id="16843" w:author=" " w:date="2019-05-27T04:43:00Z">
              <w:r w:rsidRPr="00340831">
                <w:rPr>
                  <w:rFonts w:cs="Arial"/>
                  <w:szCs w:val="18"/>
                  <w:lang w:val="en-US" w:eastAsia="ja-JP"/>
                </w:rPr>
                <w:t>None</w:t>
              </w:r>
            </w:ins>
          </w:p>
        </w:tc>
      </w:tr>
      <w:tr w:rsidR="007B2B12" w:rsidRPr="00340831" w:rsidTr="004C693F">
        <w:trPr>
          <w:gridAfter w:val="1"/>
          <w:wAfter w:w="12" w:type="pct"/>
          <w:cantSplit/>
          <w:ins w:id="1684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845" w:author=" " w:date="2019-05-27T04:43:00Z"/>
                <w:rFonts w:ascii="Arial" w:hAnsi="Arial" w:cs="Arial"/>
                <w:sz w:val="18"/>
                <w:szCs w:val="18"/>
                <w:lang w:val="x-none" w:eastAsia="ja-JP"/>
              </w:rPr>
            </w:pPr>
            <w:ins w:id="16846" w:author=" " w:date="2019-05-27T04:43:00Z">
              <w:r w:rsidRPr="00340831">
                <w:rPr>
                  <w:rFonts w:ascii="Arial" w:hAnsi="Arial" w:cs="Arial"/>
                  <w:sz w:val="18"/>
                  <w:szCs w:val="18"/>
                  <w:lang w:val="x-none" w:eastAsia="ja-JP"/>
                </w:rPr>
                <w:lastRenderedPageBreak/>
                <w:t>DC_5A</w:t>
              </w:r>
              <w:r w:rsidRPr="00340831">
                <w:rPr>
                  <w:rFonts w:ascii="Arial" w:hAnsi="Arial" w:cs="Arial"/>
                  <w:sz w:val="18"/>
                  <w:szCs w:val="18"/>
                  <w:lang w:val="sv-SE" w:eastAsia="ja-JP"/>
                </w:rPr>
                <w:t>_n260(G-2O)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847" w:author=" " w:date="2019-05-27T04:43:00Z"/>
                <w:rFonts w:ascii="Arial" w:hAnsi="Arial" w:cs="Arial"/>
                <w:sz w:val="18"/>
                <w:szCs w:val="18"/>
              </w:rPr>
            </w:pPr>
            <w:ins w:id="1684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849" w:author=" " w:date="2019-05-27T04:43:00Z"/>
                <w:rFonts w:ascii="Arial" w:hAnsi="Arial" w:cs="Arial"/>
                <w:sz w:val="18"/>
                <w:szCs w:val="18"/>
              </w:rPr>
            </w:pPr>
            <w:ins w:id="1685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851" w:author=" " w:date="2019-05-27T04:43:00Z"/>
                <w:rFonts w:cs="Arial"/>
                <w:szCs w:val="18"/>
              </w:rPr>
            </w:pPr>
            <w:ins w:id="16852"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853" w:author=" " w:date="2019-05-27T04:43:00Z"/>
                <w:rFonts w:cs="Arial"/>
                <w:szCs w:val="18"/>
              </w:rPr>
            </w:pPr>
            <w:ins w:id="16854"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855" w:author=" " w:date="2019-05-27T04:43:00Z"/>
                <w:rFonts w:cs="Arial"/>
                <w:szCs w:val="18"/>
              </w:rPr>
            </w:pPr>
            <w:ins w:id="16856"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857" w:author=" " w:date="2019-05-27T04:43:00Z"/>
                <w:rFonts w:cs="Arial"/>
                <w:szCs w:val="18"/>
              </w:rPr>
            </w:pPr>
            <w:ins w:id="16858" w:author=" " w:date="2019-05-27T04:43:00Z">
              <w:r w:rsidRPr="00340831">
                <w:rPr>
                  <w:rFonts w:cs="Arial"/>
                  <w:szCs w:val="18"/>
                  <w:lang w:val="en-US" w:eastAsia="ja-JP"/>
                </w:rPr>
                <w:t>None</w:t>
              </w:r>
            </w:ins>
          </w:p>
        </w:tc>
      </w:tr>
      <w:tr w:rsidR="007B2B12" w:rsidRPr="00340831" w:rsidTr="004C693F">
        <w:trPr>
          <w:gridAfter w:val="1"/>
          <w:wAfter w:w="12" w:type="pct"/>
          <w:cantSplit/>
          <w:ins w:id="1685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860" w:author=" " w:date="2019-05-27T04:43:00Z"/>
                <w:rFonts w:ascii="Arial" w:eastAsia="SimSun" w:hAnsi="Arial" w:cs="Arial"/>
                <w:sz w:val="18"/>
                <w:szCs w:val="18"/>
                <w:lang w:eastAsia="zh-CN"/>
              </w:rPr>
            </w:pPr>
            <w:ins w:id="16861" w:author=" " w:date="2019-05-27T04:43:00Z">
              <w:r w:rsidRPr="00340831">
                <w:rPr>
                  <w:rFonts w:ascii="Arial" w:hAnsi="Arial" w:cs="Arial"/>
                  <w:sz w:val="18"/>
                  <w:szCs w:val="18"/>
                  <w:lang w:val="x-none" w:eastAsia="ja-JP"/>
                </w:rPr>
                <w:t>DC_5A</w:t>
              </w:r>
              <w:r w:rsidRPr="00340831">
                <w:rPr>
                  <w:rFonts w:ascii="Arial" w:hAnsi="Arial" w:cs="Arial"/>
                  <w:sz w:val="18"/>
                  <w:szCs w:val="18"/>
                  <w:lang w:val="sv-SE" w:eastAsia="ja-JP"/>
                </w:rPr>
                <w:t>_n260(2G-2O)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862" w:author=" " w:date="2019-05-27T04:43:00Z"/>
                <w:rFonts w:ascii="Arial" w:hAnsi="Arial" w:cs="Arial"/>
                <w:sz w:val="18"/>
                <w:szCs w:val="18"/>
              </w:rPr>
            </w:pPr>
            <w:ins w:id="1686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864" w:author=" " w:date="2019-05-27T04:43:00Z"/>
                <w:rFonts w:ascii="Arial" w:hAnsi="Arial" w:cs="Arial"/>
                <w:sz w:val="18"/>
                <w:szCs w:val="18"/>
              </w:rPr>
            </w:pPr>
            <w:ins w:id="1686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866" w:author=" " w:date="2019-05-27T04:43:00Z"/>
                <w:rFonts w:cs="Arial"/>
                <w:szCs w:val="18"/>
              </w:rPr>
            </w:pPr>
            <w:ins w:id="16867"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868" w:author=" " w:date="2019-05-27T04:43:00Z"/>
                <w:rFonts w:cs="Arial"/>
                <w:szCs w:val="18"/>
              </w:rPr>
            </w:pPr>
            <w:ins w:id="16869"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870" w:author=" " w:date="2019-05-27T04:43:00Z"/>
                <w:rFonts w:cs="Arial"/>
                <w:szCs w:val="18"/>
              </w:rPr>
            </w:pPr>
            <w:ins w:id="16871"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872" w:author=" " w:date="2019-05-27T04:43:00Z"/>
                <w:rFonts w:cs="Arial"/>
                <w:szCs w:val="18"/>
              </w:rPr>
            </w:pPr>
            <w:ins w:id="16873" w:author=" " w:date="2019-05-27T04:43:00Z">
              <w:r w:rsidRPr="00340831">
                <w:rPr>
                  <w:rFonts w:cs="Arial"/>
                  <w:szCs w:val="18"/>
                  <w:lang w:val="en-US" w:eastAsia="ja-JP"/>
                </w:rPr>
                <w:t>None</w:t>
              </w:r>
            </w:ins>
          </w:p>
        </w:tc>
      </w:tr>
      <w:tr w:rsidR="007B2B12" w:rsidRPr="00340831" w:rsidTr="004C693F">
        <w:trPr>
          <w:gridAfter w:val="1"/>
          <w:wAfter w:w="12" w:type="pct"/>
          <w:cantSplit/>
          <w:ins w:id="1687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875" w:author=" " w:date="2019-05-27T04:43:00Z"/>
                <w:rFonts w:ascii="Arial" w:hAnsi="Arial" w:cs="Arial"/>
                <w:sz w:val="18"/>
                <w:szCs w:val="18"/>
                <w:lang w:val="x-none" w:eastAsia="ja-JP"/>
              </w:rPr>
            </w:pPr>
            <w:ins w:id="16876" w:author=" " w:date="2019-05-27T04:43:00Z">
              <w:r w:rsidRPr="00340831">
                <w:rPr>
                  <w:rFonts w:ascii="Arial" w:hAnsi="Arial" w:cs="Arial"/>
                  <w:sz w:val="18"/>
                  <w:szCs w:val="18"/>
                  <w:lang w:val="x-none" w:eastAsia="ja-JP"/>
                </w:rPr>
                <w:t>DC_5A</w:t>
              </w:r>
              <w:r w:rsidRPr="00340831">
                <w:rPr>
                  <w:rFonts w:ascii="Arial" w:hAnsi="Arial" w:cs="Arial"/>
                  <w:sz w:val="18"/>
                  <w:szCs w:val="18"/>
                  <w:lang w:val="sv-SE" w:eastAsia="ja-JP"/>
                </w:rPr>
                <w:t>_n260(G-3O)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877" w:author=" " w:date="2019-05-27T04:43:00Z"/>
                <w:rFonts w:ascii="Arial" w:hAnsi="Arial" w:cs="Arial"/>
                <w:sz w:val="18"/>
                <w:szCs w:val="18"/>
              </w:rPr>
            </w:pPr>
            <w:ins w:id="1687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879" w:author=" " w:date="2019-05-27T04:43:00Z"/>
                <w:rFonts w:ascii="Arial" w:hAnsi="Arial" w:cs="Arial"/>
                <w:sz w:val="18"/>
                <w:szCs w:val="18"/>
              </w:rPr>
            </w:pPr>
            <w:ins w:id="1688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881" w:author=" " w:date="2019-05-27T04:43:00Z"/>
                <w:rFonts w:cs="Arial"/>
                <w:szCs w:val="18"/>
              </w:rPr>
            </w:pPr>
            <w:ins w:id="16882"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883" w:author=" " w:date="2019-05-27T04:43:00Z"/>
                <w:rFonts w:cs="Arial"/>
                <w:szCs w:val="18"/>
              </w:rPr>
            </w:pPr>
            <w:ins w:id="16884"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885" w:author=" " w:date="2019-05-27T04:43:00Z"/>
                <w:rFonts w:cs="Arial"/>
                <w:szCs w:val="18"/>
              </w:rPr>
            </w:pPr>
            <w:ins w:id="16886"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887" w:author=" " w:date="2019-05-27T04:43:00Z"/>
                <w:rFonts w:cs="Arial"/>
                <w:szCs w:val="18"/>
              </w:rPr>
            </w:pPr>
            <w:ins w:id="16888" w:author=" " w:date="2019-05-27T04:43:00Z">
              <w:r w:rsidRPr="00340831">
                <w:rPr>
                  <w:rFonts w:cs="Arial"/>
                  <w:szCs w:val="18"/>
                  <w:lang w:val="en-US" w:eastAsia="ja-JP"/>
                </w:rPr>
                <w:t>None</w:t>
              </w:r>
            </w:ins>
          </w:p>
        </w:tc>
      </w:tr>
      <w:tr w:rsidR="007B2B12" w:rsidRPr="00340831" w:rsidTr="004C693F">
        <w:trPr>
          <w:gridAfter w:val="1"/>
          <w:wAfter w:w="12" w:type="pct"/>
          <w:cantSplit/>
          <w:ins w:id="1688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890" w:author=" " w:date="2019-05-27T04:43:00Z"/>
                <w:rFonts w:ascii="Arial" w:eastAsia="SimSun" w:hAnsi="Arial" w:cs="Arial"/>
                <w:sz w:val="18"/>
                <w:szCs w:val="18"/>
                <w:lang w:eastAsia="zh-CN"/>
              </w:rPr>
            </w:pPr>
            <w:ins w:id="16891" w:author=" " w:date="2019-05-27T04:43:00Z">
              <w:r w:rsidRPr="00340831">
                <w:rPr>
                  <w:rFonts w:ascii="Arial" w:hAnsi="Arial" w:cs="Arial"/>
                  <w:sz w:val="18"/>
                  <w:szCs w:val="18"/>
                  <w:lang w:val="x-none" w:eastAsia="ja-JP"/>
                </w:rPr>
                <w:t>DC_5A</w:t>
              </w:r>
              <w:r w:rsidRPr="00340831">
                <w:rPr>
                  <w:rFonts w:ascii="Arial" w:hAnsi="Arial" w:cs="Arial"/>
                  <w:sz w:val="18"/>
                  <w:szCs w:val="18"/>
                  <w:lang w:val="sv-SE" w:eastAsia="ja-JP"/>
                </w:rPr>
                <w:t>_n260(2G-3O)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892" w:author=" " w:date="2019-05-27T04:43:00Z"/>
                <w:rFonts w:ascii="Arial" w:hAnsi="Arial" w:cs="Arial"/>
                <w:sz w:val="18"/>
                <w:szCs w:val="18"/>
              </w:rPr>
            </w:pPr>
            <w:ins w:id="1689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894" w:author=" " w:date="2019-05-27T04:43:00Z"/>
                <w:rFonts w:ascii="Arial" w:hAnsi="Arial" w:cs="Arial"/>
                <w:sz w:val="18"/>
                <w:szCs w:val="18"/>
              </w:rPr>
            </w:pPr>
            <w:ins w:id="1689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896" w:author=" " w:date="2019-05-27T04:43:00Z"/>
                <w:rFonts w:cs="Arial"/>
                <w:szCs w:val="18"/>
              </w:rPr>
            </w:pPr>
            <w:ins w:id="16897"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898" w:author=" " w:date="2019-05-27T04:43:00Z"/>
                <w:rFonts w:cs="Arial"/>
                <w:szCs w:val="18"/>
              </w:rPr>
            </w:pPr>
            <w:ins w:id="16899"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900" w:author=" " w:date="2019-05-27T04:43:00Z"/>
                <w:rFonts w:cs="Arial"/>
                <w:szCs w:val="18"/>
              </w:rPr>
            </w:pPr>
            <w:ins w:id="16901"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902" w:author=" " w:date="2019-05-27T04:43:00Z"/>
                <w:rFonts w:cs="Arial"/>
                <w:szCs w:val="18"/>
              </w:rPr>
            </w:pPr>
            <w:ins w:id="16903" w:author=" " w:date="2019-05-27T04:43:00Z">
              <w:r w:rsidRPr="00340831">
                <w:rPr>
                  <w:rFonts w:cs="Arial"/>
                  <w:szCs w:val="18"/>
                  <w:lang w:val="en-US" w:eastAsia="ja-JP"/>
                </w:rPr>
                <w:t>None</w:t>
              </w:r>
            </w:ins>
          </w:p>
        </w:tc>
      </w:tr>
      <w:tr w:rsidR="007B2B12" w:rsidRPr="00340831" w:rsidTr="004C693F">
        <w:trPr>
          <w:gridAfter w:val="1"/>
          <w:wAfter w:w="12" w:type="pct"/>
          <w:cantSplit/>
          <w:ins w:id="1690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905" w:author=" " w:date="2019-05-27T04:43:00Z"/>
                <w:rFonts w:ascii="Arial" w:hAnsi="Arial" w:cs="Arial"/>
                <w:sz w:val="18"/>
                <w:szCs w:val="18"/>
                <w:lang w:val="x-none" w:eastAsia="ja-JP"/>
              </w:rPr>
            </w:pPr>
            <w:ins w:id="16906" w:author=" " w:date="2019-05-27T04:43:00Z">
              <w:r w:rsidRPr="00340831">
                <w:rPr>
                  <w:rFonts w:ascii="Arial" w:hAnsi="Arial" w:cs="Arial"/>
                  <w:sz w:val="18"/>
                  <w:szCs w:val="18"/>
                  <w:lang w:val="x-none" w:eastAsia="ja-JP"/>
                </w:rPr>
                <w:t>DC_5A</w:t>
              </w:r>
              <w:r w:rsidRPr="00340831">
                <w:rPr>
                  <w:rFonts w:ascii="Arial" w:hAnsi="Arial" w:cs="Arial"/>
                  <w:sz w:val="18"/>
                  <w:szCs w:val="18"/>
                  <w:lang w:val="sv-SE" w:eastAsia="ja-JP"/>
                </w:rPr>
                <w:t>_n260(G-4O)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907" w:author=" " w:date="2019-05-27T04:43:00Z"/>
                <w:rFonts w:ascii="Arial" w:hAnsi="Arial" w:cs="Arial"/>
                <w:sz w:val="18"/>
                <w:szCs w:val="18"/>
              </w:rPr>
            </w:pPr>
            <w:ins w:id="1690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909" w:author=" " w:date="2019-05-27T04:43:00Z"/>
                <w:rFonts w:ascii="Arial" w:hAnsi="Arial" w:cs="Arial"/>
                <w:sz w:val="18"/>
                <w:szCs w:val="18"/>
              </w:rPr>
            </w:pPr>
            <w:ins w:id="1691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911" w:author=" " w:date="2019-05-27T04:43:00Z"/>
                <w:rFonts w:cs="Arial"/>
                <w:szCs w:val="18"/>
              </w:rPr>
            </w:pPr>
            <w:ins w:id="16912"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913" w:author=" " w:date="2019-05-27T04:43:00Z"/>
                <w:rFonts w:cs="Arial"/>
                <w:szCs w:val="18"/>
              </w:rPr>
            </w:pPr>
            <w:ins w:id="16914"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915" w:author=" " w:date="2019-05-27T04:43:00Z"/>
                <w:rFonts w:cs="Arial"/>
                <w:szCs w:val="18"/>
              </w:rPr>
            </w:pPr>
            <w:ins w:id="16916"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917" w:author=" " w:date="2019-05-27T04:43:00Z"/>
                <w:rFonts w:cs="Arial"/>
                <w:szCs w:val="18"/>
              </w:rPr>
            </w:pPr>
            <w:ins w:id="16918" w:author=" " w:date="2019-05-27T04:43:00Z">
              <w:r w:rsidRPr="00340831">
                <w:rPr>
                  <w:rFonts w:cs="Arial"/>
                  <w:szCs w:val="18"/>
                  <w:lang w:val="en-US" w:eastAsia="ja-JP"/>
                </w:rPr>
                <w:t>None</w:t>
              </w:r>
            </w:ins>
          </w:p>
        </w:tc>
      </w:tr>
      <w:tr w:rsidR="007B2B12" w:rsidRPr="00340831" w:rsidTr="004C693F">
        <w:trPr>
          <w:gridAfter w:val="1"/>
          <w:wAfter w:w="12" w:type="pct"/>
          <w:cantSplit/>
          <w:ins w:id="1691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920" w:author=" " w:date="2019-05-27T04:43:00Z"/>
                <w:rFonts w:ascii="Arial" w:eastAsia="SimSun" w:hAnsi="Arial" w:cs="Arial"/>
                <w:sz w:val="18"/>
                <w:szCs w:val="18"/>
                <w:lang w:eastAsia="zh-CN"/>
              </w:rPr>
            </w:pPr>
            <w:ins w:id="16921" w:author=" " w:date="2019-05-27T04:43:00Z">
              <w:r w:rsidRPr="00340831">
                <w:rPr>
                  <w:rFonts w:ascii="Arial" w:hAnsi="Arial" w:cs="Arial"/>
                  <w:sz w:val="18"/>
                  <w:szCs w:val="18"/>
                  <w:lang w:val="x-none" w:eastAsia="ja-JP"/>
                </w:rPr>
                <w:t>DC_5A</w:t>
              </w:r>
              <w:r w:rsidRPr="00340831">
                <w:rPr>
                  <w:rFonts w:ascii="Arial" w:hAnsi="Arial" w:cs="Arial"/>
                  <w:sz w:val="18"/>
                  <w:szCs w:val="18"/>
                  <w:lang w:val="sv-SE" w:eastAsia="ja-JP"/>
                </w:rPr>
                <w:t>_n260(2G-4O)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922" w:author=" " w:date="2019-05-27T04:43:00Z"/>
                <w:rFonts w:ascii="Arial" w:hAnsi="Arial" w:cs="Arial"/>
                <w:sz w:val="18"/>
                <w:szCs w:val="18"/>
              </w:rPr>
            </w:pPr>
            <w:ins w:id="1692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924" w:author=" " w:date="2019-05-27T04:43:00Z"/>
                <w:rFonts w:ascii="Arial" w:hAnsi="Arial" w:cs="Arial"/>
                <w:sz w:val="18"/>
                <w:szCs w:val="18"/>
              </w:rPr>
            </w:pPr>
            <w:ins w:id="1692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926" w:author=" " w:date="2019-05-27T04:43:00Z"/>
                <w:rFonts w:cs="Arial"/>
                <w:szCs w:val="18"/>
              </w:rPr>
            </w:pPr>
            <w:ins w:id="16927"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928" w:author=" " w:date="2019-05-27T04:43:00Z"/>
                <w:rFonts w:cs="Arial"/>
                <w:szCs w:val="18"/>
              </w:rPr>
            </w:pPr>
            <w:ins w:id="16929"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930" w:author=" " w:date="2019-05-27T04:43:00Z"/>
                <w:rFonts w:cs="Arial"/>
                <w:szCs w:val="18"/>
              </w:rPr>
            </w:pPr>
            <w:ins w:id="16931"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932" w:author=" " w:date="2019-05-27T04:43:00Z"/>
                <w:rFonts w:cs="Arial"/>
                <w:szCs w:val="18"/>
              </w:rPr>
            </w:pPr>
            <w:ins w:id="16933" w:author=" " w:date="2019-05-27T04:43:00Z">
              <w:r w:rsidRPr="00340831">
                <w:rPr>
                  <w:rFonts w:cs="Arial"/>
                  <w:szCs w:val="18"/>
                  <w:lang w:val="en-US" w:eastAsia="ja-JP"/>
                </w:rPr>
                <w:t>None</w:t>
              </w:r>
            </w:ins>
          </w:p>
        </w:tc>
      </w:tr>
      <w:tr w:rsidR="007B2B12" w:rsidRPr="00340831" w:rsidTr="004C693F">
        <w:trPr>
          <w:gridAfter w:val="1"/>
          <w:wAfter w:w="12" w:type="pct"/>
          <w:cantSplit/>
          <w:ins w:id="1693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935" w:author=" " w:date="2019-05-27T04:43:00Z"/>
                <w:rFonts w:ascii="Arial" w:eastAsia="SimSun" w:hAnsi="Arial" w:cs="Arial"/>
                <w:sz w:val="18"/>
                <w:szCs w:val="18"/>
                <w:lang w:eastAsia="zh-CN"/>
              </w:rPr>
            </w:pPr>
            <w:ins w:id="16936" w:author=" " w:date="2019-05-27T04:43:00Z">
              <w:r w:rsidRPr="00340831">
                <w:rPr>
                  <w:rFonts w:ascii="Arial" w:hAnsi="Arial" w:cs="Arial"/>
                  <w:sz w:val="18"/>
                  <w:szCs w:val="18"/>
                  <w:lang w:val="x-none" w:eastAsia="ja-JP"/>
                </w:rPr>
                <w:t>DC_5A</w:t>
              </w:r>
              <w:r w:rsidRPr="00340831">
                <w:rPr>
                  <w:rFonts w:ascii="Arial" w:hAnsi="Arial" w:cs="Arial"/>
                  <w:sz w:val="18"/>
                  <w:szCs w:val="18"/>
                  <w:lang w:val="sv-SE" w:eastAsia="ja-JP"/>
                </w:rPr>
                <w:t>_n260(3G-O)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937" w:author=" " w:date="2019-05-27T04:43:00Z"/>
                <w:rFonts w:ascii="Arial" w:hAnsi="Arial" w:cs="Arial"/>
                <w:sz w:val="18"/>
                <w:szCs w:val="18"/>
              </w:rPr>
            </w:pPr>
            <w:ins w:id="1693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939" w:author=" " w:date="2019-05-27T04:43:00Z"/>
                <w:rFonts w:ascii="Arial" w:hAnsi="Arial" w:cs="Arial"/>
                <w:sz w:val="18"/>
                <w:szCs w:val="18"/>
              </w:rPr>
            </w:pPr>
            <w:ins w:id="1694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941" w:author=" " w:date="2019-05-27T04:43:00Z"/>
                <w:rFonts w:cs="Arial"/>
                <w:szCs w:val="18"/>
              </w:rPr>
            </w:pPr>
            <w:ins w:id="16942"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943" w:author=" " w:date="2019-05-27T04:43:00Z"/>
                <w:rFonts w:cs="Arial"/>
                <w:szCs w:val="18"/>
              </w:rPr>
            </w:pPr>
            <w:ins w:id="16944"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945" w:author=" " w:date="2019-05-27T04:43:00Z"/>
                <w:rFonts w:cs="Arial"/>
                <w:szCs w:val="18"/>
              </w:rPr>
            </w:pPr>
            <w:ins w:id="16946"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947" w:author=" " w:date="2019-05-27T04:43:00Z"/>
                <w:rFonts w:cs="Arial"/>
                <w:szCs w:val="18"/>
              </w:rPr>
            </w:pPr>
            <w:ins w:id="16948" w:author=" " w:date="2019-05-27T04:43:00Z">
              <w:r w:rsidRPr="00340831">
                <w:rPr>
                  <w:rFonts w:cs="Arial"/>
                  <w:szCs w:val="18"/>
                  <w:lang w:val="en-US" w:eastAsia="ja-JP"/>
                </w:rPr>
                <w:t>None</w:t>
              </w:r>
            </w:ins>
          </w:p>
        </w:tc>
      </w:tr>
      <w:tr w:rsidR="007B2B12" w:rsidRPr="00340831" w:rsidTr="004C693F">
        <w:trPr>
          <w:gridAfter w:val="1"/>
          <w:wAfter w:w="12" w:type="pct"/>
          <w:cantSplit/>
          <w:ins w:id="1694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950" w:author=" " w:date="2019-05-27T04:43:00Z"/>
                <w:rFonts w:ascii="Arial" w:eastAsia="SimSun" w:hAnsi="Arial" w:cs="Arial"/>
                <w:sz w:val="18"/>
                <w:szCs w:val="18"/>
                <w:lang w:eastAsia="zh-CN"/>
              </w:rPr>
            </w:pPr>
            <w:ins w:id="16951" w:author=" " w:date="2019-05-27T04:43:00Z">
              <w:r w:rsidRPr="00340831">
                <w:rPr>
                  <w:rFonts w:ascii="Arial" w:hAnsi="Arial" w:cs="Arial"/>
                  <w:sz w:val="18"/>
                  <w:szCs w:val="18"/>
                  <w:lang w:val="x-none" w:eastAsia="ja-JP"/>
                </w:rPr>
                <w:t>DC_5A</w:t>
              </w:r>
              <w:r w:rsidRPr="00340831">
                <w:rPr>
                  <w:rFonts w:ascii="Arial" w:hAnsi="Arial" w:cs="Arial"/>
                  <w:sz w:val="18"/>
                  <w:szCs w:val="18"/>
                  <w:lang w:val="sv-SE" w:eastAsia="ja-JP"/>
                </w:rPr>
                <w:t>_n260(4G-O)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952" w:author=" " w:date="2019-05-27T04:43:00Z"/>
                <w:rFonts w:ascii="Arial" w:hAnsi="Arial" w:cs="Arial"/>
                <w:sz w:val="18"/>
                <w:szCs w:val="18"/>
              </w:rPr>
            </w:pPr>
            <w:ins w:id="1695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954" w:author=" " w:date="2019-05-27T04:43:00Z"/>
                <w:rFonts w:ascii="Arial" w:hAnsi="Arial" w:cs="Arial"/>
                <w:sz w:val="18"/>
                <w:szCs w:val="18"/>
              </w:rPr>
            </w:pPr>
            <w:ins w:id="1695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956" w:author=" " w:date="2019-05-27T04:43:00Z"/>
                <w:rFonts w:cs="Arial"/>
                <w:szCs w:val="18"/>
              </w:rPr>
            </w:pPr>
            <w:ins w:id="16957"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958" w:author=" " w:date="2019-05-27T04:43:00Z"/>
                <w:rFonts w:cs="Arial"/>
                <w:szCs w:val="18"/>
              </w:rPr>
            </w:pPr>
            <w:ins w:id="16959"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960" w:author=" " w:date="2019-05-27T04:43:00Z"/>
                <w:rFonts w:cs="Arial"/>
                <w:szCs w:val="18"/>
              </w:rPr>
            </w:pPr>
            <w:ins w:id="16961"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962" w:author=" " w:date="2019-05-27T04:43:00Z"/>
                <w:rFonts w:cs="Arial"/>
                <w:szCs w:val="18"/>
              </w:rPr>
            </w:pPr>
            <w:ins w:id="16963" w:author=" " w:date="2019-05-27T04:43:00Z">
              <w:r w:rsidRPr="00340831">
                <w:rPr>
                  <w:rFonts w:cs="Arial"/>
                  <w:szCs w:val="18"/>
                  <w:lang w:val="en-US" w:eastAsia="ja-JP"/>
                </w:rPr>
                <w:t>None</w:t>
              </w:r>
            </w:ins>
          </w:p>
        </w:tc>
      </w:tr>
      <w:tr w:rsidR="007B2B12" w:rsidRPr="00340831" w:rsidTr="004C693F">
        <w:trPr>
          <w:gridAfter w:val="1"/>
          <w:wAfter w:w="12" w:type="pct"/>
          <w:cantSplit/>
          <w:ins w:id="1696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965" w:author=" " w:date="2019-05-27T04:43:00Z"/>
                <w:rFonts w:ascii="Arial" w:eastAsia="SimSun" w:hAnsi="Arial" w:cs="Arial"/>
                <w:sz w:val="18"/>
                <w:szCs w:val="18"/>
                <w:lang w:eastAsia="zh-CN"/>
              </w:rPr>
            </w:pPr>
            <w:ins w:id="16966" w:author=" " w:date="2019-05-27T04:43:00Z">
              <w:r w:rsidRPr="00340831">
                <w:rPr>
                  <w:rFonts w:ascii="Arial" w:hAnsi="Arial" w:cs="Arial"/>
                  <w:sz w:val="18"/>
                  <w:szCs w:val="18"/>
                  <w:lang w:val="en-US" w:eastAsia="ja-JP"/>
                </w:rPr>
                <w:t>DC_5A_</w:t>
              </w:r>
              <w:r w:rsidRPr="00340831">
                <w:rPr>
                  <w:rFonts w:ascii="Arial" w:hAnsi="Arial" w:cs="Arial"/>
                  <w:sz w:val="18"/>
                  <w:szCs w:val="18"/>
                  <w:lang w:val="x-none" w:eastAsia="ja-JP"/>
                </w:rPr>
                <w:t>n260(H-O)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967" w:author=" " w:date="2019-05-27T04:43:00Z"/>
                <w:rFonts w:ascii="Arial" w:hAnsi="Arial" w:cs="Arial"/>
                <w:sz w:val="18"/>
                <w:szCs w:val="18"/>
              </w:rPr>
            </w:pPr>
            <w:ins w:id="1696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969" w:author=" " w:date="2019-05-27T04:43:00Z"/>
                <w:rFonts w:ascii="Arial" w:hAnsi="Arial" w:cs="Arial"/>
                <w:sz w:val="18"/>
                <w:szCs w:val="18"/>
              </w:rPr>
            </w:pPr>
            <w:ins w:id="1697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971" w:author=" " w:date="2019-05-27T04:43:00Z"/>
                <w:rFonts w:cs="Arial"/>
                <w:szCs w:val="18"/>
              </w:rPr>
            </w:pPr>
            <w:ins w:id="16972"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973" w:author=" " w:date="2019-05-27T04:43:00Z"/>
                <w:rFonts w:cs="Arial"/>
                <w:szCs w:val="18"/>
              </w:rPr>
            </w:pPr>
            <w:ins w:id="16974"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975" w:author=" " w:date="2019-05-27T04:43:00Z"/>
                <w:rFonts w:cs="Arial"/>
                <w:szCs w:val="18"/>
              </w:rPr>
            </w:pPr>
            <w:ins w:id="16976"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977" w:author=" " w:date="2019-05-27T04:43:00Z"/>
                <w:rFonts w:cs="Arial"/>
                <w:szCs w:val="18"/>
              </w:rPr>
            </w:pPr>
            <w:ins w:id="16978" w:author=" " w:date="2019-05-27T04:43:00Z">
              <w:r w:rsidRPr="00340831">
                <w:rPr>
                  <w:rFonts w:cs="Arial"/>
                  <w:szCs w:val="18"/>
                  <w:lang w:val="en-US" w:eastAsia="ja-JP"/>
                </w:rPr>
                <w:t>None</w:t>
              </w:r>
            </w:ins>
          </w:p>
        </w:tc>
      </w:tr>
      <w:tr w:rsidR="007B2B12" w:rsidRPr="00340831" w:rsidTr="004C693F">
        <w:trPr>
          <w:gridAfter w:val="1"/>
          <w:wAfter w:w="12" w:type="pct"/>
          <w:cantSplit/>
          <w:ins w:id="1697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980" w:author=" " w:date="2019-05-27T04:43:00Z"/>
                <w:rFonts w:ascii="Arial" w:eastAsia="SimSun" w:hAnsi="Arial" w:cs="Arial"/>
                <w:sz w:val="18"/>
                <w:szCs w:val="18"/>
                <w:lang w:eastAsia="zh-CN"/>
              </w:rPr>
            </w:pPr>
            <w:ins w:id="16981" w:author=" " w:date="2019-05-27T04:43:00Z">
              <w:r w:rsidRPr="00340831">
                <w:rPr>
                  <w:rFonts w:ascii="Arial" w:hAnsi="Arial" w:cs="Arial"/>
                  <w:sz w:val="18"/>
                  <w:szCs w:val="18"/>
                  <w:lang w:val="en-US" w:eastAsia="ja-JP"/>
                </w:rPr>
                <w:t>DC_5A_</w:t>
              </w:r>
              <w:r w:rsidRPr="00340831">
                <w:rPr>
                  <w:rFonts w:ascii="Arial" w:hAnsi="Arial" w:cs="Arial"/>
                  <w:sz w:val="18"/>
                  <w:szCs w:val="18"/>
                  <w:lang w:val="x-none" w:eastAsia="ja-JP"/>
                </w:rPr>
                <w:t>n260(2H-O)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982" w:author=" " w:date="2019-05-27T04:43:00Z"/>
                <w:rFonts w:ascii="Arial" w:hAnsi="Arial" w:cs="Arial"/>
                <w:sz w:val="18"/>
                <w:szCs w:val="18"/>
              </w:rPr>
            </w:pPr>
            <w:ins w:id="1698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984" w:author=" " w:date="2019-05-27T04:43:00Z"/>
                <w:rFonts w:ascii="Arial" w:hAnsi="Arial" w:cs="Arial"/>
                <w:sz w:val="18"/>
                <w:szCs w:val="18"/>
              </w:rPr>
            </w:pPr>
            <w:ins w:id="1698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986" w:author=" " w:date="2019-05-27T04:43:00Z"/>
                <w:rFonts w:cs="Arial"/>
                <w:szCs w:val="18"/>
              </w:rPr>
            </w:pPr>
            <w:ins w:id="16987"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988" w:author=" " w:date="2019-05-27T04:43:00Z"/>
                <w:rFonts w:cs="Arial"/>
                <w:szCs w:val="18"/>
              </w:rPr>
            </w:pPr>
            <w:ins w:id="16989"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990" w:author=" " w:date="2019-05-27T04:43:00Z"/>
                <w:rFonts w:cs="Arial"/>
                <w:szCs w:val="18"/>
              </w:rPr>
            </w:pPr>
            <w:ins w:id="16991"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992" w:author=" " w:date="2019-05-27T04:43:00Z"/>
                <w:rFonts w:cs="Arial"/>
                <w:szCs w:val="18"/>
              </w:rPr>
            </w:pPr>
            <w:ins w:id="16993" w:author=" " w:date="2019-05-27T04:43:00Z">
              <w:r w:rsidRPr="00340831">
                <w:rPr>
                  <w:rFonts w:cs="Arial"/>
                  <w:szCs w:val="18"/>
                  <w:lang w:val="en-US" w:eastAsia="ja-JP"/>
                </w:rPr>
                <w:t>None</w:t>
              </w:r>
            </w:ins>
          </w:p>
        </w:tc>
      </w:tr>
      <w:tr w:rsidR="007B2B12" w:rsidRPr="00340831" w:rsidTr="004C693F">
        <w:trPr>
          <w:gridAfter w:val="1"/>
          <w:wAfter w:w="12" w:type="pct"/>
          <w:cantSplit/>
          <w:ins w:id="1699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6995" w:author=" " w:date="2019-05-27T04:43:00Z"/>
                <w:rFonts w:ascii="Arial" w:hAnsi="Arial" w:cs="Arial"/>
                <w:color w:val="000000"/>
                <w:sz w:val="18"/>
                <w:szCs w:val="18"/>
                <w:lang w:val="en-US"/>
              </w:rPr>
            </w:pPr>
            <w:ins w:id="16996" w:author=" " w:date="2019-05-27T04:43:00Z">
              <w:r w:rsidRPr="00340831">
                <w:rPr>
                  <w:rFonts w:ascii="Arial" w:hAnsi="Arial" w:cs="Arial"/>
                  <w:color w:val="000000"/>
                  <w:sz w:val="18"/>
                  <w:szCs w:val="18"/>
                  <w:lang w:val="en-US"/>
                </w:rPr>
                <w:t>DC_5A_n260G_UL_5A_n260G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997" w:author=" " w:date="2019-05-27T04:43:00Z"/>
                <w:rFonts w:ascii="Arial" w:hAnsi="Arial" w:cs="Arial"/>
                <w:color w:val="000000"/>
                <w:sz w:val="18"/>
                <w:szCs w:val="18"/>
                <w:lang w:val="en-US"/>
              </w:rPr>
            </w:pPr>
            <w:ins w:id="16998"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99" w:author=" " w:date="2019-05-27T04:43:00Z"/>
                <w:rStyle w:val="af2"/>
                <w:rFonts w:cs="Arial"/>
                <w:szCs w:val="18"/>
              </w:rPr>
            </w:pPr>
            <w:ins w:id="17000"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001" w:author=" " w:date="2019-05-27T04:43:00Z"/>
                <w:rFonts w:ascii="Arial" w:hAnsi="Arial" w:cs="Arial"/>
                <w:sz w:val="18"/>
                <w:szCs w:val="18"/>
              </w:rPr>
            </w:pPr>
            <w:ins w:id="17002"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03" w:author=" " w:date="2019-05-27T04:43:00Z"/>
                <w:rFonts w:ascii="Arial" w:hAnsi="Arial" w:cs="Arial"/>
                <w:sz w:val="18"/>
                <w:szCs w:val="18"/>
              </w:rPr>
            </w:pPr>
            <w:ins w:id="17004"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05" w:author=" " w:date="2019-05-27T04:43:00Z"/>
                <w:rFonts w:ascii="Arial" w:hAnsi="Arial" w:cs="Arial"/>
                <w:sz w:val="18"/>
                <w:szCs w:val="18"/>
              </w:rPr>
            </w:pPr>
            <w:ins w:id="1700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07" w:author=" " w:date="2019-05-27T04:43:00Z"/>
                <w:rFonts w:ascii="Arial" w:hAnsi="Arial" w:cs="Arial"/>
                <w:sz w:val="18"/>
                <w:szCs w:val="18"/>
              </w:rPr>
            </w:pPr>
            <w:ins w:id="17008" w:author=" " w:date="2019-05-27T04:43:00Z">
              <w:r w:rsidRPr="00340831">
                <w:rPr>
                  <w:rFonts w:ascii="Arial" w:hAnsi="Arial" w:cs="Arial"/>
                  <w:sz w:val="18"/>
                  <w:szCs w:val="18"/>
                </w:rPr>
                <w:t>None</w:t>
              </w:r>
            </w:ins>
          </w:p>
        </w:tc>
      </w:tr>
      <w:tr w:rsidR="007B2B12" w:rsidRPr="00340831" w:rsidTr="004C693F">
        <w:trPr>
          <w:gridAfter w:val="1"/>
          <w:wAfter w:w="12" w:type="pct"/>
          <w:cantSplit/>
          <w:ins w:id="1700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010" w:author=" " w:date="2019-05-27T04:43:00Z"/>
                <w:rFonts w:ascii="Arial" w:hAnsi="Arial" w:cs="Arial"/>
                <w:color w:val="000000"/>
                <w:sz w:val="18"/>
                <w:szCs w:val="18"/>
                <w:lang w:val="en-US"/>
              </w:rPr>
            </w:pPr>
            <w:ins w:id="17011" w:author=" " w:date="2019-05-27T04:43:00Z">
              <w:r w:rsidRPr="00340831">
                <w:rPr>
                  <w:rFonts w:ascii="Arial" w:hAnsi="Arial" w:cs="Arial"/>
                  <w:color w:val="000000"/>
                  <w:sz w:val="18"/>
                  <w:szCs w:val="18"/>
                  <w:lang w:val="en-US"/>
                </w:rPr>
                <w:t xml:space="preserve">DC_5A_n260(2A-G)_UL_5A_n260G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012" w:author=" " w:date="2019-05-27T04:43:00Z"/>
                <w:rFonts w:ascii="Arial" w:hAnsi="Arial" w:cs="Arial"/>
                <w:color w:val="000000"/>
                <w:sz w:val="18"/>
                <w:szCs w:val="18"/>
                <w:lang w:val="en-US"/>
              </w:rPr>
            </w:pPr>
            <w:ins w:id="1701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14" w:author=" " w:date="2019-05-27T04:43:00Z"/>
                <w:rStyle w:val="af2"/>
                <w:rFonts w:cs="Arial"/>
                <w:szCs w:val="18"/>
              </w:rPr>
            </w:pPr>
            <w:ins w:id="1701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016" w:author=" " w:date="2019-05-27T04:43:00Z"/>
                <w:rFonts w:ascii="Arial" w:hAnsi="Arial" w:cs="Arial"/>
                <w:sz w:val="18"/>
                <w:szCs w:val="18"/>
              </w:rPr>
            </w:pPr>
            <w:ins w:id="17017"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18" w:author=" " w:date="2019-05-27T04:43:00Z"/>
                <w:rFonts w:ascii="Arial" w:hAnsi="Arial" w:cs="Arial"/>
                <w:sz w:val="18"/>
                <w:szCs w:val="18"/>
              </w:rPr>
            </w:pPr>
            <w:ins w:id="17019"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20" w:author=" " w:date="2019-05-27T04:43:00Z"/>
                <w:rFonts w:ascii="Arial" w:hAnsi="Arial" w:cs="Arial"/>
                <w:sz w:val="18"/>
                <w:szCs w:val="18"/>
              </w:rPr>
            </w:pPr>
            <w:ins w:id="1702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22" w:author=" " w:date="2019-05-27T04:43:00Z"/>
                <w:rFonts w:ascii="Arial" w:hAnsi="Arial" w:cs="Arial"/>
                <w:sz w:val="18"/>
                <w:szCs w:val="18"/>
              </w:rPr>
            </w:pPr>
            <w:ins w:id="17023" w:author=" " w:date="2019-05-27T04:43:00Z">
              <w:r w:rsidRPr="00340831">
                <w:rPr>
                  <w:rFonts w:ascii="Arial" w:hAnsi="Arial" w:cs="Arial"/>
                  <w:sz w:val="18"/>
                  <w:szCs w:val="18"/>
                </w:rPr>
                <w:t>None</w:t>
              </w:r>
            </w:ins>
          </w:p>
        </w:tc>
      </w:tr>
      <w:tr w:rsidR="007B2B12" w:rsidRPr="00340831" w:rsidTr="004C693F">
        <w:trPr>
          <w:gridAfter w:val="1"/>
          <w:wAfter w:w="12" w:type="pct"/>
          <w:cantSplit/>
          <w:ins w:id="1702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025" w:author=" " w:date="2019-05-27T04:43:00Z"/>
                <w:rFonts w:ascii="Arial" w:hAnsi="Arial" w:cs="Arial"/>
                <w:color w:val="000000"/>
                <w:sz w:val="18"/>
                <w:szCs w:val="18"/>
                <w:lang w:val="en-US"/>
              </w:rPr>
            </w:pPr>
            <w:ins w:id="17026" w:author=" " w:date="2019-05-27T04:43:00Z">
              <w:r w:rsidRPr="00340831">
                <w:rPr>
                  <w:rFonts w:ascii="Arial" w:hAnsi="Arial" w:cs="Arial"/>
                  <w:color w:val="000000"/>
                  <w:sz w:val="18"/>
                  <w:szCs w:val="18"/>
                  <w:lang w:val="en-US"/>
                </w:rPr>
                <w:t>DC_5A_n260(A-2G)_UL_5A_n260G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027" w:author=" " w:date="2019-05-27T04:43:00Z"/>
                <w:rFonts w:ascii="Arial" w:hAnsi="Arial" w:cs="Arial"/>
                <w:color w:val="000000"/>
                <w:sz w:val="18"/>
                <w:szCs w:val="18"/>
                <w:lang w:val="en-US"/>
              </w:rPr>
            </w:pPr>
            <w:ins w:id="17028"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29" w:author=" " w:date="2019-05-27T04:43:00Z"/>
                <w:rStyle w:val="af2"/>
                <w:rFonts w:cs="Arial"/>
                <w:szCs w:val="18"/>
              </w:rPr>
            </w:pPr>
            <w:ins w:id="17030"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031" w:author=" " w:date="2019-05-27T04:43:00Z"/>
                <w:rFonts w:ascii="Arial" w:hAnsi="Arial" w:cs="Arial"/>
                <w:sz w:val="18"/>
                <w:szCs w:val="18"/>
              </w:rPr>
            </w:pPr>
            <w:ins w:id="17032"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33" w:author=" " w:date="2019-05-27T04:43:00Z"/>
                <w:rFonts w:ascii="Arial" w:hAnsi="Arial" w:cs="Arial"/>
                <w:sz w:val="18"/>
                <w:szCs w:val="18"/>
              </w:rPr>
            </w:pPr>
            <w:ins w:id="17034"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35" w:author=" " w:date="2019-05-27T04:43:00Z"/>
                <w:rFonts w:ascii="Arial" w:hAnsi="Arial" w:cs="Arial"/>
                <w:sz w:val="18"/>
                <w:szCs w:val="18"/>
              </w:rPr>
            </w:pPr>
            <w:ins w:id="1703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37" w:author=" " w:date="2019-05-27T04:43:00Z"/>
                <w:rFonts w:ascii="Arial" w:hAnsi="Arial" w:cs="Arial"/>
                <w:sz w:val="18"/>
                <w:szCs w:val="18"/>
              </w:rPr>
            </w:pPr>
            <w:ins w:id="17038" w:author=" " w:date="2019-05-27T04:43:00Z">
              <w:r w:rsidRPr="00340831">
                <w:rPr>
                  <w:rFonts w:ascii="Arial" w:hAnsi="Arial" w:cs="Arial"/>
                  <w:sz w:val="18"/>
                  <w:szCs w:val="18"/>
                </w:rPr>
                <w:t>None</w:t>
              </w:r>
            </w:ins>
          </w:p>
        </w:tc>
      </w:tr>
      <w:tr w:rsidR="007B2B12" w:rsidRPr="00340831" w:rsidTr="004C693F">
        <w:trPr>
          <w:gridAfter w:val="1"/>
          <w:wAfter w:w="12" w:type="pct"/>
          <w:cantSplit/>
          <w:ins w:id="1703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040" w:author=" " w:date="2019-05-27T04:43:00Z"/>
                <w:rFonts w:ascii="Arial" w:hAnsi="Arial" w:cs="Arial"/>
                <w:color w:val="000000"/>
                <w:sz w:val="18"/>
                <w:szCs w:val="18"/>
                <w:lang w:val="en-US"/>
              </w:rPr>
            </w:pPr>
            <w:ins w:id="17041" w:author=" " w:date="2019-05-27T04:43:00Z">
              <w:r w:rsidRPr="00340831">
                <w:rPr>
                  <w:rFonts w:ascii="Arial" w:hAnsi="Arial" w:cs="Arial"/>
                  <w:color w:val="000000"/>
                  <w:sz w:val="18"/>
                  <w:szCs w:val="18"/>
                  <w:lang w:val="en-US"/>
                </w:rPr>
                <w:t>DC_5A_n260H_UL_5A_n260G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042" w:author=" " w:date="2019-05-27T04:43:00Z"/>
                <w:rFonts w:ascii="Arial" w:hAnsi="Arial" w:cs="Arial"/>
                <w:color w:val="000000"/>
                <w:sz w:val="18"/>
                <w:szCs w:val="18"/>
                <w:lang w:val="en-US"/>
              </w:rPr>
            </w:pPr>
            <w:ins w:id="1704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44" w:author=" " w:date="2019-05-27T04:43:00Z"/>
                <w:rStyle w:val="af2"/>
                <w:rFonts w:cs="Arial"/>
                <w:szCs w:val="18"/>
              </w:rPr>
            </w:pPr>
            <w:ins w:id="1704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046" w:author=" " w:date="2019-05-27T04:43:00Z"/>
                <w:rFonts w:ascii="Arial" w:hAnsi="Arial" w:cs="Arial"/>
                <w:sz w:val="18"/>
                <w:szCs w:val="18"/>
              </w:rPr>
            </w:pPr>
            <w:ins w:id="17047"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48" w:author=" " w:date="2019-05-27T04:43:00Z"/>
                <w:rFonts w:ascii="Arial" w:hAnsi="Arial" w:cs="Arial"/>
                <w:sz w:val="18"/>
                <w:szCs w:val="18"/>
              </w:rPr>
            </w:pPr>
            <w:ins w:id="17049"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50" w:author=" " w:date="2019-05-27T04:43:00Z"/>
                <w:rFonts w:ascii="Arial" w:hAnsi="Arial" w:cs="Arial"/>
                <w:sz w:val="18"/>
                <w:szCs w:val="18"/>
              </w:rPr>
            </w:pPr>
            <w:ins w:id="1705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52" w:author=" " w:date="2019-05-27T04:43:00Z"/>
                <w:rFonts w:ascii="Arial" w:hAnsi="Arial" w:cs="Arial"/>
                <w:sz w:val="18"/>
                <w:szCs w:val="18"/>
              </w:rPr>
            </w:pPr>
            <w:ins w:id="17053" w:author=" " w:date="2019-05-27T04:43:00Z">
              <w:r w:rsidRPr="00340831">
                <w:rPr>
                  <w:rFonts w:ascii="Arial" w:hAnsi="Arial" w:cs="Arial"/>
                  <w:sz w:val="18"/>
                  <w:szCs w:val="18"/>
                </w:rPr>
                <w:t>None</w:t>
              </w:r>
            </w:ins>
          </w:p>
        </w:tc>
      </w:tr>
      <w:tr w:rsidR="007B2B12" w:rsidRPr="00340831" w:rsidTr="004C693F">
        <w:trPr>
          <w:gridAfter w:val="1"/>
          <w:wAfter w:w="12" w:type="pct"/>
          <w:cantSplit/>
          <w:ins w:id="1705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055" w:author=" " w:date="2019-05-27T04:43:00Z"/>
                <w:rFonts w:ascii="Arial" w:hAnsi="Arial" w:cs="Arial"/>
                <w:color w:val="000000"/>
                <w:sz w:val="18"/>
                <w:szCs w:val="18"/>
                <w:lang w:val="en-US"/>
              </w:rPr>
            </w:pPr>
            <w:ins w:id="17056" w:author=" " w:date="2019-05-27T04:43:00Z">
              <w:r w:rsidRPr="00340831">
                <w:rPr>
                  <w:rFonts w:ascii="Arial" w:hAnsi="Arial" w:cs="Arial"/>
                  <w:color w:val="000000"/>
                  <w:sz w:val="18"/>
                  <w:szCs w:val="18"/>
                  <w:lang w:val="en-US"/>
                </w:rPr>
                <w:t>DC_5A_n260H_UL_5A_n260H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057" w:author=" " w:date="2019-05-27T04:43:00Z"/>
                <w:rFonts w:ascii="Arial" w:hAnsi="Arial" w:cs="Arial"/>
                <w:color w:val="000000"/>
                <w:sz w:val="18"/>
                <w:szCs w:val="18"/>
                <w:lang w:val="en-US"/>
              </w:rPr>
            </w:pPr>
            <w:ins w:id="17058"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59" w:author=" " w:date="2019-05-27T04:43:00Z"/>
                <w:rStyle w:val="af2"/>
                <w:rFonts w:cs="Arial"/>
                <w:szCs w:val="18"/>
              </w:rPr>
            </w:pPr>
            <w:ins w:id="17060"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061" w:author=" " w:date="2019-05-27T04:43:00Z"/>
                <w:rFonts w:ascii="Arial" w:hAnsi="Arial" w:cs="Arial"/>
                <w:sz w:val="18"/>
                <w:szCs w:val="18"/>
              </w:rPr>
            </w:pPr>
            <w:ins w:id="17062"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63" w:author=" " w:date="2019-05-27T04:43:00Z"/>
                <w:rFonts w:ascii="Arial" w:hAnsi="Arial" w:cs="Arial"/>
                <w:sz w:val="18"/>
                <w:szCs w:val="18"/>
              </w:rPr>
            </w:pPr>
            <w:ins w:id="17064"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65" w:author=" " w:date="2019-05-27T04:43:00Z"/>
                <w:rFonts w:ascii="Arial" w:hAnsi="Arial" w:cs="Arial"/>
                <w:sz w:val="18"/>
                <w:szCs w:val="18"/>
              </w:rPr>
            </w:pPr>
            <w:ins w:id="1706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67" w:author=" " w:date="2019-05-27T04:43:00Z"/>
                <w:rFonts w:ascii="Arial" w:hAnsi="Arial" w:cs="Arial"/>
                <w:sz w:val="18"/>
                <w:szCs w:val="18"/>
              </w:rPr>
            </w:pPr>
            <w:ins w:id="17068" w:author=" " w:date="2019-05-27T04:43:00Z">
              <w:r w:rsidRPr="00340831">
                <w:rPr>
                  <w:rFonts w:ascii="Arial" w:hAnsi="Arial" w:cs="Arial"/>
                  <w:sz w:val="18"/>
                  <w:szCs w:val="18"/>
                </w:rPr>
                <w:t>None</w:t>
              </w:r>
            </w:ins>
          </w:p>
        </w:tc>
      </w:tr>
      <w:tr w:rsidR="007B2B12" w:rsidRPr="00340831" w:rsidTr="004C693F">
        <w:trPr>
          <w:gridAfter w:val="1"/>
          <w:wAfter w:w="12" w:type="pct"/>
          <w:cantSplit/>
          <w:ins w:id="1706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070" w:author=" " w:date="2019-05-27T04:43:00Z"/>
                <w:rFonts w:ascii="Arial" w:hAnsi="Arial" w:cs="Arial"/>
                <w:color w:val="000000"/>
                <w:sz w:val="18"/>
                <w:szCs w:val="18"/>
                <w:lang w:val="en-US"/>
              </w:rPr>
            </w:pPr>
            <w:ins w:id="17071" w:author=" " w:date="2019-05-27T04:43:00Z">
              <w:r w:rsidRPr="00340831">
                <w:rPr>
                  <w:rFonts w:ascii="Arial" w:hAnsi="Arial" w:cs="Arial"/>
                  <w:color w:val="000000"/>
                  <w:sz w:val="18"/>
                  <w:szCs w:val="18"/>
                  <w:lang w:val="en-US"/>
                </w:rPr>
                <w:t xml:space="preserve">DC_5A_n260(2A-H)_UL_5A_n260G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072" w:author=" " w:date="2019-05-27T04:43:00Z"/>
                <w:rFonts w:ascii="Arial" w:hAnsi="Arial" w:cs="Arial"/>
                <w:color w:val="000000"/>
                <w:sz w:val="18"/>
                <w:szCs w:val="18"/>
                <w:lang w:val="en-US"/>
              </w:rPr>
            </w:pPr>
            <w:ins w:id="1707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74" w:author=" " w:date="2019-05-27T04:43:00Z"/>
                <w:rStyle w:val="af2"/>
                <w:rFonts w:cs="Arial"/>
                <w:szCs w:val="18"/>
              </w:rPr>
            </w:pPr>
            <w:ins w:id="1707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076" w:author=" " w:date="2019-05-27T04:43:00Z"/>
                <w:rFonts w:ascii="Arial" w:hAnsi="Arial" w:cs="Arial"/>
                <w:sz w:val="18"/>
                <w:szCs w:val="18"/>
              </w:rPr>
            </w:pPr>
            <w:ins w:id="17077"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78" w:author=" " w:date="2019-05-27T04:43:00Z"/>
                <w:rFonts w:ascii="Arial" w:hAnsi="Arial" w:cs="Arial"/>
                <w:sz w:val="18"/>
                <w:szCs w:val="18"/>
              </w:rPr>
            </w:pPr>
            <w:ins w:id="17079"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80" w:author=" " w:date="2019-05-27T04:43:00Z"/>
                <w:rFonts w:ascii="Arial" w:hAnsi="Arial" w:cs="Arial"/>
                <w:sz w:val="18"/>
                <w:szCs w:val="18"/>
              </w:rPr>
            </w:pPr>
            <w:ins w:id="1708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82" w:author=" " w:date="2019-05-27T04:43:00Z"/>
                <w:rFonts w:ascii="Arial" w:hAnsi="Arial" w:cs="Arial"/>
                <w:sz w:val="18"/>
                <w:szCs w:val="18"/>
              </w:rPr>
            </w:pPr>
            <w:ins w:id="17083" w:author=" " w:date="2019-05-27T04:43:00Z">
              <w:r w:rsidRPr="00340831">
                <w:rPr>
                  <w:rFonts w:ascii="Arial" w:hAnsi="Arial" w:cs="Arial"/>
                  <w:sz w:val="18"/>
                  <w:szCs w:val="18"/>
                </w:rPr>
                <w:t>None</w:t>
              </w:r>
            </w:ins>
          </w:p>
        </w:tc>
      </w:tr>
      <w:tr w:rsidR="007B2B12" w:rsidRPr="00340831" w:rsidTr="004C693F">
        <w:trPr>
          <w:gridAfter w:val="1"/>
          <w:wAfter w:w="12" w:type="pct"/>
          <w:cantSplit/>
          <w:ins w:id="1708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085" w:author=" " w:date="2019-05-27T04:43:00Z"/>
                <w:rFonts w:ascii="Arial" w:hAnsi="Arial" w:cs="Arial"/>
                <w:color w:val="000000"/>
                <w:sz w:val="18"/>
                <w:szCs w:val="18"/>
                <w:lang w:val="en-US"/>
              </w:rPr>
            </w:pPr>
            <w:ins w:id="17086" w:author=" " w:date="2019-05-27T04:43:00Z">
              <w:r w:rsidRPr="00340831">
                <w:rPr>
                  <w:rFonts w:ascii="Arial" w:hAnsi="Arial" w:cs="Arial"/>
                  <w:color w:val="000000"/>
                  <w:sz w:val="18"/>
                  <w:szCs w:val="18"/>
                  <w:lang w:val="en-US"/>
                </w:rPr>
                <w:t>DC_5A_n260(A-2H)_UL_5A_n260G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087" w:author=" " w:date="2019-05-27T04:43:00Z"/>
                <w:rFonts w:ascii="Arial" w:hAnsi="Arial" w:cs="Arial"/>
                <w:color w:val="000000"/>
                <w:sz w:val="18"/>
                <w:szCs w:val="18"/>
                <w:lang w:val="en-US"/>
              </w:rPr>
            </w:pPr>
            <w:ins w:id="17088"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89" w:author=" " w:date="2019-05-27T04:43:00Z"/>
                <w:rStyle w:val="af2"/>
                <w:rFonts w:cs="Arial"/>
                <w:szCs w:val="18"/>
              </w:rPr>
            </w:pPr>
            <w:ins w:id="17090"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091" w:author=" " w:date="2019-05-27T04:43:00Z"/>
                <w:rFonts w:ascii="Arial" w:hAnsi="Arial" w:cs="Arial"/>
                <w:sz w:val="18"/>
                <w:szCs w:val="18"/>
              </w:rPr>
            </w:pPr>
            <w:ins w:id="17092"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93" w:author=" " w:date="2019-05-27T04:43:00Z"/>
                <w:rFonts w:ascii="Arial" w:hAnsi="Arial" w:cs="Arial"/>
                <w:sz w:val="18"/>
                <w:szCs w:val="18"/>
              </w:rPr>
            </w:pPr>
            <w:ins w:id="17094"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95" w:author=" " w:date="2019-05-27T04:43:00Z"/>
                <w:rFonts w:ascii="Arial" w:hAnsi="Arial" w:cs="Arial"/>
                <w:sz w:val="18"/>
                <w:szCs w:val="18"/>
              </w:rPr>
            </w:pPr>
            <w:ins w:id="1709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97" w:author=" " w:date="2019-05-27T04:43:00Z"/>
                <w:rFonts w:ascii="Arial" w:hAnsi="Arial" w:cs="Arial"/>
                <w:sz w:val="18"/>
                <w:szCs w:val="18"/>
              </w:rPr>
            </w:pPr>
            <w:ins w:id="17098" w:author=" " w:date="2019-05-27T04:43:00Z">
              <w:r w:rsidRPr="00340831">
                <w:rPr>
                  <w:rFonts w:ascii="Arial" w:hAnsi="Arial" w:cs="Arial"/>
                  <w:sz w:val="18"/>
                  <w:szCs w:val="18"/>
                </w:rPr>
                <w:t>None</w:t>
              </w:r>
            </w:ins>
          </w:p>
        </w:tc>
      </w:tr>
      <w:tr w:rsidR="007B2B12" w:rsidRPr="00340831" w:rsidTr="004C693F">
        <w:trPr>
          <w:gridAfter w:val="1"/>
          <w:wAfter w:w="12" w:type="pct"/>
          <w:cantSplit/>
          <w:ins w:id="1709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100" w:author=" " w:date="2019-05-27T04:43:00Z"/>
                <w:rFonts w:ascii="Arial" w:hAnsi="Arial" w:cs="Arial"/>
                <w:color w:val="000000"/>
                <w:sz w:val="18"/>
                <w:szCs w:val="18"/>
                <w:lang w:val="en-US"/>
              </w:rPr>
            </w:pPr>
            <w:ins w:id="17101" w:author=" " w:date="2019-05-27T04:43:00Z">
              <w:r w:rsidRPr="00340831">
                <w:rPr>
                  <w:rFonts w:ascii="Arial" w:hAnsi="Arial" w:cs="Arial"/>
                  <w:color w:val="000000"/>
                  <w:sz w:val="18"/>
                  <w:szCs w:val="18"/>
                  <w:lang w:val="en-US"/>
                </w:rPr>
                <w:t xml:space="preserve">DC_5A_n260(2A-H)_UL_5A_n260H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102" w:author=" " w:date="2019-05-27T04:43:00Z"/>
                <w:rFonts w:ascii="Arial" w:hAnsi="Arial" w:cs="Arial"/>
                <w:color w:val="000000"/>
                <w:sz w:val="18"/>
                <w:szCs w:val="18"/>
                <w:lang w:val="en-US"/>
              </w:rPr>
            </w:pPr>
            <w:ins w:id="1710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04" w:author=" " w:date="2019-05-27T04:43:00Z"/>
                <w:rStyle w:val="af2"/>
                <w:rFonts w:cs="Arial"/>
                <w:szCs w:val="18"/>
              </w:rPr>
            </w:pPr>
            <w:ins w:id="1710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106" w:author=" " w:date="2019-05-27T04:43:00Z"/>
                <w:rFonts w:ascii="Arial" w:hAnsi="Arial" w:cs="Arial"/>
                <w:sz w:val="18"/>
                <w:szCs w:val="18"/>
              </w:rPr>
            </w:pPr>
            <w:ins w:id="17107"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08" w:author=" " w:date="2019-05-27T04:43:00Z"/>
                <w:rFonts w:ascii="Arial" w:hAnsi="Arial" w:cs="Arial"/>
                <w:sz w:val="18"/>
                <w:szCs w:val="18"/>
              </w:rPr>
            </w:pPr>
            <w:ins w:id="17109"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10" w:author=" " w:date="2019-05-27T04:43:00Z"/>
                <w:rFonts w:ascii="Arial" w:hAnsi="Arial" w:cs="Arial"/>
                <w:sz w:val="18"/>
                <w:szCs w:val="18"/>
              </w:rPr>
            </w:pPr>
            <w:ins w:id="1711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12" w:author=" " w:date="2019-05-27T04:43:00Z"/>
                <w:rFonts w:ascii="Arial" w:hAnsi="Arial" w:cs="Arial"/>
                <w:sz w:val="18"/>
                <w:szCs w:val="18"/>
              </w:rPr>
            </w:pPr>
            <w:ins w:id="17113" w:author=" " w:date="2019-05-27T04:43:00Z">
              <w:r w:rsidRPr="00340831">
                <w:rPr>
                  <w:rFonts w:ascii="Arial" w:hAnsi="Arial" w:cs="Arial"/>
                  <w:sz w:val="18"/>
                  <w:szCs w:val="18"/>
                </w:rPr>
                <w:t>None</w:t>
              </w:r>
            </w:ins>
          </w:p>
        </w:tc>
      </w:tr>
      <w:tr w:rsidR="007B2B12" w:rsidRPr="00340831" w:rsidTr="004C693F">
        <w:trPr>
          <w:gridAfter w:val="1"/>
          <w:wAfter w:w="12" w:type="pct"/>
          <w:cantSplit/>
          <w:ins w:id="1711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115" w:author=" " w:date="2019-05-27T04:43:00Z"/>
                <w:rFonts w:ascii="Arial" w:hAnsi="Arial" w:cs="Arial"/>
                <w:color w:val="000000"/>
                <w:sz w:val="18"/>
                <w:szCs w:val="18"/>
                <w:lang w:val="en-US"/>
              </w:rPr>
            </w:pPr>
            <w:ins w:id="17116" w:author=" " w:date="2019-05-27T04:43:00Z">
              <w:r w:rsidRPr="00340831">
                <w:rPr>
                  <w:rFonts w:ascii="Arial" w:hAnsi="Arial" w:cs="Arial"/>
                  <w:color w:val="000000"/>
                  <w:sz w:val="18"/>
                  <w:szCs w:val="18"/>
                  <w:lang w:val="en-US"/>
                </w:rPr>
                <w:t>DC_5A_n260(A-2H)_UL_5A_n260H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117" w:author=" " w:date="2019-05-27T04:43:00Z"/>
                <w:rFonts w:ascii="Arial" w:hAnsi="Arial" w:cs="Arial"/>
                <w:color w:val="000000"/>
                <w:sz w:val="18"/>
                <w:szCs w:val="18"/>
                <w:lang w:val="en-US"/>
              </w:rPr>
            </w:pPr>
            <w:ins w:id="17118"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19" w:author=" " w:date="2019-05-27T04:43:00Z"/>
                <w:rStyle w:val="af2"/>
                <w:rFonts w:cs="Arial"/>
                <w:szCs w:val="18"/>
              </w:rPr>
            </w:pPr>
            <w:ins w:id="17120"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121" w:author=" " w:date="2019-05-27T04:43:00Z"/>
                <w:rFonts w:ascii="Arial" w:hAnsi="Arial" w:cs="Arial"/>
                <w:sz w:val="18"/>
                <w:szCs w:val="18"/>
              </w:rPr>
            </w:pPr>
            <w:ins w:id="17122"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23" w:author=" " w:date="2019-05-27T04:43:00Z"/>
                <w:rFonts w:ascii="Arial" w:hAnsi="Arial" w:cs="Arial"/>
                <w:sz w:val="18"/>
                <w:szCs w:val="18"/>
              </w:rPr>
            </w:pPr>
            <w:ins w:id="17124"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25" w:author=" " w:date="2019-05-27T04:43:00Z"/>
                <w:rFonts w:ascii="Arial" w:hAnsi="Arial" w:cs="Arial"/>
                <w:sz w:val="18"/>
                <w:szCs w:val="18"/>
              </w:rPr>
            </w:pPr>
            <w:ins w:id="1712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27" w:author=" " w:date="2019-05-27T04:43:00Z"/>
                <w:rFonts w:ascii="Arial" w:hAnsi="Arial" w:cs="Arial"/>
                <w:sz w:val="18"/>
                <w:szCs w:val="18"/>
              </w:rPr>
            </w:pPr>
            <w:ins w:id="17128" w:author=" " w:date="2019-05-27T04:43:00Z">
              <w:r w:rsidRPr="00340831">
                <w:rPr>
                  <w:rFonts w:ascii="Arial" w:hAnsi="Arial" w:cs="Arial"/>
                  <w:sz w:val="18"/>
                  <w:szCs w:val="18"/>
                </w:rPr>
                <w:t>None</w:t>
              </w:r>
            </w:ins>
          </w:p>
        </w:tc>
      </w:tr>
      <w:tr w:rsidR="007B2B12" w:rsidRPr="00340831" w:rsidTr="004C693F">
        <w:trPr>
          <w:gridAfter w:val="1"/>
          <w:wAfter w:w="12" w:type="pct"/>
          <w:cantSplit/>
          <w:ins w:id="1712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130" w:author=" " w:date="2019-05-27T04:43:00Z"/>
                <w:rFonts w:ascii="Arial" w:hAnsi="Arial" w:cs="Arial"/>
                <w:color w:val="000000"/>
                <w:sz w:val="18"/>
                <w:szCs w:val="18"/>
                <w:lang w:val="en-US"/>
              </w:rPr>
            </w:pPr>
            <w:ins w:id="17131" w:author=" " w:date="2019-05-27T04:43:00Z">
              <w:r w:rsidRPr="00340831">
                <w:rPr>
                  <w:rFonts w:ascii="Arial" w:hAnsi="Arial" w:cs="Arial"/>
                  <w:color w:val="000000"/>
                  <w:sz w:val="18"/>
                  <w:szCs w:val="18"/>
                  <w:lang w:val="en-US"/>
                </w:rPr>
                <w:t>DC_5A_n260O_UL_5A_n260O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132" w:author=" " w:date="2019-05-27T04:43:00Z"/>
                <w:rFonts w:ascii="Arial" w:hAnsi="Arial" w:cs="Arial"/>
                <w:color w:val="000000"/>
                <w:sz w:val="18"/>
                <w:szCs w:val="18"/>
                <w:lang w:val="en-US"/>
              </w:rPr>
            </w:pPr>
            <w:ins w:id="1713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34" w:author=" " w:date="2019-05-27T04:43:00Z"/>
                <w:rStyle w:val="af2"/>
                <w:rFonts w:cs="Arial"/>
                <w:szCs w:val="18"/>
              </w:rPr>
            </w:pPr>
            <w:ins w:id="1713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136" w:author=" " w:date="2019-05-27T04:43:00Z"/>
                <w:rFonts w:ascii="Arial" w:hAnsi="Arial" w:cs="Arial"/>
                <w:sz w:val="18"/>
                <w:szCs w:val="18"/>
              </w:rPr>
            </w:pPr>
            <w:ins w:id="17137"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38" w:author=" " w:date="2019-05-27T04:43:00Z"/>
                <w:rFonts w:ascii="Arial" w:hAnsi="Arial" w:cs="Arial"/>
                <w:sz w:val="18"/>
                <w:szCs w:val="18"/>
              </w:rPr>
            </w:pPr>
            <w:ins w:id="17139"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40" w:author=" " w:date="2019-05-27T04:43:00Z"/>
                <w:rFonts w:ascii="Arial" w:hAnsi="Arial" w:cs="Arial"/>
                <w:sz w:val="18"/>
                <w:szCs w:val="18"/>
              </w:rPr>
            </w:pPr>
            <w:ins w:id="1714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42" w:author=" " w:date="2019-05-27T04:43:00Z"/>
                <w:rFonts w:ascii="Arial" w:hAnsi="Arial" w:cs="Arial"/>
                <w:sz w:val="18"/>
                <w:szCs w:val="18"/>
              </w:rPr>
            </w:pPr>
            <w:ins w:id="17143" w:author=" " w:date="2019-05-27T04:43:00Z">
              <w:r w:rsidRPr="00340831">
                <w:rPr>
                  <w:rFonts w:ascii="Arial" w:hAnsi="Arial" w:cs="Arial"/>
                  <w:sz w:val="18"/>
                  <w:szCs w:val="18"/>
                </w:rPr>
                <w:t>None</w:t>
              </w:r>
            </w:ins>
          </w:p>
        </w:tc>
      </w:tr>
      <w:tr w:rsidR="007B2B12" w:rsidRPr="00340831" w:rsidTr="004C693F">
        <w:trPr>
          <w:gridAfter w:val="1"/>
          <w:wAfter w:w="12" w:type="pct"/>
          <w:cantSplit/>
          <w:ins w:id="1714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145" w:author=" " w:date="2019-05-27T04:43:00Z"/>
                <w:rFonts w:ascii="Arial" w:hAnsi="Arial" w:cs="Arial"/>
                <w:color w:val="000000"/>
                <w:sz w:val="18"/>
                <w:szCs w:val="18"/>
                <w:lang w:val="en-US"/>
              </w:rPr>
            </w:pPr>
            <w:ins w:id="17146" w:author=" " w:date="2019-05-27T04:43:00Z">
              <w:r w:rsidRPr="00340831">
                <w:rPr>
                  <w:rFonts w:ascii="Arial" w:hAnsi="Arial" w:cs="Arial"/>
                  <w:color w:val="000000"/>
                  <w:sz w:val="18"/>
                  <w:szCs w:val="18"/>
                  <w:lang w:val="en-US"/>
                </w:rPr>
                <w:t>DC_5A_n260P_UL_5A_n260A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147" w:author=" " w:date="2019-05-27T04:43:00Z"/>
                <w:rFonts w:ascii="Arial" w:hAnsi="Arial" w:cs="Arial"/>
                <w:color w:val="000000"/>
                <w:sz w:val="18"/>
                <w:szCs w:val="18"/>
                <w:lang w:val="en-US"/>
              </w:rPr>
            </w:pPr>
            <w:ins w:id="17148"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49" w:author=" " w:date="2019-05-27T04:43:00Z"/>
                <w:rStyle w:val="af2"/>
                <w:rFonts w:cs="Arial"/>
                <w:szCs w:val="18"/>
              </w:rPr>
            </w:pPr>
            <w:ins w:id="17150"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151" w:author=" " w:date="2019-05-27T04:43:00Z"/>
                <w:rFonts w:ascii="Arial" w:hAnsi="Arial" w:cs="Arial"/>
                <w:sz w:val="18"/>
                <w:szCs w:val="18"/>
              </w:rPr>
            </w:pPr>
            <w:ins w:id="17152"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53" w:author=" " w:date="2019-05-27T04:43:00Z"/>
                <w:rFonts w:ascii="Arial" w:hAnsi="Arial" w:cs="Arial"/>
                <w:sz w:val="18"/>
                <w:szCs w:val="18"/>
              </w:rPr>
            </w:pPr>
            <w:ins w:id="17154"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55" w:author=" " w:date="2019-05-27T04:43:00Z"/>
                <w:rFonts w:ascii="Arial" w:hAnsi="Arial" w:cs="Arial"/>
                <w:sz w:val="18"/>
                <w:szCs w:val="18"/>
              </w:rPr>
            </w:pPr>
            <w:ins w:id="1715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57" w:author=" " w:date="2019-05-27T04:43:00Z"/>
                <w:rFonts w:ascii="Arial" w:hAnsi="Arial" w:cs="Arial"/>
                <w:sz w:val="18"/>
                <w:szCs w:val="18"/>
              </w:rPr>
            </w:pPr>
            <w:ins w:id="17158" w:author=" " w:date="2019-05-27T04:43:00Z">
              <w:r w:rsidRPr="00340831">
                <w:rPr>
                  <w:rFonts w:ascii="Arial" w:hAnsi="Arial" w:cs="Arial"/>
                  <w:sz w:val="18"/>
                  <w:szCs w:val="18"/>
                </w:rPr>
                <w:t>None</w:t>
              </w:r>
            </w:ins>
          </w:p>
        </w:tc>
      </w:tr>
      <w:tr w:rsidR="007B2B12" w:rsidRPr="00340831" w:rsidTr="004C693F">
        <w:trPr>
          <w:gridAfter w:val="1"/>
          <w:wAfter w:w="12" w:type="pct"/>
          <w:cantSplit/>
          <w:ins w:id="1715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160" w:author=" " w:date="2019-05-27T04:43:00Z"/>
                <w:rFonts w:ascii="Arial" w:hAnsi="Arial" w:cs="Arial"/>
                <w:color w:val="000000"/>
                <w:sz w:val="18"/>
                <w:szCs w:val="18"/>
                <w:lang w:val="en-US"/>
              </w:rPr>
            </w:pPr>
            <w:ins w:id="17161" w:author=" " w:date="2019-05-27T04:43:00Z">
              <w:r w:rsidRPr="00340831">
                <w:rPr>
                  <w:rFonts w:ascii="Arial" w:hAnsi="Arial" w:cs="Arial"/>
                  <w:color w:val="000000"/>
                  <w:sz w:val="18"/>
                  <w:szCs w:val="18"/>
                  <w:lang w:val="en-US"/>
                </w:rPr>
                <w:t>DC_5A_n260P_UL_5A_n260O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162" w:author=" " w:date="2019-05-27T04:43:00Z"/>
                <w:rFonts w:ascii="Arial" w:hAnsi="Arial" w:cs="Arial"/>
                <w:color w:val="000000"/>
                <w:sz w:val="18"/>
                <w:szCs w:val="18"/>
                <w:lang w:val="en-US"/>
              </w:rPr>
            </w:pPr>
            <w:ins w:id="1716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64" w:author=" " w:date="2019-05-27T04:43:00Z"/>
                <w:rStyle w:val="af2"/>
                <w:rFonts w:cs="Arial"/>
                <w:szCs w:val="18"/>
              </w:rPr>
            </w:pPr>
            <w:ins w:id="1716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166" w:author=" " w:date="2019-05-27T04:43:00Z"/>
                <w:rFonts w:ascii="Arial" w:hAnsi="Arial" w:cs="Arial"/>
                <w:sz w:val="18"/>
                <w:szCs w:val="18"/>
              </w:rPr>
            </w:pPr>
            <w:ins w:id="17167"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68" w:author=" " w:date="2019-05-27T04:43:00Z"/>
                <w:rFonts w:ascii="Arial" w:hAnsi="Arial" w:cs="Arial"/>
                <w:sz w:val="18"/>
                <w:szCs w:val="18"/>
              </w:rPr>
            </w:pPr>
            <w:ins w:id="17169"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70" w:author=" " w:date="2019-05-27T04:43:00Z"/>
                <w:rFonts w:ascii="Arial" w:hAnsi="Arial" w:cs="Arial"/>
                <w:sz w:val="18"/>
                <w:szCs w:val="18"/>
              </w:rPr>
            </w:pPr>
            <w:ins w:id="1717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72" w:author=" " w:date="2019-05-27T04:43:00Z"/>
                <w:rFonts w:ascii="Arial" w:hAnsi="Arial" w:cs="Arial"/>
                <w:sz w:val="18"/>
                <w:szCs w:val="18"/>
              </w:rPr>
            </w:pPr>
            <w:ins w:id="17173" w:author=" " w:date="2019-05-27T04:43:00Z">
              <w:r w:rsidRPr="00340831">
                <w:rPr>
                  <w:rFonts w:ascii="Arial" w:hAnsi="Arial" w:cs="Arial"/>
                  <w:sz w:val="18"/>
                  <w:szCs w:val="18"/>
                </w:rPr>
                <w:t>None</w:t>
              </w:r>
            </w:ins>
          </w:p>
        </w:tc>
      </w:tr>
      <w:tr w:rsidR="007B2B12" w:rsidRPr="00340831" w:rsidTr="004C693F">
        <w:trPr>
          <w:gridAfter w:val="1"/>
          <w:wAfter w:w="12" w:type="pct"/>
          <w:cantSplit/>
          <w:ins w:id="1717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175" w:author=" " w:date="2019-05-27T04:43:00Z"/>
                <w:rFonts w:ascii="Arial" w:hAnsi="Arial" w:cs="Arial"/>
                <w:color w:val="000000"/>
                <w:sz w:val="18"/>
                <w:szCs w:val="18"/>
                <w:lang w:val="en-US"/>
              </w:rPr>
            </w:pPr>
            <w:ins w:id="17176" w:author=" " w:date="2019-05-27T04:43:00Z">
              <w:r w:rsidRPr="00340831">
                <w:rPr>
                  <w:rFonts w:ascii="Arial" w:hAnsi="Arial" w:cs="Arial"/>
                  <w:color w:val="000000"/>
                  <w:sz w:val="18"/>
                  <w:szCs w:val="18"/>
                  <w:lang w:val="en-US"/>
                </w:rPr>
                <w:t>DC_5A_n260P_UL_5A_n260P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177" w:author=" " w:date="2019-05-27T04:43:00Z"/>
                <w:rFonts w:ascii="Arial" w:hAnsi="Arial" w:cs="Arial"/>
                <w:color w:val="000000"/>
                <w:sz w:val="18"/>
                <w:szCs w:val="18"/>
                <w:lang w:val="en-US"/>
              </w:rPr>
            </w:pPr>
            <w:ins w:id="17178"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79" w:author=" " w:date="2019-05-27T04:43:00Z"/>
                <w:rStyle w:val="af2"/>
                <w:rFonts w:cs="Arial"/>
                <w:szCs w:val="18"/>
              </w:rPr>
            </w:pPr>
            <w:ins w:id="17180"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181" w:author=" " w:date="2019-05-27T04:43:00Z"/>
                <w:rFonts w:ascii="Arial" w:hAnsi="Arial" w:cs="Arial"/>
                <w:sz w:val="18"/>
                <w:szCs w:val="18"/>
              </w:rPr>
            </w:pPr>
            <w:ins w:id="17182"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83" w:author=" " w:date="2019-05-27T04:43:00Z"/>
                <w:rFonts w:ascii="Arial" w:hAnsi="Arial" w:cs="Arial"/>
                <w:sz w:val="18"/>
                <w:szCs w:val="18"/>
              </w:rPr>
            </w:pPr>
            <w:ins w:id="17184"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85" w:author=" " w:date="2019-05-27T04:43:00Z"/>
                <w:rFonts w:ascii="Arial" w:hAnsi="Arial" w:cs="Arial"/>
                <w:sz w:val="18"/>
                <w:szCs w:val="18"/>
              </w:rPr>
            </w:pPr>
            <w:ins w:id="1718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87" w:author=" " w:date="2019-05-27T04:43:00Z"/>
                <w:rFonts w:ascii="Arial" w:hAnsi="Arial" w:cs="Arial"/>
                <w:sz w:val="18"/>
                <w:szCs w:val="18"/>
              </w:rPr>
            </w:pPr>
            <w:ins w:id="17188" w:author=" " w:date="2019-05-27T04:43:00Z">
              <w:r w:rsidRPr="00340831">
                <w:rPr>
                  <w:rFonts w:ascii="Arial" w:hAnsi="Arial" w:cs="Arial"/>
                  <w:sz w:val="18"/>
                  <w:szCs w:val="18"/>
                </w:rPr>
                <w:t>None</w:t>
              </w:r>
            </w:ins>
          </w:p>
        </w:tc>
      </w:tr>
      <w:tr w:rsidR="007B2B12" w:rsidRPr="00340831" w:rsidTr="004C693F">
        <w:trPr>
          <w:gridAfter w:val="1"/>
          <w:wAfter w:w="12" w:type="pct"/>
          <w:cantSplit/>
          <w:ins w:id="1718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190" w:author=" " w:date="2019-05-27T04:43:00Z"/>
                <w:rFonts w:ascii="Arial" w:hAnsi="Arial" w:cs="Arial"/>
                <w:color w:val="000000"/>
                <w:sz w:val="18"/>
                <w:szCs w:val="18"/>
                <w:lang w:val="en-US"/>
              </w:rPr>
            </w:pPr>
            <w:ins w:id="17191" w:author=" " w:date="2019-05-27T04:43:00Z">
              <w:r w:rsidRPr="00340831">
                <w:rPr>
                  <w:rFonts w:ascii="Arial" w:hAnsi="Arial" w:cs="Arial"/>
                  <w:color w:val="000000"/>
                  <w:sz w:val="18"/>
                  <w:szCs w:val="18"/>
                  <w:lang w:val="en-US"/>
                </w:rPr>
                <w:lastRenderedPageBreak/>
                <w:t xml:space="preserve">DC_5A_n260(A-P)_UL_5A_n260O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192" w:author=" " w:date="2019-05-27T04:43:00Z"/>
                <w:rFonts w:ascii="Arial" w:hAnsi="Arial" w:cs="Arial"/>
                <w:color w:val="000000"/>
                <w:sz w:val="18"/>
                <w:szCs w:val="18"/>
                <w:lang w:val="en-US"/>
              </w:rPr>
            </w:pPr>
            <w:ins w:id="1719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94" w:author=" " w:date="2019-05-27T04:43:00Z"/>
                <w:rStyle w:val="af2"/>
                <w:rFonts w:cs="Arial"/>
                <w:szCs w:val="18"/>
              </w:rPr>
            </w:pPr>
            <w:ins w:id="1719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196" w:author=" " w:date="2019-05-27T04:43:00Z"/>
                <w:rFonts w:ascii="Arial" w:hAnsi="Arial" w:cs="Arial"/>
                <w:sz w:val="18"/>
                <w:szCs w:val="18"/>
              </w:rPr>
            </w:pPr>
            <w:ins w:id="17197"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98" w:author=" " w:date="2019-05-27T04:43:00Z"/>
                <w:rFonts w:ascii="Arial" w:hAnsi="Arial" w:cs="Arial"/>
                <w:sz w:val="18"/>
                <w:szCs w:val="18"/>
              </w:rPr>
            </w:pPr>
            <w:ins w:id="17199"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00" w:author=" " w:date="2019-05-27T04:43:00Z"/>
                <w:rFonts w:ascii="Arial" w:hAnsi="Arial" w:cs="Arial"/>
                <w:sz w:val="18"/>
                <w:szCs w:val="18"/>
              </w:rPr>
            </w:pPr>
            <w:ins w:id="1720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02" w:author=" " w:date="2019-05-27T04:43:00Z"/>
                <w:rFonts w:ascii="Arial" w:hAnsi="Arial" w:cs="Arial"/>
                <w:sz w:val="18"/>
                <w:szCs w:val="18"/>
              </w:rPr>
            </w:pPr>
            <w:ins w:id="17203" w:author=" " w:date="2019-05-27T04:43:00Z">
              <w:r w:rsidRPr="00340831">
                <w:rPr>
                  <w:rFonts w:ascii="Arial" w:hAnsi="Arial" w:cs="Arial"/>
                  <w:sz w:val="18"/>
                  <w:szCs w:val="18"/>
                </w:rPr>
                <w:t>None</w:t>
              </w:r>
            </w:ins>
          </w:p>
        </w:tc>
      </w:tr>
      <w:tr w:rsidR="007B2B12" w:rsidRPr="00340831" w:rsidTr="004C693F">
        <w:trPr>
          <w:gridAfter w:val="1"/>
          <w:wAfter w:w="12" w:type="pct"/>
          <w:cantSplit/>
          <w:ins w:id="1720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205" w:author=" " w:date="2019-05-27T04:43:00Z"/>
                <w:rFonts w:ascii="Arial" w:hAnsi="Arial" w:cs="Arial"/>
                <w:color w:val="000000"/>
                <w:sz w:val="18"/>
                <w:szCs w:val="18"/>
                <w:lang w:val="en-US"/>
              </w:rPr>
            </w:pPr>
            <w:ins w:id="17206" w:author=" " w:date="2019-05-27T04:43:00Z">
              <w:r w:rsidRPr="00340831">
                <w:rPr>
                  <w:rFonts w:ascii="Arial" w:hAnsi="Arial" w:cs="Arial"/>
                  <w:color w:val="000000"/>
                  <w:sz w:val="18"/>
                  <w:szCs w:val="18"/>
                  <w:lang w:val="en-US"/>
                </w:rPr>
                <w:t xml:space="preserve">DC_5A_n260(A-Q)_UL_5A_n260O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07" w:author=" " w:date="2019-05-27T04:43:00Z"/>
                <w:rFonts w:ascii="Arial" w:hAnsi="Arial" w:cs="Arial"/>
                <w:color w:val="000000"/>
                <w:sz w:val="18"/>
                <w:szCs w:val="18"/>
                <w:lang w:val="en-US"/>
              </w:rPr>
            </w:pPr>
            <w:ins w:id="17208"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09" w:author=" " w:date="2019-05-27T04:43:00Z"/>
                <w:rStyle w:val="af2"/>
                <w:rFonts w:cs="Arial"/>
                <w:szCs w:val="18"/>
              </w:rPr>
            </w:pPr>
            <w:ins w:id="17210"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211" w:author=" " w:date="2019-05-27T04:43:00Z"/>
                <w:rFonts w:ascii="Arial" w:hAnsi="Arial" w:cs="Arial"/>
                <w:sz w:val="18"/>
                <w:szCs w:val="18"/>
              </w:rPr>
            </w:pPr>
            <w:ins w:id="17212"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13" w:author=" " w:date="2019-05-27T04:43:00Z"/>
                <w:rFonts w:ascii="Arial" w:hAnsi="Arial" w:cs="Arial"/>
                <w:sz w:val="18"/>
                <w:szCs w:val="18"/>
              </w:rPr>
            </w:pPr>
            <w:ins w:id="17214"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15" w:author=" " w:date="2019-05-27T04:43:00Z"/>
                <w:rFonts w:ascii="Arial" w:hAnsi="Arial" w:cs="Arial"/>
                <w:sz w:val="18"/>
                <w:szCs w:val="18"/>
              </w:rPr>
            </w:pPr>
            <w:ins w:id="1721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17" w:author=" " w:date="2019-05-27T04:43:00Z"/>
                <w:rFonts w:ascii="Arial" w:hAnsi="Arial" w:cs="Arial"/>
                <w:sz w:val="18"/>
                <w:szCs w:val="18"/>
              </w:rPr>
            </w:pPr>
            <w:ins w:id="17218" w:author=" " w:date="2019-05-27T04:43:00Z">
              <w:r w:rsidRPr="00340831">
                <w:rPr>
                  <w:rFonts w:ascii="Arial" w:hAnsi="Arial" w:cs="Arial"/>
                  <w:sz w:val="18"/>
                  <w:szCs w:val="18"/>
                </w:rPr>
                <w:t>None</w:t>
              </w:r>
            </w:ins>
          </w:p>
        </w:tc>
      </w:tr>
      <w:tr w:rsidR="007B2B12" w:rsidRPr="00340831" w:rsidTr="004C693F">
        <w:trPr>
          <w:gridAfter w:val="1"/>
          <w:wAfter w:w="12" w:type="pct"/>
          <w:cantSplit/>
          <w:ins w:id="1721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220" w:author=" " w:date="2019-05-27T04:43:00Z"/>
                <w:rFonts w:ascii="Arial" w:hAnsi="Arial" w:cs="Arial"/>
                <w:color w:val="000000"/>
                <w:sz w:val="18"/>
                <w:szCs w:val="18"/>
                <w:lang w:val="en-US"/>
              </w:rPr>
            </w:pPr>
            <w:ins w:id="17221" w:author=" " w:date="2019-05-27T04:43:00Z">
              <w:r w:rsidRPr="00340831">
                <w:rPr>
                  <w:rFonts w:ascii="Arial" w:hAnsi="Arial" w:cs="Arial"/>
                  <w:color w:val="000000"/>
                  <w:sz w:val="18"/>
                  <w:szCs w:val="18"/>
                  <w:lang w:val="en-US"/>
                </w:rPr>
                <w:t>DC_5A_n260(P-Q)_UL_5A_n260O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22" w:author=" " w:date="2019-05-27T04:43:00Z"/>
                <w:rFonts w:ascii="Arial" w:hAnsi="Arial" w:cs="Arial"/>
                <w:color w:val="000000"/>
                <w:sz w:val="18"/>
                <w:szCs w:val="18"/>
                <w:lang w:val="en-US"/>
              </w:rPr>
            </w:pPr>
            <w:ins w:id="1722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24" w:author=" " w:date="2019-05-27T04:43:00Z"/>
                <w:rStyle w:val="af2"/>
                <w:rFonts w:cs="Arial"/>
                <w:szCs w:val="18"/>
              </w:rPr>
            </w:pPr>
            <w:ins w:id="1722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226" w:author=" " w:date="2019-05-27T04:43:00Z"/>
                <w:rFonts w:ascii="Arial" w:hAnsi="Arial" w:cs="Arial"/>
                <w:sz w:val="18"/>
                <w:szCs w:val="18"/>
              </w:rPr>
            </w:pPr>
            <w:ins w:id="17227"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28" w:author=" " w:date="2019-05-27T04:43:00Z"/>
                <w:rFonts w:ascii="Arial" w:hAnsi="Arial" w:cs="Arial"/>
                <w:sz w:val="18"/>
                <w:szCs w:val="18"/>
              </w:rPr>
            </w:pPr>
            <w:ins w:id="17229"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30" w:author=" " w:date="2019-05-27T04:43:00Z"/>
                <w:rFonts w:ascii="Arial" w:hAnsi="Arial" w:cs="Arial"/>
                <w:sz w:val="18"/>
                <w:szCs w:val="18"/>
              </w:rPr>
            </w:pPr>
            <w:ins w:id="1723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32" w:author=" " w:date="2019-05-27T04:43:00Z"/>
                <w:rFonts w:ascii="Arial" w:hAnsi="Arial" w:cs="Arial"/>
                <w:sz w:val="18"/>
                <w:szCs w:val="18"/>
              </w:rPr>
            </w:pPr>
            <w:ins w:id="17233" w:author=" " w:date="2019-05-27T04:43:00Z">
              <w:r w:rsidRPr="00340831">
                <w:rPr>
                  <w:rFonts w:ascii="Arial" w:hAnsi="Arial" w:cs="Arial"/>
                  <w:sz w:val="18"/>
                  <w:szCs w:val="18"/>
                </w:rPr>
                <w:t>None</w:t>
              </w:r>
            </w:ins>
          </w:p>
        </w:tc>
      </w:tr>
      <w:tr w:rsidR="007B2B12" w:rsidRPr="00340831" w:rsidTr="004C693F">
        <w:trPr>
          <w:gridAfter w:val="1"/>
          <w:wAfter w:w="12" w:type="pct"/>
          <w:cantSplit/>
          <w:ins w:id="1723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235" w:author=" " w:date="2019-05-27T04:43:00Z"/>
                <w:rFonts w:ascii="Arial" w:hAnsi="Arial" w:cs="Arial"/>
                <w:color w:val="000000"/>
                <w:sz w:val="18"/>
                <w:szCs w:val="18"/>
                <w:lang w:val="en-US"/>
              </w:rPr>
            </w:pPr>
            <w:ins w:id="17236" w:author=" " w:date="2019-05-27T04:43:00Z">
              <w:r w:rsidRPr="00340831">
                <w:rPr>
                  <w:rFonts w:ascii="Arial" w:hAnsi="Arial" w:cs="Arial"/>
                  <w:color w:val="000000"/>
                  <w:sz w:val="18"/>
                  <w:szCs w:val="18"/>
                  <w:lang w:val="en-US"/>
                </w:rPr>
                <w:t xml:space="preserve">DC_5A_n260(A-P)_UL_5A_n260P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37" w:author=" " w:date="2019-05-27T04:43:00Z"/>
                <w:rFonts w:ascii="Arial" w:hAnsi="Arial" w:cs="Arial"/>
                <w:color w:val="000000"/>
                <w:sz w:val="18"/>
                <w:szCs w:val="18"/>
                <w:lang w:val="en-US"/>
              </w:rPr>
            </w:pPr>
            <w:ins w:id="17238"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39" w:author=" " w:date="2019-05-27T04:43:00Z"/>
                <w:rStyle w:val="af2"/>
                <w:rFonts w:cs="Arial"/>
                <w:szCs w:val="18"/>
              </w:rPr>
            </w:pPr>
            <w:ins w:id="17240"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241" w:author=" " w:date="2019-05-27T04:43:00Z"/>
                <w:rFonts w:ascii="Arial" w:hAnsi="Arial" w:cs="Arial"/>
                <w:sz w:val="18"/>
                <w:szCs w:val="18"/>
              </w:rPr>
            </w:pPr>
            <w:ins w:id="17242"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43" w:author=" " w:date="2019-05-27T04:43:00Z"/>
                <w:rFonts w:ascii="Arial" w:hAnsi="Arial" w:cs="Arial"/>
                <w:sz w:val="18"/>
                <w:szCs w:val="18"/>
              </w:rPr>
            </w:pPr>
            <w:ins w:id="17244"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45" w:author=" " w:date="2019-05-27T04:43:00Z"/>
                <w:rFonts w:ascii="Arial" w:hAnsi="Arial" w:cs="Arial"/>
                <w:sz w:val="18"/>
                <w:szCs w:val="18"/>
              </w:rPr>
            </w:pPr>
            <w:ins w:id="1724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47" w:author=" " w:date="2019-05-27T04:43:00Z"/>
                <w:rFonts w:ascii="Arial" w:hAnsi="Arial" w:cs="Arial"/>
                <w:sz w:val="18"/>
                <w:szCs w:val="18"/>
              </w:rPr>
            </w:pPr>
            <w:ins w:id="17248" w:author=" " w:date="2019-05-27T04:43:00Z">
              <w:r w:rsidRPr="00340831">
                <w:rPr>
                  <w:rFonts w:ascii="Arial" w:hAnsi="Arial" w:cs="Arial"/>
                  <w:sz w:val="18"/>
                  <w:szCs w:val="18"/>
                </w:rPr>
                <w:t>None</w:t>
              </w:r>
            </w:ins>
          </w:p>
        </w:tc>
      </w:tr>
      <w:tr w:rsidR="007B2B12" w:rsidRPr="00340831" w:rsidTr="004C693F">
        <w:trPr>
          <w:gridAfter w:val="1"/>
          <w:wAfter w:w="12" w:type="pct"/>
          <w:cantSplit/>
          <w:ins w:id="1724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250" w:author=" " w:date="2019-05-27T04:43:00Z"/>
                <w:rFonts w:ascii="Arial" w:hAnsi="Arial" w:cs="Arial"/>
                <w:color w:val="000000"/>
                <w:sz w:val="18"/>
                <w:szCs w:val="18"/>
                <w:lang w:val="en-US"/>
              </w:rPr>
            </w:pPr>
            <w:ins w:id="17251" w:author=" " w:date="2019-05-27T04:43:00Z">
              <w:r w:rsidRPr="00340831">
                <w:rPr>
                  <w:rFonts w:ascii="Arial" w:hAnsi="Arial" w:cs="Arial"/>
                  <w:color w:val="000000"/>
                  <w:sz w:val="18"/>
                  <w:szCs w:val="18"/>
                  <w:lang w:val="en-US"/>
                </w:rPr>
                <w:t xml:space="preserve">DC_5A_n260(A-Q)_UL_5A_n260P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52" w:author=" " w:date="2019-05-27T04:43:00Z"/>
                <w:rFonts w:ascii="Arial" w:hAnsi="Arial" w:cs="Arial"/>
                <w:color w:val="000000"/>
                <w:sz w:val="18"/>
                <w:szCs w:val="18"/>
                <w:lang w:val="en-US"/>
              </w:rPr>
            </w:pPr>
            <w:ins w:id="1725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54" w:author=" " w:date="2019-05-27T04:43:00Z"/>
                <w:rStyle w:val="af2"/>
                <w:rFonts w:cs="Arial"/>
                <w:szCs w:val="18"/>
              </w:rPr>
            </w:pPr>
            <w:ins w:id="1725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256" w:author=" " w:date="2019-05-27T04:43:00Z"/>
                <w:rFonts w:ascii="Arial" w:hAnsi="Arial" w:cs="Arial"/>
                <w:sz w:val="18"/>
                <w:szCs w:val="18"/>
              </w:rPr>
            </w:pPr>
            <w:ins w:id="17257"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58" w:author=" " w:date="2019-05-27T04:43:00Z"/>
                <w:rFonts w:ascii="Arial" w:hAnsi="Arial" w:cs="Arial"/>
                <w:sz w:val="18"/>
                <w:szCs w:val="18"/>
              </w:rPr>
            </w:pPr>
            <w:ins w:id="17259"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60" w:author=" " w:date="2019-05-27T04:43:00Z"/>
                <w:rFonts w:ascii="Arial" w:hAnsi="Arial" w:cs="Arial"/>
                <w:sz w:val="18"/>
                <w:szCs w:val="18"/>
              </w:rPr>
            </w:pPr>
            <w:ins w:id="1726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62" w:author=" " w:date="2019-05-27T04:43:00Z"/>
                <w:rFonts w:ascii="Arial" w:hAnsi="Arial" w:cs="Arial"/>
                <w:sz w:val="18"/>
                <w:szCs w:val="18"/>
              </w:rPr>
            </w:pPr>
            <w:ins w:id="17263" w:author=" " w:date="2019-05-27T04:43:00Z">
              <w:r w:rsidRPr="00340831">
                <w:rPr>
                  <w:rFonts w:ascii="Arial" w:hAnsi="Arial" w:cs="Arial"/>
                  <w:sz w:val="18"/>
                  <w:szCs w:val="18"/>
                </w:rPr>
                <w:t>None</w:t>
              </w:r>
            </w:ins>
          </w:p>
        </w:tc>
      </w:tr>
      <w:tr w:rsidR="007B2B12" w:rsidRPr="00340831" w:rsidTr="004C693F">
        <w:trPr>
          <w:gridAfter w:val="1"/>
          <w:wAfter w:w="12" w:type="pct"/>
          <w:cantSplit/>
          <w:ins w:id="1726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265" w:author=" " w:date="2019-05-27T04:43:00Z"/>
                <w:rFonts w:ascii="Arial" w:hAnsi="Arial" w:cs="Arial"/>
                <w:color w:val="000000"/>
                <w:sz w:val="18"/>
                <w:szCs w:val="18"/>
                <w:lang w:val="en-US"/>
              </w:rPr>
            </w:pPr>
            <w:ins w:id="17266" w:author=" " w:date="2019-05-27T04:43:00Z">
              <w:r w:rsidRPr="00340831">
                <w:rPr>
                  <w:rFonts w:ascii="Arial" w:hAnsi="Arial" w:cs="Arial"/>
                  <w:color w:val="000000"/>
                  <w:sz w:val="18"/>
                  <w:szCs w:val="18"/>
                  <w:lang w:val="en-US"/>
                </w:rPr>
                <w:t>DC_5A_n260(P-Q)_UL_5A_n260P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67" w:author=" " w:date="2019-05-27T04:43:00Z"/>
                <w:rFonts w:ascii="Arial" w:hAnsi="Arial" w:cs="Arial"/>
                <w:color w:val="000000"/>
                <w:sz w:val="18"/>
                <w:szCs w:val="18"/>
                <w:lang w:val="en-US"/>
              </w:rPr>
            </w:pPr>
            <w:ins w:id="17268"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69" w:author=" " w:date="2019-05-27T04:43:00Z"/>
                <w:rStyle w:val="af2"/>
                <w:rFonts w:cs="Arial"/>
                <w:szCs w:val="18"/>
              </w:rPr>
            </w:pPr>
            <w:ins w:id="17270"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271" w:author=" " w:date="2019-05-27T04:43:00Z"/>
                <w:rFonts w:ascii="Arial" w:hAnsi="Arial" w:cs="Arial"/>
                <w:sz w:val="18"/>
                <w:szCs w:val="18"/>
              </w:rPr>
            </w:pPr>
            <w:ins w:id="17272"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73" w:author=" " w:date="2019-05-27T04:43:00Z"/>
                <w:rFonts w:ascii="Arial" w:hAnsi="Arial" w:cs="Arial"/>
                <w:sz w:val="18"/>
                <w:szCs w:val="18"/>
              </w:rPr>
            </w:pPr>
            <w:ins w:id="17274"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75" w:author=" " w:date="2019-05-27T04:43:00Z"/>
                <w:rFonts w:ascii="Arial" w:hAnsi="Arial" w:cs="Arial"/>
                <w:sz w:val="18"/>
                <w:szCs w:val="18"/>
              </w:rPr>
            </w:pPr>
            <w:ins w:id="1727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77" w:author=" " w:date="2019-05-27T04:43:00Z"/>
                <w:rFonts w:ascii="Arial" w:hAnsi="Arial" w:cs="Arial"/>
                <w:sz w:val="18"/>
                <w:szCs w:val="18"/>
              </w:rPr>
            </w:pPr>
            <w:ins w:id="17278" w:author=" " w:date="2019-05-27T04:43:00Z">
              <w:r w:rsidRPr="00340831">
                <w:rPr>
                  <w:rFonts w:ascii="Arial" w:hAnsi="Arial" w:cs="Arial"/>
                  <w:sz w:val="18"/>
                  <w:szCs w:val="18"/>
                </w:rPr>
                <w:t>None</w:t>
              </w:r>
            </w:ins>
          </w:p>
        </w:tc>
      </w:tr>
      <w:tr w:rsidR="007B2B12" w:rsidRPr="00340831" w:rsidTr="004C693F">
        <w:trPr>
          <w:gridAfter w:val="1"/>
          <w:wAfter w:w="12" w:type="pct"/>
          <w:cantSplit/>
          <w:ins w:id="1727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280" w:author=" " w:date="2019-05-27T04:43:00Z"/>
                <w:rFonts w:ascii="Arial" w:hAnsi="Arial" w:cs="Arial"/>
                <w:color w:val="000000"/>
                <w:sz w:val="18"/>
                <w:szCs w:val="18"/>
                <w:lang w:val="en-US"/>
              </w:rPr>
            </w:pPr>
            <w:ins w:id="17281" w:author=" " w:date="2019-05-27T04:43:00Z">
              <w:r w:rsidRPr="00340831">
                <w:rPr>
                  <w:rFonts w:ascii="Arial" w:hAnsi="Arial" w:cs="Arial"/>
                  <w:color w:val="000000"/>
                  <w:sz w:val="18"/>
                  <w:szCs w:val="18"/>
                  <w:lang w:val="en-US"/>
                </w:rPr>
                <w:t xml:space="preserve">DC_5A_n260(A-Q)_UL_5A_n260Q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82" w:author=" " w:date="2019-05-27T04:43:00Z"/>
                <w:rFonts w:ascii="Arial" w:hAnsi="Arial" w:cs="Arial"/>
                <w:color w:val="000000"/>
                <w:sz w:val="18"/>
                <w:szCs w:val="18"/>
                <w:lang w:val="en-US"/>
              </w:rPr>
            </w:pPr>
            <w:ins w:id="1728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84" w:author=" " w:date="2019-05-27T04:43:00Z"/>
                <w:rStyle w:val="af2"/>
                <w:rFonts w:cs="Arial"/>
                <w:szCs w:val="18"/>
              </w:rPr>
            </w:pPr>
            <w:ins w:id="1728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286" w:author=" " w:date="2019-05-27T04:43:00Z"/>
                <w:rFonts w:ascii="Arial" w:hAnsi="Arial" w:cs="Arial"/>
                <w:sz w:val="18"/>
                <w:szCs w:val="18"/>
              </w:rPr>
            </w:pPr>
            <w:ins w:id="17287"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88" w:author=" " w:date="2019-05-27T04:43:00Z"/>
                <w:rFonts w:ascii="Arial" w:hAnsi="Arial" w:cs="Arial"/>
                <w:sz w:val="18"/>
                <w:szCs w:val="18"/>
              </w:rPr>
            </w:pPr>
            <w:ins w:id="17289"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90" w:author=" " w:date="2019-05-27T04:43:00Z"/>
                <w:rFonts w:ascii="Arial" w:hAnsi="Arial" w:cs="Arial"/>
                <w:sz w:val="18"/>
                <w:szCs w:val="18"/>
              </w:rPr>
            </w:pPr>
            <w:ins w:id="1729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92" w:author=" " w:date="2019-05-27T04:43:00Z"/>
                <w:rFonts w:ascii="Arial" w:hAnsi="Arial" w:cs="Arial"/>
                <w:sz w:val="18"/>
                <w:szCs w:val="18"/>
              </w:rPr>
            </w:pPr>
            <w:ins w:id="17293" w:author=" " w:date="2019-05-27T04:43:00Z">
              <w:r w:rsidRPr="00340831">
                <w:rPr>
                  <w:rFonts w:ascii="Arial" w:hAnsi="Arial" w:cs="Arial"/>
                  <w:sz w:val="18"/>
                  <w:szCs w:val="18"/>
                </w:rPr>
                <w:t>None</w:t>
              </w:r>
            </w:ins>
          </w:p>
        </w:tc>
      </w:tr>
      <w:tr w:rsidR="007B2B12" w:rsidRPr="00340831" w:rsidTr="004C693F">
        <w:trPr>
          <w:gridAfter w:val="1"/>
          <w:wAfter w:w="12" w:type="pct"/>
          <w:cantSplit/>
          <w:ins w:id="1729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295" w:author=" " w:date="2019-05-27T04:43:00Z"/>
                <w:rFonts w:ascii="Arial" w:hAnsi="Arial" w:cs="Arial"/>
                <w:color w:val="000000"/>
                <w:sz w:val="18"/>
                <w:szCs w:val="18"/>
                <w:lang w:val="en-US"/>
              </w:rPr>
            </w:pPr>
            <w:ins w:id="17296" w:author=" " w:date="2019-05-27T04:43:00Z">
              <w:r w:rsidRPr="00340831">
                <w:rPr>
                  <w:rFonts w:ascii="Arial" w:hAnsi="Arial" w:cs="Arial"/>
                  <w:color w:val="000000"/>
                  <w:sz w:val="18"/>
                  <w:szCs w:val="18"/>
                  <w:lang w:val="en-US"/>
                </w:rPr>
                <w:t>DC_5A_n260(P-Q)_UL_5A_n260Q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97" w:author=" " w:date="2019-05-27T04:43:00Z"/>
                <w:rFonts w:ascii="Arial" w:hAnsi="Arial" w:cs="Arial"/>
                <w:color w:val="000000"/>
                <w:sz w:val="18"/>
                <w:szCs w:val="18"/>
                <w:lang w:val="en-US"/>
              </w:rPr>
            </w:pPr>
            <w:ins w:id="17298"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99" w:author=" " w:date="2019-05-27T04:43:00Z"/>
                <w:rStyle w:val="af2"/>
                <w:rFonts w:cs="Arial"/>
                <w:szCs w:val="18"/>
              </w:rPr>
            </w:pPr>
            <w:ins w:id="17300"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301" w:author=" " w:date="2019-05-27T04:43:00Z"/>
                <w:rFonts w:ascii="Arial" w:hAnsi="Arial" w:cs="Arial"/>
                <w:sz w:val="18"/>
                <w:szCs w:val="18"/>
              </w:rPr>
            </w:pPr>
            <w:ins w:id="17302"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03" w:author=" " w:date="2019-05-27T04:43:00Z"/>
                <w:rFonts w:ascii="Arial" w:hAnsi="Arial" w:cs="Arial"/>
                <w:sz w:val="18"/>
                <w:szCs w:val="18"/>
              </w:rPr>
            </w:pPr>
            <w:ins w:id="17304"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05" w:author=" " w:date="2019-05-27T04:43:00Z"/>
                <w:rFonts w:ascii="Arial" w:hAnsi="Arial" w:cs="Arial"/>
                <w:sz w:val="18"/>
                <w:szCs w:val="18"/>
              </w:rPr>
            </w:pPr>
            <w:ins w:id="1730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07" w:author=" " w:date="2019-05-27T04:43:00Z"/>
                <w:rFonts w:ascii="Arial" w:hAnsi="Arial" w:cs="Arial"/>
                <w:sz w:val="18"/>
                <w:szCs w:val="18"/>
              </w:rPr>
            </w:pPr>
            <w:ins w:id="17308" w:author=" " w:date="2019-05-27T04:43:00Z">
              <w:r w:rsidRPr="00340831">
                <w:rPr>
                  <w:rFonts w:ascii="Arial" w:hAnsi="Arial" w:cs="Arial"/>
                  <w:sz w:val="18"/>
                  <w:szCs w:val="18"/>
                </w:rPr>
                <w:t>None</w:t>
              </w:r>
            </w:ins>
          </w:p>
        </w:tc>
      </w:tr>
      <w:tr w:rsidR="007B2B12" w:rsidRPr="00340831" w:rsidTr="004C693F">
        <w:trPr>
          <w:gridAfter w:val="1"/>
          <w:wAfter w:w="12" w:type="pct"/>
          <w:cantSplit/>
          <w:ins w:id="1730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310" w:author=" " w:date="2019-05-27T04:43:00Z"/>
                <w:rFonts w:ascii="Arial" w:hAnsi="Arial" w:cs="Arial"/>
                <w:color w:val="000000"/>
                <w:sz w:val="18"/>
                <w:szCs w:val="18"/>
                <w:lang w:val="en-US"/>
              </w:rPr>
            </w:pPr>
            <w:ins w:id="17311" w:author=" " w:date="2019-05-27T04:43:00Z">
              <w:r w:rsidRPr="00340831">
                <w:rPr>
                  <w:rFonts w:ascii="Arial" w:hAnsi="Arial" w:cs="Arial"/>
                  <w:color w:val="000000"/>
                  <w:sz w:val="18"/>
                  <w:szCs w:val="18"/>
                  <w:lang w:val="en-US"/>
                </w:rPr>
                <w:t xml:space="preserve">DC_5A_n260(3A-P)_UL_5A_n260A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12" w:author=" " w:date="2019-05-27T04:43:00Z"/>
                <w:rFonts w:ascii="Arial" w:hAnsi="Arial" w:cs="Arial"/>
                <w:color w:val="000000"/>
                <w:sz w:val="18"/>
                <w:szCs w:val="18"/>
                <w:lang w:val="en-US"/>
              </w:rPr>
            </w:pPr>
            <w:ins w:id="1731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14" w:author=" " w:date="2019-05-27T04:43:00Z"/>
                <w:rStyle w:val="af2"/>
                <w:rFonts w:cs="Arial"/>
                <w:szCs w:val="18"/>
              </w:rPr>
            </w:pPr>
            <w:ins w:id="1731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316" w:author=" " w:date="2019-05-27T04:43:00Z"/>
                <w:rFonts w:ascii="Arial" w:hAnsi="Arial" w:cs="Arial"/>
                <w:sz w:val="18"/>
                <w:szCs w:val="18"/>
              </w:rPr>
            </w:pPr>
            <w:ins w:id="17317"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18" w:author=" " w:date="2019-05-27T04:43:00Z"/>
                <w:rFonts w:ascii="Arial" w:hAnsi="Arial" w:cs="Arial"/>
                <w:sz w:val="18"/>
                <w:szCs w:val="18"/>
              </w:rPr>
            </w:pPr>
            <w:ins w:id="17319"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20" w:author=" " w:date="2019-05-27T04:43:00Z"/>
                <w:rFonts w:ascii="Arial" w:hAnsi="Arial" w:cs="Arial"/>
                <w:sz w:val="18"/>
                <w:szCs w:val="18"/>
              </w:rPr>
            </w:pPr>
            <w:ins w:id="1732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22" w:author=" " w:date="2019-05-27T04:43:00Z"/>
                <w:rFonts w:ascii="Arial" w:hAnsi="Arial" w:cs="Arial"/>
                <w:sz w:val="18"/>
                <w:szCs w:val="18"/>
              </w:rPr>
            </w:pPr>
            <w:ins w:id="17323" w:author=" " w:date="2019-05-27T04:43:00Z">
              <w:r w:rsidRPr="00340831">
                <w:rPr>
                  <w:rFonts w:ascii="Arial" w:hAnsi="Arial" w:cs="Arial"/>
                  <w:sz w:val="18"/>
                  <w:szCs w:val="18"/>
                </w:rPr>
                <w:t>None</w:t>
              </w:r>
            </w:ins>
          </w:p>
        </w:tc>
      </w:tr>
      <w:tr w:rsidR="007B2B12" w:rsidRPr="00340831" w:rsidTr="004C693F">
        <w:trPr>
          <w:gridAfter w:val="1"/>
          <w:wAfter w:w="12" w:type="pct"/>
          <w:cantSplit/>
          <w:ins w:id="1732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325" w:author=" " w:date="2019-05-27T04:43:00Z"/>
                <w:rFonts w:ascii="Arial" w:hAnsi="Arial" w:cs="Arial"/>
                <w:color w:val="000000"/>
                <w:sz w:val="18"/>
                <w:szCs w:val="18"/>
                <w:lang w:val="en-US"/>
              </w:rPr>
            </w:pPr>
            <w:ins w:id="17326" w:author=" " w:date="2019-05-27T04:43:00Z">
              <w:r w:rsidRPr="00340831">
                <w:rPr>
                  <w:rFonts w:ascii="Arial" w:hAnsi="Arial" w:cs="Arial"/>
                  <w:color w:val="000000"/>
                  <w:sz w:val="18"/>
                  <w:szCs w:val="18"/>
                  <w:lang w:val="en-US"/>
                </w:rPr>
                <w:t>DC_5A_n260(2A-O-P)_UL_5A_n260A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27" w:author=" " w:date="2019-05-27T04:43:00Z"/>
                <w:rFonts w:ascii="Arial" w:hAnsi="Arial" w:cs="Arial"/>
                <w:color w:val="000000"/>
                <w:sz w:val="18"/>
                <w:szCs w:val="18"/>
                <w:lang w:val="en-US"/>
              </w:rPr>
            </w:pPr>
            <w:ins w:id="17328"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29" w:author=" " w:date="2019-05-27T04:43:00Z"/>
                <w:rStyle w:val="af2"/>
                <w:rFonts w:cs="Arial"/>
                <w:szCs w:val="18"/>
              </w:rPr>
            </w:pPr>
            <w:ins w:id="17330"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331" w:author=" " w:date="2019-05-27T04:43:00Z"/>
                <w:rFonts w:ascii="Arial" w:hAnsi="Arial" w:cs="Arial"/>
                <w:sz w:val="18"/>
                <w:szCs w:val="18"/>
              </w:rPr>
            </w:pPr>
            <w:ins w:id="17332"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33" w:author=" " w:date="2019-05-27T04:43:00Z"/>
                <w:rFonts w:ascii="Arial" w:hAnsi="Arial" w:cs="Arial"/>
                <w:sz w:val="18"/>
                <w:szCs w:val="18"/>
              </w:rPr>
            </w:pPr>
            <w:ins w:id="17334"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35" w:author=" " w:date="2019-05-27T04:43:00Z"/>
                <w:rFonts w:ascii="Arial" w:hAnsi="Arial" w:cs="Arial"/>
                <w:sz w:val="18"/>
                <w:szCs w:val="18"/>
              </w:rPr>
            </w:pPr>
            <w:ins w:id="1733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37" w:author=" " w:date="2019-05-27T04:43:00Z"/>
                <w:rFonts w:ascii="Arial" w:hAnsi="Arial" w:cs="Arial"/>
                <w:sz w:val="18"/>
                <w:szCs w:val="18"/>
              </w:rPr>
            </w:pPr>
            <w:ins w:id="17338" w:author=" " w:date="2019-05-27T04:43:00Z">
              <w:r w:rsidRPr="00340831">
                <w:rPr>
                  <w:rFonts w:ascii="Arial" w:hAnsi="Arial" w:cs="Arial"/>
                  <w:sz w:val="18"/>
                  <w:szCs w:val="18"/>
                </w:rPr>
                <w:t>None</w:t>
              </w:r>
            </w:ins>
          </w:p>
        </w:tc>
      </w:tr>
      <w:tr w:rsidR="007B2B12" w:rsidRPr="00340831" w:rsidTr="004C693F">
        <w:trPr>
          <w:gridAfter w:val="1"/>
          <w:wAfter w:w="12" w:type="pct"/>
          <w:cantSplit/>
          <w:ins w:id="1733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340" w:author=" " w:date="2019-05-27T04:43:00Z"/>
                <w:rFonts w:ascii="Arial" w:hAnsi="Arial" w:cs="Arial"/>
                <w:color w:val="000000"/>
                <w:sz w:val="18"/>
                <w:szCs w:val="18"/>
                <w:lang w:val="en-US"/>
              </w:rPr>
            </w:pPr>
            <w:ins w:id="17341" w:author=" " w:date="2019-05-27T04:43:00Z">
              <w:r w:rsidRPr="00340831">
                <w:rPr>
                  <w:rFonts w:ascii="Arial" w:hAnsi="Arial" w:cs="Arial"/>
                  <w:color w:val="000000"/>
                  <w:sz w:val="18"/>
                  <w:szCs w:val="18"/>
                  <w:lang w:val="en-US"/>
                </w:rPr>
                <w:t xml:space="preserve">DC_5A_n260(3A-O)_UL_5A_n260O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42" w:author=" " w:date="2019-05-27T04:43:00Z"/>
                <w:rFonts w:ascii="Arial" w:hAnsi="Arial" w:cs="Arial"/>
                <w:color w:val="000000"/>
                <w:sz w:val="18"/>
                <w:szCs w:val="18"/>
                <w:lang w:val="en-US"/>
              </w:rPr>
            </w:pPr>
            <w:ins w:id="1734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44" w:author=" " w:date="2019-05-27T04:43:00Z"/>
                <w:rStyle w:val="af2"/>
                <w:rFonts w:cs="Arial"/>
                <w:szCs w:val="18"/>
              </w:rPr>
            </w:pPr>
            <w:ins w:id="1734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346" w:author=" " w:date="2019-05-27T04:43:00Z"/>
                <w:rFonts w:ascii="Arial" w:hAnsi="Arial" w:cs="Arial"/>
                <w:sz w:val="18"/>
                <w:szCs w:val="18"/>
              </w:rPr>
            </w:pPr>
            <w:ins w:id="17347"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48" w:author=" " w:date="2019-05-27T04:43:00Z"/>
                <w:rFonts w:ascii="Arial" w:hAnsi="Arial" w:cs="Arial"/>
                <w:sz w:val="18"/>
                <w:szCs w:val="18"/>
              </w:rPr>
            </w:pPr>
            <w:ins w:id="17349"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50" w:author=" " w:date="2019-05-27T04:43:00Z"/>
                <w:rFonts w:ascii="Arial" w:hAnsi="Arial" w:cs="Arial"/>
                <w:sz w:val="18"/>
                <w:szCs w:val="18"/>
              </w:rPr>
            </w:pPr>
            <w:ins w:id="1735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52" w:author=" " w:date="2019-05-27T04:43:00Z"/>
                <w:rFonts w:ascii="Arial" w:hAnsi="Arial" w:cs="Arial"/>
                <w:sz w:val="18"/>
                <w:szCs w:val="18"/>
              </w:rPr>
            </w:pPr>
            <w:ins w:id="17353" w:author=" " w:date="2019-05-27T04:43:00Z">
              <w:r w:rsidRPr="00340831">
                <w:rPr>
                  <w:rFonts w:ascii="Arial" w:hAnsi="Arial" w:cs="Arial"/>
                  <w:sz w:val="18"/>
                  <w:szCs w:val="18"/>
                </w:rPr>
                <w:t>None</w:t>
              </w:r>
            </w:ins>
          </w:p>
        </w:tc>
      </w:tr>
      <w:tr w:rsidR="007B2B12" w:rsidRPr="00340831" w:rsidTr="004C693F">
        <w:trPr>
          <w:gridAfter w:val="1"/>
          <w:wAfter w:w="12" w:type="pct"/>
          <w:cantSplit/>
          <w:ins w:id="1735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355" w:author=" " w:date="2019-05-27T04:43:00Z"/>
                <w:rFonts w:ascii="Arial" w:hAnsi="Arial" w:cs="Arial"/>
                <w:color w:val="000000"/>
                <w:sz w:val="18"/>
                <w:szCs w:val="18"/>
                <w:lang w:val="en-US"/>
              </w:rPr>
            </w:pPr>
            <w:ins w:id="17356" w:author=" " w:date="2019-05-27T04:43:00Z">
              <w:r w:rsidRPr="00340831">
                <w:rPr>
                  <w:rFonts w:ascii="Arial" w:hAnsi="Arial" w:cs="Arial"/>
                  <w:color w:val="000000"/>
                  <w:sz w:val="18"/>
                  <w:szCs w:val="18"/>
                  <w:lang w:val="en-US"/>
                </w:rPr>
                <w:t xml:space="preserve">DC_5A_n260(3A-P)_UL_5A_n260O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57" w:author=" " w:date="2019-05-27T04:43:00Z"/>
                <w:rFonts w:ascii="Arial" w:hAnsi="Arial" w:cs="Arial"/>
                <w:color w:val="000000"/>
                <w:sz w:val="18"/>
                <w:szCs w:val="18"/>
                <w:lang w:val="en-US"/>
              </w:rPr>
            </w:pPr>
            <w:ins w:id="17358"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59" w:author=" " w:date="2019-05-27T04:43:00Z"/>
                <w:rStyle w:val="af2"/>
                <w:rFonts w:cs="Arial"/>
                <w:szCs w:val="18"/>
              </w:rPr>
            </w:pPr>
            <w:ins w:id="17360"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361" w:author=" " w:date="2019-05-27T04:43:00Z"/>
                <w:rFonts w:ascii="Arial" w:hAnsi="Arial" w:cs="Arial"/>
                <w:sz w:val="18"/>
                <w:szCs w:val="18"/>
              </w:rPr>
            </w:pPr>
            <w:ins w:id="17362"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63" w:author=" " w:date="2019-05-27T04:43:00Z"/>
                <w:rFonts w:ascii="Arial" w:hAnsi="Arial" w:cs="Arial"/>
                <w:sz w:val="18"/>
                <w:szCs w:val="18"/>
              </w:rPr>
            </w:pPr>
            <w:ins w:id="17364"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65" w:author=" " w:date="2019-05-27T04:43:00Z"/>
                <w:rFonts w:ascii="Arial" w:hAnsi="Arial" w:cs="Arial"/>
                <w:sz w:val="18"/>
                <w:szCs w:val="18"/>
              </w:rPr>
            </w:pPr>
            <w:ins w:id="1736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67" w:author=" " w:date="2019-05-27T04:43:00Z"/>
                <w:rFonts w:ascii="Arial" w:hAnsi="Arial" w:cs="Arial"/>
                <w:sz w:val="18"/>
                <w:szCs w:val="18"/>
              </w:rPr>
            </w:pPr>
            <w:ins w:id="17368" w:author=" " w:date="2019-05-27T04:43:00Z">
              <w:r w:rsidRPr="00340831">
                <w:rPr>
                  <w:rFonts w:ascii="Arial" w:hAnsi="Arial" w:cs="Arial"/>
                  <w:sz w:val="18"/>
                  <w:szCs w:val="18"/>
                </w:rPr>
                <w:t>None</w:t>
              </w:r>
            </w:ins>
          </w:p>
        </w:tc>
      </w:tr>
      <w:tr w:rsidR="007B2B12" w:rsidRPr="00340831" w:rsidTr="004C693F">
        <w:trPr>
          <w:gridAfter w:val="1"/>
          <w:wAfter w:w="12" w:type="pct"/>
          <w:cantSplit/>
          <w:ins w:id="1736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370" w:author=" " w:date="2019-05-27T04:43:00Z"/>
                <w:rFonts w:ascii="Arial" w:hAnsi="Arial" w:cs="Arial"/>
                <w:color w:val="000000"/>
                <w:sz w:val="18"/>
                <w:szCs w:val="18"/>
                <w:lang w:val="en-US"/>
              </w:rPr>
            </w:pPr>
            <w:ins w:id="17371" w:author=" " w:date="2019-05-27T04:43:00Z">
              <w:r w:rsidRPr="00340831">
                <w:rPr>
                  <w:rFonts w:ascii="Arial" w:hAnsi="Arial" w:cs="Arial"/>
                  <w:color w:val="000000"/>
                  <w:sz w:val="18"/>
                  <w:szCs w:val="18"/>
                  <w:lang w:val="en-US"/>
                </w:rPr>
                <w:t>DC_5A_n260(2A-O)_UL_5A_n260O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72" w:author=" " w:date="2019-05-27T04:43:00Z"/>
                <w:rFonts w:ascii="Arial" w:hAnsi="Arial" w:cs="Arial"/>
                <w:color w:val="000000"/>
                <w:sz w:val="18"/>
                <w:szCs w:val="18"/>
                <w:lang w:val="en-US"/>
              </w:rPr>
            </w:pPr>
            <w:ins w:id="1737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74" w:author=" " w:date="2019-05-27T04:43:00Z"/>
                <w:rStyle w:val="af2"/>
                <w:rFonts w:cs="Arial"/>
                <w:szCs w:val="18"/>
              </w:rPr>
            </w:pPr>
            <w:ins w:id="1737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376" w:author=" " w:date="2019-05-27T04:43:00Z"/>
                <w:rFonts w:ascii="Arial" w:hAnsi="Arial" w:cs="Arial"/>
                <w:sz w:val="18"/>
                <w:szCs w:val="18"/>
              </w:rPr>
            </w:pPr>
            <w:ins w:id="17377"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78" w:author=" " w:date="2019-05-27T04:43:00Z"/>
                <w:rFonts w:ascii="Arial" w:hAnsi="Arial" w:cs="Arial"/>
                <w:sz w:val="18"/>
                <w:szCs w:val="18"/>
              </w:rPr>
            </w:pPr>
            <w:ins w:id="17379"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80" w:author=" " w:date="2019-05-27T04:43:00Z"/>
                <w:rFonts w:ascii="Arial" w:hAnsi="Arial" w:cs="Arial"/>
                <w:sz w:val="18"/>
                <w:szCs w:val="18"/>
              </w:rPr>
            </w:pPr>
            <w:ins w:id="1738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82" w:author=" " w:date="2019-05-27T04:43:00Z"/>
                <w:rFonts w:ascii="Arial" w:hAnsi="Arial" w:cs="Arial"/>
                <w:sz w:val="18"/>
                <w:szCs w:val="18"/>
              </w:rPr>
            </w:pPr>
            <w:ins w:id="17383" w:author=" " w:date="2019-05-27T04:43:00Z">
              <w:r w:rsidRPr="00340831">
                <w:rPr>
                  <w:rFonts w:ascii="Arial" w:hAnsi="Arial" w:cs="Arial"/>
                  <w:sz w:val="18"/>
                  <w:szCs w:val="18"/>
                </w:rPr>
                <w:t>None</w:t>
              </w:r>
            </w:ins>
          </w:p>
        </w:tc>
      </w:tr>
      <w:tr w:rsidR="007B2B12" w:rsidRPr="00340831" w:rsidTr="004C693F">
        <w:trPr>
          <w:gridAfter w:val="1"/>
          <w:wAfter w:w="12" w:type="pct"/>
          <w:cantSplit/>
          <w:ins w:id="1738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385" w:author=" " w:date="2019-05-27T04:43:00Z"/>
                <w:rFonts w:ascii="Arial" w:hAnsi="Arial" w:cs="Arial"/>
                <w:color w:val="000000"/>
                <w:sz w:val="18"/>
                <w:szCs w:val="18"/>
                <w:lang w:val="en-US"/>
              </w:rPr>
            </w:pPr>
            <w:ins w:id="17386" w:author=" " w:date="2019-05-27T04:43:00Z">
              <w:r w:rsidRPr="00340831">
                <w:rPr>
                  <w:rFonts w:ascii="Arial" w:hAnsi="Arial" w:cs="Arial"/>
                  <w:color w:val="000000"/>
                  <w:sz w:val="18"/>
                  <w:szCs w:val="18"/>
                  <w:lang w:val="en-US"/>
                </w:rPr>
                <w:t xml:space="preserve">DC_5A_n260(3A-P)_UL_5A_n260P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87" w:author=" " w:date="2019-05-27T04:43:00Z"/>
                <w:rFonts w:ascii="Arial" w:hAnsi="Arial" w:cs="Arial"/>
                <w:color w:val="000000"/>
                <w:sz w:val="18"/>
                <w:szCs w:val="18"/>
                <w:lang w:val="en-US"/>
              </w:rPr>
            </w:pPr>
            <w:ins w:id="17388"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89" w:author=" " w:date="2019-05-27T04:43:00Z"/>
                <w:rStyle w:val="af2"/>
                <w:rFonts w:cs="Arial"/>
                <w:szCs w:val="18"/>
              </w:rPr>
            </w:pPr>
            <w:ins w:id="17390"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391" w:author=" " w:date="2019-05-27T04:43:00Z"/>
                <w:rFonts w:ascii="Arial" w:hAnsi="Arial" w:cs="Arial"/>
                <w:sz w:val="18"/>
                <w:szCs w:val="18"/>
              </w:rPr>
            </w:pPr>
            <w:ins w:id="17392"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93" w:author=" " w:date="2019-05-27T04:43:00Z"/>
                <w:rFonts w:ascii="Arial" w:hAnsi="Arial" w:cs="Arial"/>
                <w:sz w:val="18"/>
                <w:szCs w:val="18"/>
              </w:rPr>
            </w:pPr>
            <w:ins w:id="17394"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95" w:author=" " w:date="2019-05-27T04:43:00Z"/>
                <w:rFonts w:ascii="Arial" w:hAnsi="Arial" w:cs="Arial"/>
                <w:sz w:val="18"/>
                <w:szCs w:val="18"/>
              </w:rPr>
            </w:pPr>
            <w:ins w:id="1739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97" w:author=" " w:date="2019-05-27T04:43:00Z"/>
                <w:rFonts w:ascii="Arial" w:hAnsi="Arial" w:cs="Arial"/>
                <w:sz w:val="18"/>
                <w:szCs w:val="18"/>
              </w:rPr>
            </w:pPr>
            <w:ins w:id="17398" w:author=" " w:date="2019-05-27T04:43:00Z">
              <w:r w:rsidRPr="00340831">
                <w:rPr>
                  <w:rFonts w:ascii="Arial" w:hAnsi="Arial" w:cs="Arial"/>
                  <w:sz w:val="18"/>
                  <w:szCs w:val="18"/>
                </w:rPr>
                <w:t>None</w:t>
              </w:r>
            </w:ins>
          </w:p>
        </w:tc>
      </w:tr>
      <w:tr w:rsidR="007B2B12" w:rsidRPr="00340831" w:rsidTr="004C693F">
        <w:trPr>
          <w:gridAfter w:val="1"/>
          <w:wAfter w:w="12" w:type="pct"/>
          <w:cantSplit/>
          <w:ins w:id="1739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400" w:author=" " w:date="2019-05-27T04:43:00Z"/>
                <w:rFonts w:ascii="Arial" w:hAnsi="Arial" w:cs="Arial"/>
                <w:color w:val="000000"/>
                <w:sz w:val="18"/>
                <w:szCs w:val="18"/>
                <w:lang w:val="en-US"/>
              </w:rPr>
            </w:pPr>
            <w:ins w:id="17401" w:author=" " w:date="2019-05-27T04:43:00Z">
              <w:r w:rsidRPr="00340831">
                <w:rPr>
                  <w:rFonts w:ascii="Arial" w:hAnsi="Arial" w:cs="Arial"/>
                  <w:color w:val="000000"/>
                  <w:sz w:val="18"/>
                  <w:szCs w:val="18"/>
                  <w:lang w:val="en-US"/>
                </w:rPr>
                <w:t>DC_5A_n260(2A-O-P)_UL_5A_n260P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02" w:author=" " w:date="2019-05-27T04:43:00Z"/>
                <w:rFonts w:ascii="Arial" w:hAnsi="Arial" w:cs="Arial"/>
                <w:color w:val="000000"/>
                <w:sz w:val="18"/>
                <w:szCs w:val="18"/>
                <w:lang w:val="en-US"/>
              </w:rPr>
            </w:pPr>
            <w:ins w:id="1740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04" w:author=" " w:date="2019-05-27T04:43:00Z"/>
                <w:rStyle w:val="af2"/>
                <w:rFonts w:cs="Arial"/>
                <w:szCs w:val="18"/>
              </w:rPr>
            </w:pPr>
            <w:ins w:id="1740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406" w:author=" " w:date="2019-05-27T04:43:00Z"/>
                <w:rFonts w:ascii="Arial" w:hAnsi="Arial" w:cs="Arial"/>
                <w:sz w:val="18"/>
                <w:szCs w:val="18"/>
              </w:rPr>
            </w:pPr>
            <w:ins w:id="17407"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08" w:author=" " w:date="2019-05-27T04:43:00Z"/>
                <w:rFonts w:ascii="Arial" w:hAnsi="Arial" w:cs="Arial"/>
                <w:sz w:val="18"/>
                <w:szCs w:val="18"/>
              </w:rPr>
            </w:pPr>
            <w:ins w:id="17409"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10" w:author=" " w:date="2019-05-27T04:43:00Z"/>
                <w:rFonts w:ascii="Arial" w:hAnsi="Arial" w:cs="Arial"/>
                <w:sz w:val="18"/>
                <w:szCs w:val="18"/>
              </w:rPr>
            </w:pPr>
            <w:ins w:id="1741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12" w:author=" " w:date="2019-05-27T04:43:00Z"/>
                <w:rFonts w:ascii="Arial" w:hAnsi="Arial" w:cs="Arial"/>
                <w:sz w:val="18"/>
                <w:szCs w:val="18"/>
              </w:rPr>
            </w:pPr>
            <w:ins w:id="17413" w:author=" " w:date="2019-05-27T04:43:00Z">
              <w:r w:rsidRPr="00340831">
                <w:rPr>
                  <w:rFonts w:ascii="Arial" w:hAnsi="Arial" w:cs="Arial"/>
                  <w:sz w:val="18"/>
                  <w:szCs w:val="18"/>
                </w:rPr>
                <w:t>None</w:t>
              </w:r>
            </w:ins>
          </w:p>
        </w:tc>
      </w:tr>
      <w:tr w:rsidR="007B2B12" w:rsidRPr="00340831" w:rsidTr="004C693F">
        <w:trPr>
          <w:gridAfter w:val="1"/>
          <w:wAfter w:w="12" w:type="pct"/>
          <w:cantSplit/>
          <w:ins w:id="1741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415" w:author=" " w:date="2019-05-27T04:43:00Z"/>
                <w:rFonts w:ascii="Arial" w:hAnsi="Arial" w:cs="Arial"/>
                <w:color w:val="000000"/>
                <w:sz w:val="18"/>
                <w:szCs w:val="18"/>
                <w:lang w:val="en-US"/>
              </w:rPr>
            </w:pPr>
            <w:ins w:id="17416" w:author=" " w:date="2019-05-27T04:43:00Z">
              <w:r w:rsidRPr="00340831">
                <w:rPr>
                  <w:rFonts w:ascii="Arial" w:hAnsi="Arial" w:cs="Arial"/>
                  <w:color w:val="000000"/>
                  <w:sz w:val="18"/>
                  <w:szCs w:val="18"/>
                  <w:lang w:val="en-US"/>
                </w:rPr>
                <w:t xml:space="preserve">DC_5A_n260(4A-O)_UL_5A_n260O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17" w:author=" " w:date="2019-05-27T04:43:00Z"/>
                <w:rFonts w:ascii="Arial" w:hAnsi="Arial" w:cs="Arial"/>
                <w:color w:val="000000"/>
                <w:sz w:val="18"/>
                <w:szCs w:val="18"/>
                <w:lang w:val="en-US"/>
              </w:rPr>
            </w:pPr>
            <w:ins w:id="17418"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19" w:author=" " w:date="2019-05-27T04:43:00Z"/>
                <w:rStyle w:val="af2"/>
                <w:rFonts w:cs="Arial"/>
                <w:szCs w:val="18"/>
              </w:rPr>
            </w:pPr>
            <w:ins w:id="17420"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421" w:author=" " w:date="2019-05-27T04:43:00Z"/>
                <w:rFonts w:ascii="Arial" w:hAnsi="Arial" w:cs="Arial"/>
                <w:sz w:val="18"/>
                <w:szCs w:val="18"/>
              </w:rPr>
            </w:pPr>
            <w:ins w:id="17422"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23" w:author=" " w:date="2019-05-27T04:43:00Z"/>
                <w:rFonts w:ascii="Arial" w:hAnsi="Arial" w:cs="Arial"/>
                <w:sz w:val="18"/>
                <w:szCs w:val="18"/>
              </w:rPr>
            </w:pPr>
            <w:ins w:id="17424"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25" w:author=" " w:date="2019-05-27T04:43:00Z"/>
                <w:rFonts w:ascii="Arial" w:hAnsi="Arial" w:cs="Arial"/>
                <w:sz w:val="18"/>
                <w:szCs w:val="18"/>
              </w:rPr>
            </w:pPr>
            <w:ins w:id="1742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27" w:author=" " w:date="2019-05-27T04:43:00Z"/>
                <w:rFonts w:ascii="Arial" w:hAnsi="Arial" w:cs="Arial"/>
                <w:sz w:val="18"/>
                <w:szCs w:val="18"/>
              </w:rPr>
            </w:pPr>
            <w:ins w:id="17428" w:author=" " w:date="2019-05-27T04:43:00Z">
              <w:r w:rsidRPr="00340831">
                <w:rPr>
                  <w:rFonts w:ascii="Arial" w:hAnsi="Arial" w:cs="Arial"/>
                  <w:sz w:val="18"/>
                  <w:szCs w:val="18"/>
                </w:rPr>
                <w:t>None</w:t>
              </w:r>
            </w:ins>
          </w:p>
        </w:tc>
      </w:tr>
      <w:tr w:rsidR="007B2B12" w:rsidRPr="00340831" w:rsidTr="004C693F">
        <w:trPr>
          <w:gridAfter w:val="1"/>
          <w:wAfter w:w="12" w:type="pct"/>
          <w:cantSplit/>
          <w:ins w:id="1742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7430" w:author=" " w:date="2019-05-27T04:43:00Z"/>
                <w:rFonts w:ascii="Arial" w:hAnsi="Arial" w:cs="Arial"/>
                <w:color w:val="000000"/>
                <w:sz w:val="18"/>
                <w:szCs w:val="18"/>
                <w:lang w:val="en-US"/>
              </w:rPr>
            </w:pPr>
            <w:ins w:id="17431" w:author=" " w:date="2019-05-27T04:43:00Z">
              <w:r w:rsidRPr="00340831">
                <w:rPr>
                  <w:rFonts w:ascii="Arial" w:hAnsi="Arial" w:cs="Arial"/>
                  <w:color w:val="000000"/>
                  <w:sz w:val="18"/>
                  <w:szCs w:val="18"/>
                  <w:lang w:val="en-US"/>
                </w:rPr>
                <w:t>DC_5A_n260(3A-2O)_UL_5A_n260O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32" w:author=" " w:date="2019-05-27T04:43:00Z"/>
                <w:rFonts w:ascii="Arial" w:hAnsi="Arial" w:cs="Arial"/>
                <w:color w:val="000000"/>
                <w:sz w:val="18"/>
                <w:szCs w:val="18"/>
                <w:lang w:val="en-US"/>
              </w:rPr>
            </w:pPr>
            <w:ins w:id="1743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34" w:author=" " w:date="2019-05-27T04:43:00Z"/>
                <w:rStyle w:val="af2"/>
                <w:rFonts w:cs="Arial"/>
                <w:szCs w:val="18"/>
              </w:rPr>
            </w:pPr>
            <w:ins w:id="1743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436" w:author=" " w:date="2019-05-27T04:43:00Z"/>
                <w:rFonts w:ascii="Arial" w:hAnsi="Arial" w:cs="Arial"/>
                <w:sz w:val="18"/>
                <w:szCs w:val="18"/>
              </w:rPr>
            </w:pPr>
            <w:ins w:id="17437" w:author=" " w:date="2019-05-27T04:43:00Z">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38" w:author=" " w:date="2019-05-27T04:43:00Z"/>
                <w:rFonts w:ascii="Arial" w:hAnsi="Arial" w:cs="Arial"/>
                <w:sz w:val="18"/>
                <w:szCs w:val="18"/>
              </w:rPr>
            </w:pPr>
            <w:ins w:id="17439" w:author=" " w:date="2019-05-27T04:43:00Z">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40" w:author=" " w:date="2019-05-27T04:43:00Z"/>
                <w:rFonts w:ascii="Arial" w:hAnsi="Arial" w:cs="Arial"/>
                <w:sz w:val="18"/>
                <w:szCs w:val="18"/>
              </w:rPr>
            </w:pPr>
            <w:ins w:id="1744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42" w:author=" " w:date="2019-05-27T04:43:00Z"/>
                <w:rFonts w:ascii="Arial" w:hAnsi="Arial" w:cs="Arial"/>
                <w:sz w:val="18"/>
                <w:szCs w:val="18"/>
              </w:rPr>
            </w:pPr>
            <w:ins w:id="17443" w:author=" " w:date="2019-05-27T04:43:00Z">
              <w:r w:rsidRPr="00340831">
                <w:rPr>
                  <w:rFonts w:ascii="Arial" w:hAnsi="Arial" w:cs="Arial"/>
                  <w:sz w:val="18"/>
                  <w:szCs w:val="18"/>
                </w:rPr>
                <w:t>None</w:t>
              </w:r>
            </w:ins>
          </w:p>
        </w:tc>
      </w:tr>
      <w:tr w:rsidR="007B2B12" w:rsidRPr="00340831" w:rsidTr="004C693F">
        <w:trPr>
          <w:gridAfter w:val="1"/>
          <w:wAfter w:w="12" w:type="pct"/>
          <w:cantSplit/>
          <w:ins w:id="1744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445" w:author=" " w:date="2019-05-27T04:43:00Z"/>
                <w:rFonts w:ascii="Arial" w:eastAsia="SimSun" w:hAnsi="Arial" w:cs="Arial"/>
                <w:sz w:val="18"/>
                <w:szCs w:val="18"/>
                <w:lang w:eastAsia="zh-CN"/>
              </w:rPr>
            </w:pPr>
            <w:ins w:id="17446" w:author=" " w:date="2019-05-27T04:43:00Z">
              <w:r w:rsidRPr="00340831">
                <w:rPr>
                  <w:rFonts w:ascii="Arial" w:hAnsi="Arial" w:cs="Arial"/>
                  <w:color w:val="000000"/>
                  <w:sz w:val="18"/>
                  <w:szCs w:val="18"/>
                  <w:lang w:val="en-US"/>
                </w:rPr>
                <w:t>DC_5A_n260(A-H)_UL_5A_n260G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47" w:author=" " w:date="2019-05-27T04:43:00Z"/>
                <w:rFonts w:ascii="Arial" w:hAnsi="Arial" w:cs="Arial"/>
                <w:sz w:val="18"/>
                <w:szCs w:val="18"/>
              </w:rPr>
            </w:pPr>
            <w:ins w:id="1744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49" w:author=" " w:date="2019-05-27T04:43:00Z"/>
                <w:rFonts w:ascii="Arial" w:hAnsi="Arial" w:cs="Arial"/>
                <w:sz w:val="18"/>
                <w:szCs w:val="18"/>
              </w:rPr>
            </w:pPr>
            <w:ins w:id="1745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51"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52" w:author=" " w:date="2019-05-27T04:43:00Z"/>
                <w:rFonts w:ascii="Arial" w:hAnsi="Arial" w:cs="Arial"/>
                <w:sz w:val="18"/>
                <w:szCs w:val="18"/>
              </w:rPr>
            </w:pPr>
            <w:ins w:id="17453"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54" w:author=" " w:date="2019-05-27T04:43:00Z"/>
                <w:rFonts w:ascii="Arial" w:hAnsi="Arial" w:cs="Arial"/>
                <w:sz w:val="18"/>
                <w:szCs w:val="18"/>
              </w:rPr>
            </w:pPr>
            <w:ins w:id="17455"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56" w:author=" " w:date="2019-05-27T04:43:00Z"/>
                <w:rFonts w:ascii="Arial" w:hAnsi="Arial" w:cs="Arial"/>
                <w:sz w:val="18"/>
                <w:szCs w:val="18"/>
              </w:rPr>
            </w:pPr>
            <w:ins w:id="17457" w:author=" " w:date="2019-05-27T04:43:00Z">
              <w:r w:rsidRPr="00340831">
                <w:rPr>
                  <w:rFonts w:ascii="Arial" w:hAnsi="Arial" w:cs="Arial"/>
                  <w:sz w:val="18"/>
                  <w:szCs w:val="18"/>
                </w:rPr>
                <w:t>Ongoing</w:t>
              </w:r>
            </w:ins>
          </w:p>
        </w:tc>
      </w:tr>
      <w:tr w:rsidR="007B2B12" w:rsidRPr="00340831" w:rsidTr="004C693F">
        <w:trPr>
          <w:gridAfter w:val="1"/>
          <w:wAfter w:w="12" w:type="pct"/>
          <w:cantSplit/>
          <w:ins w:id="1745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459" w:author=" " w:date="2019-05-27T04:43:00Z"/>
                <w:rFonts w:ascii="Arial" w:eastAsia="SimSun" w:hAnsi="Arial" w:cs="Arial"/>
                <w:sz w:val="18"/>
                <w:szCs w:val="18"/>
                <w:lang w:eastAsia="zh-CN"/>
              </w:rPr>
            </w:pPr>
            <w:ins w:id="17460" w:author=" " w:date="2019-05-27T04:43:00Z">
              <w:r w:rsidRPr="00340831">
                <w:rPr>
                  <w:rFonts w:ascii="Arial" w:hAnsi="Arial" w:cs="Arial"/>
                  <w:color w:val="000000"/>
                  <w:sz w:val="18"/>
                  <w:szCs w:val="18"/>
                  <w:lang w:val="en-US"/>
                </w:rPr>
                <w:t>DC_5A_n260(A-H)_UL_5A_n260H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61" w:author=" " w:date="2019-05-27T04:43:00Z"/>
                <w:rFonts w:ascii="Arial" w:hAnsi="Arial" w:cs="Arial"/>
                <w:sz w:val="18"/>
                <w:szCs w:val="18"/>
              </w:rPr>
            </w:pPr>
            <w:ins w:id="17462"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63" w:author=" " w:date="2019-05-27T04:43:00Z"/>
                <w:rFonts w:ascii="Arial" w:hAnsi="Arial" w:cs="Arial"/>
                <w:sz w:val="18"/>
                <w:szCs w:val="18"/>
              </w:rPr>
            </w:pPr>
            <w:ins w:id="17464"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65"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66" w:author=" " w:date="2019-05-27T04:43:00Z"/>
                <w:rFonts w:ascii="Arial" w:hAnsi="Arial" w:cs="Arial"/>
                <w:sz w:val="18"/>
                <w:szCs w:val="18"/>
              </w:rPr>
            </w:pPr>
            <w:ins w:id="17467"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68" w:author=" " w:date="2019-05-27T04:43:00Z"/>
                <w:rFonts w:ascii="Arial" w:hAnsi="Arial" w:cs="Arial"/>
                <w:sz w:val="18"/>
                <w:szCs w:val="18"/>
              </w:rPr>
            </w:pPr>
            <w:ins w:id="17469"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70" w:author=" " w:date="2019-05-27T04:43:00Z"/>
                <w:rFonts w:ascii="Arial" w:hAnsi="Arial" w:cs="Arial"/>
                <w:sz w:val="18"/>
                <w:szCs w:val="18"/>
              </w:rPr>
            </w:pPr>
            <w:ins w:id="17471" w:author=" " w:date="2019-05-27T04:43:00Z">
              <w:r w:rsidRPr="00340831">
                <w:rPr>
                  <w:rFonts w:ascii="Arial" w:hAnsi="Arial" w:cs="Arial"/>
                  <w:sz w:val="18"/>
                  <w:szCs w:val="18"/>
                </w:rPr>
                <w:t>Ongoing</w:t>
              </w:r>
            </w:ins>
          </w:p>
        </w:tc>
      </w:tr>
      <w:tr w:rsidR="007B2B12" w:rsidRPr="00340831" w:rsidTr="004C693F">
        <w:trPr>
          <w:gridAfter w:val="1"/>
          <w:wAfter w:w="12" w:type="pct"/>
          <w:cantSplit/>
          <w:ins w:id="1747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473" w:author=" " w:date="2019-05-27T04:43:00Z"/>
                <w:rFonts w:ascii="Arial" w:eastAsia="SimSun" w:hAnsi="Arial" w:cs="Arial"/>
                <w:sz w:val="18"/>
                <w:szCs w:val="18"/>
                <w:lang w:eastAsia="zh-CN"/>
              </w:rPr>
            </w:pPr>
            <w:ins w:id="17474" w:author=" " w:date="2019-05-27T04:43:00Z">
              <w:r w:rsidRPr="00340831">
                <w:rPr>
                  <w:rFonts w:ascii="Arial" w:hAnsi="Arial" w:cs="Arial"/>
                  <w:color w:val="000000"/>
                  <w:sz w:val="18"/>
                  <w:szCs w:val="18"/>
                  <w:lang w:val="en-US"/>
                </w:rPr>
                <w:t>DC_5A_n260(2A-P)_UL_5A_n260A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75" w:author=" " w:date="2019-05-27T04:43:00Z"/>
                <w:rFonts w:ascii="Arial" w:hAnsi="Arial" w:cs="Arial"/>
                <w:sz w:val="18"/>
                <w:szCs w:val="18"/>
              </w:rPr>
            </w:pPr>
            <w:ins w:id="17476"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77" w:author=" " w:date="2019-05-27T04:43:00Z"/>
                <w:rFonts w:ascii="Arial" w:hAnsi="Arial" w:cs="Arial"/>
                <w:sz w:val="18"/>
                <w:szCs w:val="18"/>
              </w:rPr>
            </w:pPr>
            <w:ins w:id="17478"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79"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80" w:author=" " w:date="2019-05-27T04:43:00Z"/>
                <w:rFonts w:ascii="Arial" w:hAnsi="Arial" w:cs="Arial"/>
                <w:sz w:val="18"/>
                <w:szCs w:val="18"/>
              </w:rPr>
            </w:pPr>
            <w:ins w:id="17481"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82" w:author=" " w:date="2019-05-27T04:43:00Z"/>
                <w:rFonts w:ascii="Arial" w:hAnsi="Arial" w:cs="Arial"/>
                <w:sz w:val="18"/>
                <w:szCs w:val="18"/>
              </w:rPr>
            </w:pPr>
            <w:ins w:id="17483"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84" w:author=" " w:date="2019-05-27T04:43:00Z"/>
                <w:rFonts w:ascii="Arial" w:hAnsi="Arial" w:cs="Arial"/>
                <w:sz w:val="18"/>
                <w:szCs w:val="18"/>
              </w:rPr>
            </w:pPr>
            <w:ins w:id="17485" w:author=" " w:date="2019-05-27T04:43:00Z">
              <w:r w:rsidRPr="00340831">
                <w:rPr>
                  <w:rFonts w:ascii="Arial" w:hAnsi="Arial" w:cs="Arial"/>
                  <w:sz w:val="18"/>
                  <w:szCs w:val="18"/>
                </w:rPr>
                <w:t>Ongoing</w:t>
              </w:r>
            </w:ins>
          </w:p>
        </w:tc>
      </w:tr>
      <w:tr w:rsidR="007B2B12" w:rsidRPr="00340831" w:rsidTr="004C693F">
        <w:trPr>
          <w:gridAfter w:val="1"/>
          <w:wAfter w:w="12" w:type="pct"/>
          <w:cantSplit/>
          <w:ins w:id="1748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487" w:author=" " w:date="2019-05-27T04:43:00Z"/>
                <w:rFonts w:ascii="Arial" w:eastAsia="SimSun" w:hAnsi="Arial" w:cs="Arial"/>
                <w:sz w:val="18"/>
                <w:szCs w:val="18"/>
                <w:lang w:eastAsia="zh-CN"/>
              </w:rPr>
            </w:pPr>
            <w:ins w:id="17488" w:author=" " w:date="2019-05-27T04:43:00Z">
              <w:r w:rsidRPr="00340831">
                <w:rPr>
                  <w:rFonts w:ascii="Arial" w:hAnsi="Arial" w:cs="Arial"/>
                  <w:color w:val="000000"/>
                  <w:sz w:val="18"/>
                  <w:szCs w:val="18"/>
                  <w:lang w:val="en-US"/>
                </w:rPr>
                <w:t>DC_5A_n260(A-O-P)_UL_5A_n260A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89" w:author=" " w:date="2019-05-27T04:43:00Z"/>
                <w:rFonts w:ascii="Arial" w:hAnsi="Arial" w:cs="Arial"/>
                <w:sz w:val="18"/>
                <w:szCs w:val="18"/>
              </w:rPr>
            </w:pPr>
            <w:ins w:id="1749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91" w:author=" " w:date="2019-05-27T04:43:00Z"/>
                <w:rFonts w:ascii="Arial" w:hAnsi="Arial" w:cs="Arial"/>
                <w:sz w:val="18"/>
                <w:szCs w:val="18"/>
              </w:rPr>
            </w:pPr>
            <w:ins w:id="1749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93"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94" w:author=" " w:date="2019-05-27T04:43:00Z"/>
                <w:rFonts w:ascii="Arial" w:hAnsi="Arial" w:cs="Arial"/>
                <w:sz w:val="18"/>
                <w:szCs w:val="18"/>
              </w:rPr>
            </w:pPr>
            <w:ins w:id="17495"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96" w:author=" " w:date="2019-05-27T04:43:00Z"/>
                <w:rFonts w:ascii="Arial" w:hAnsi="Arial" w:cs="Arial"/>
                <w:sz w:val="18"/>
                <w:szCs w:val="18"/>
              </w:rPr>
            </w:pPr>
            <w:ins w:id="17497"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98" w:author=" " w:date="2019-05-27T04:43:00Z"/>
                <w:rFonts w:ascii="Arial" w:hAnsi="Arial" w:cs="Arial"/>
                <w:sz w:val="18"/>
                <w:szCs w:val="18"/>
              </w:rPr>
            </w:pPr>
            <w:ins w:id="17499" w:author=" " w:date="2019-05-27T04:43:00Z">
              <w:r w:rsidRPr="00340831">
                <w:rPr>
                  <w:rFonts w:ascii="Arial" w:hAnsi="Arial" w:cs="Arial"/>
                  <w:sz w:val="18"/>
                  <w:szCs w:val="18"/>
                </w:rPr>
                <w:t>Ongoing</w:t>
              </w:r>
            </w:ins>
          </w:p>
        </w:tc>
      </w:tr>
      <w:tr w:rsidR="007B2B12" w:rsidRPr="00340831" w:rsidTr="004C693F">
        <w:trPr>
          <w:gridAfter w:val="1"/>
          <w:wAfter w:w="12" w:type="pct"/>
          <w:cantSplit/>
          <w:ins w:id="1750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501" w:author=" " w:date="2019-05-27T04:43:00Z"/>
                <w:rFonts w:ascii="Arial" w:eastAsia="SimSun" w:hAnsi="Arial" w:cs="Arial"/>
                <w:sz w:val="18"/>
                <w:szCs w:val="18"/>
                <w:lang w:eastAsia="zh-CN"/>
              </w:rPr>
            </w:pPr>
            <w:ins w:id="17502" w:author=" " w:date="2019-05-27T04:43:00Z">
              <w:r w:rsidRPr="00340831">
                <w:rPr>
                  <w:rFonts w:ascii="Arial" w:hAnsi="Arial" w:cs="Arial"/>
                  <w:color w:val="000000"/>
                  <w:sz w:val="18"/>
                  <w:szCs w:val="18"/>
                  <w:lang w:val="en-US"/>
                </w:rPr>
                <w:t>DC_5A_n260(2A-O)_UL_5A_n260A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03" w:author=" " w:date="2019-05-27T04:43:00Z"/>
                <w:rFonts w:ascii="Arial" w:hAnsi="Arial" w:cs="Arial"/>
                <w:sz w:val="18"/>
                <w:szCs w:val="18"/>
              </w:rPr>
            </w:pPr>
            <w:ins w:id="1750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05" w:author=" " w:date="2019-05-27T04:43:00Z"/>
                <w:rFonts w:ascii="Arial" w:hAnsi="Arial" w:cs="Arial"/>
                <w:sz w:val="18"/>
                <w:szCs w:val="18"/>
              </w:rPr>
            </w:pPr>
            <w:ins w:id="1750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07"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08" w:author=" " w:date="2019-05-27T04:43:00Z"/>
                <w:rFonts w:ascii="Arial" w:hAnsi="Arial" w:cs="Arial"/>
                <w:sz w:val="18"/>
                <w:szCs w:val="18"/>
              </w:rPr>
            </w:pPr>
            <w:ins w:id="17509"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10" w:author=" " w:date="2019-05-27T04:43:00Z"/>
                <w:rFonts w:ascii="Arial" w:hAnsi="Arial" w:cs="Arial"/>
                <w:sz w:val="18"/>
                <w:szCs w:val="18"/>
              </w:rPr>
            </w:pPr>
            <w:ins w:id="17511"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12" w:author=" " w:date="2019-05-27T04:43:00Z"/>
                <w:rFonts w:ascii="Arial" w:hAnsi="Arial" w:cs="Arial"/>
                <w:sz w:val="18"/>
                <w:szCs w:val="18"/>
              </w:rPr>
            </w:pPr>
            <w:ins w:id="17513" w:author=" " w:date="2019-05-27T04:43:00Z">
              <w:r w:rsidRPr="00340831">
                <w:rPr>
                  <w:rFonts w:ascii="Arial" w:hAnsi="Arial" w:cs="Arial"/>
                  <w:sz w:val="18"/>
                  <w:szCs w:val="18"/>
                </w:rPr>
                <w:t>Ongoing</w:t>
              </w:r>
            </w:ins>
          </w:p>
        </w:tc>
      </w:tr>
      <w:tr w:rsidR="007B2B12" w:rsidRPr="00340831" w:rsidTr="004C693F">
        <w:trPr>
          <w:gridAfter w:val="1"/>
          <w:wAfter w:w="12" w:type="pct"/>
          <w:cantSplit/>
          <w:ins w:id="1751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515" w:author=" " w:date="2019-05-27T04:43:00Z"/>
                <w:rFonts w:ascii="Arial" w:eastAsia="SimSun" w:hAnsi="Arial" w:cs="Arial"/>
                <w:sz w:val="18"/>
                <w:szCs w:val="18"/>
                <w:lang w:eastAsia="zh-CN"/>
              </w:rPr>
            </w:pPr>
            <w:ins w:id="17516" w:author=" " w:date="2019-05-27T04:43:00Z">
              <w:r w:rsidRPr="00340831">
                <w:rPr>
                  <w:rFonts w:ascii="Arial" w:hAnsi="Arial" w:cs="Arial"/>
                  <w:color w:val="000000"/>
                  <w:sz w:val="18"/>
                  <w:szCs w:val="18"/>
                  <w:lang w:val="en-US"/>
                </w:rPr>
                <w:t>DC_5A_n260(2A-P)_UL_5A_n260O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17" w:author=" " w:date="2019-05-27T04:43:00Z"/>
                <w:rFonts w:ascii="Arial" w:hAnsi="Arial" w:cs="Arial"/>
                <w:sz w:val="18"/>
                <w:szCs w:val="18"/>
              </w:rPr>
            </w:pPr>
            <w:ins w:id="1751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19" w:author=" " w:date="2019-05-27T04:43:00Z"/>
                <w:rFonts w:ascii="Arial" w:hAnsi="Arial" w:cs="Arial"/>
                <w:sz w:val="18"/>
                <w:szCs w:val="18"/>
              </w:rPr>
            </w:pPr>
            <w:ins w:id="1752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21"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22" w:author=" " w:date="2019-05-27T04:43:00Z"/>
                <w:rFonts w:ascii="Arial" w:hAnsi="Arial" w:cs="Arial"/>
                <w:sz w:val="18"/>
                <w:szCs w:val="18"/>
              </w:rPr>
            </w:pPr>
            <w:ins w:id="17523"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24" w:author=" " w:date="2019-05-27T04:43:00Z"/>
                <w:rFonts w:ascii="Arial" w:hAnsi="Arial" w:cs="Arial"/>
                <w:sz w:val="18"/>
                <w:szCs w:val="18"/>
              </w:rPr>
            </w:pPr>
            <w:ins w:id="17525"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26" w:author=" " w:date="2019-05-27T04:43:00Z"/>
                <w:rFonts w:ascii="Arial" w:hAnsi="Arial" w:cs="Arial"/>
                <w:sz w:val="18"/>
                <w:szCs w:val="18"/>
              </w:rPr>
            </w:pPr>
            <w:ins w:id="17527" w:author=" " w:date="2019-05-27T04:43:00Z">
              <w:r w:rsidRPr="00340831">
                <w:rPr>
                  <w:rFonts w:ascii="Arial" w:hAnsi="Arial" w:cs="Arial"/>
                  <w:sz w:val="18"/>
                  <w:szCs w:val="18"/>
                </w:rPr>
                <w:t>Ongoing</w:t>
              </w:r>
            </w:ins>
          </w:p>
        </w:tc>
      </w:tr>
      <w:tr w:rsidR="007B2B12" w:rsidRPr="00340831" w:rsidTr="004C693F">
        <w:trPr>
          <w:gridAfter w:val="1"/>
          <w:wAfter w:w="12" w:type="pct"/>
          <w:cantSplit/>
          <w:ins w:id="1752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529" w:author=" " w:date="2019-05-27T04:43:00Z"/>
                <w:rFonts w:ascii="Arial" w:eastAsia="SimSun" w:hAnsi="Arial" w:cs="Arial"/>
                <w:sz w:val="18"/>
                <w:szCs w:val="18"/>
                <w:lang w:eastAsia="zh-CN"/>
              </w:rPr>
            </w:pPr>
            <w:ins w:id="17530" w:author=" " w:date="2019-05-27T04:43:00Z">
              <w:r w:rsidRPr="00340831">
                <w:rPr>
                  <w:rFonts w:ascii="Arial" w:hAnsi="Arial" w:cs="Arial"/>
                  <w:color w:val="000000"/>
                  <w:sz w:val="18"/>
                  <w:szCs w:val="18"/>
                  <w:lang w:val="en-US"/>
                </w:rPr>
                <w:lastRenderedPageBreak/>
                <w:t>DC_5A_n260(A-O)_UL_5A_n260O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31" w:author=" " w:date="2019-05-27T04:43:00Z"/>
                <w:rFonts w:ascii="Arial" w:hAnsi="Arial" w:cs="Arial"/>
                <w:sz w:val="18"/>
                <w:szCs w:val="18"/>
              </w:rPr>
            </w:pPr>
            <w:ins w:id="17532"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33" w:author=" " w:date="2019-05-27T04:43:00Z"/>
                <w:rFonts w:ascii="Arial" w:hAnsi="Arial" w:cs="Arial"/>
                <w:sz w:val="18"/>
                <w:szCs w:val="18"/>
              </w:rPr>
            </w:pPr>
            <w:ins w:id="17534"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35"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36" w:author=" " w:date="2019-05-27T04:43:00Z"/>
                <w:rFonts w:ascii="Arial" w:hAnsi="Arial" w:cs="Arial"/>
                <w:sz w:val="18"/>
                <w:szCs w:val="18"/>
              </w:rPr>
            </w:pPr>
            <w:ins w:id="17537"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38" w:author=" " w:date="2019-05-27T04:43:00Z"/>
                <w:rFonts w:ascii="Arial" w:hAnsi="Arial" w:cs="Arial"/>
                <w:sz w:val="18"/>
                <w:szCs w:val="18"/>
              </w:rPr>
            </w:pPr>
            <w:ins w:id="17539"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40" w:author=" " w:date="2019-05-27T04:43:00Z"/>
                <w:rFonts w:ascii="Arial" w:hAnsi="Arial" w:cs="Arial"/>
                <w:sz w:val="18"/>
                <w:szCs w:val="18"/>
              </w:rPr>
            </w:pPr>
            <w:ins w:id="17541" w:author=" " w:date="2019-05-27T04:43:00Z">
              <w:r w:rsidRPr="00340831">
                <w:rPr>
                  <w:rFonts w:ascii="Arial" w:hAnsi="Arial" w:cs="Arial"/>
                  <w:sz w:val="18"/>
                  <w:szCs w:val="18"/>
                </w:rPr>
                <w:t>Ongoing</w:t>
              </w:r>
            </w:ins>
          </w:p>
        </w:tc>
      </w:tr>
      <w:tr w:rsidR="007B2B12" w:rsidRPr="00340831" w:rsidTr="004C693F">
        <w:trPr>
          <w:gridAfter w:val="1"/>
          <w:wAfter w:w="12" w:type="pct"/>
          <w:cantSplit/>
          <w:ins w:id="1754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543" w:author=" " w:date="2019-05-27T04:43:00Z"/>
                <w:rFonts w:ascii="Arial" w:eastAsia="SimSun" w:hAnsi="Arial" w:cs="Arial"/>
                <w:sz w:val="18"/>
                <w:szCs w:val="18"/>
                <w:lang w:eastAsia="zh-CN"/>
              </w:rPr>
            </w:pPr>
            <w:ins w:id="17544" w:author=" " w:date="2019-05-27T04:43:00Z">
              <w:r w:rsidRPr="00340831">
                <w:rPr>
                  <w:rFonts w:ascii="Arial" w:hAnsi="Arial" w:cs="Arial"/>
                  <w:color w:val="000000"/>
                  <w:sz w:val="18"/>
                  <w:szCs w:val="18"/>
                  <w:lang w:val="en-US"/>
                </w:rPr>
                <w:t>DC_5A_n260(2A-P)_UL_5A_n260P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45" w:author=" " w:date="2019-05-27T04:43:00Z"/>
                <w:rFonts w:ascii="Arial" w:hAnsi="Arial" w:cs="Arial"/>
                <w:sz w:val="18"/>
                <w:szCs w:val="18"/>
              </w:rPr>
            </w:pPr>
            <w:ins w:id="17546"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47" w:author=" " w:date="2019-05-27T04:43:00Z"/>
                <w:rFonts w:ascii="Arial" w:hAnsi="Arial" w:cs="Arial"/>
                <w:sz w:val="18"/>
                <w:szCs w:val="18"/>
              </w:rPr>
            </w:pPr>
            <w:ins w:id="17548"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49"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50" w:author=" " w:date="2019-05-27T04:43:00Z"/>
                <w:rFonts w:ascii="Arial" w:hAnsi="Arial" w:cs="Arial"/>
                <w:sz w:val="18"/>
                <w:szCs w:val="18"/>
              </w:rPr>
            </w:pPr>
            <w:ins w:id="17551"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52" w:author=" " w:date="2019-05-27T04:43:00Z"/>
                <w:rFonts w:ascii="Arial" w:hAnsi="Arial" w:cs="Arial"/>
                <w:sz w:val="18"/>
                <w:szCs w:val="18"/>
              </w:rPr>
            </w:pPr>
            <w:ins w:id="17553"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54" w:author=" " w:date="2019-05-27T04:43:00Z"/>
                <w:rFonts w:ascii="Arial" w:hAnsi="Arial" w:cs="Arial"/>
                <w:sz w:val="18"/>
                <w:szCs w:val="18"/>
              </w:rPr>
            </w:pPr>
            <w:ins w:id="17555" w:author=" " w:date="2019-05-27T04:43:00Z">
              <w:r w:rsidRPr="00340831">
                <w:rPr>
                  <w:rFonts w:ascii="Arial" w:hAnsi="Arial" w:cs="Arial"/>
                  <w:sz w:val="18"/>
                  <w:szCs w:val="18"/>
                </w:rPr>
                <w:t>Ongoing</w:t>
              </w:r>
            </w:ins>
          </w:p>
        </w:tc>
      </w:tr>
      <w:tr w:rsidR="007B2B12" w:rsidRPr="00340831" w:rsidTr="004C693F">
        <w:trPr>
          <w:gridAfter w:val="1"/>
          <w:wAfter w:w="12" w:type="pct"/>
          <w:cantSplit/>
          <w:ins w:id="1755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557" w:author=" " w:date="2019-05-27T04:43:00Z"/>
                <w:rFonts w:ascii="Arial" w:eastAsia="SimSun" w:hAnsi="Arial" w:cs="Arial"/>
                <w:sz w:val="18"/>
                <w:szCs w:val="18"/>
                <w:lang w:eastAsia="zh-CN"/>
              </w:rPr>
            </w:pPr>
            <w:ins w:id="17558" w:author=" " w:date="2019-05-27T04:43:00Z">
              <w:r w:rsidRPr="00340831">
                <w:rPr>
                  <w:rFonts w:ascii="Arial" w:hAnsi="Arial" w:cs="Arial"/>
                  <w:color w:val="000000"/>
                  <w:sz w:val="18"/>
                  <w:szCs w:val="18"/>
                  <w:lang w:val="en-US"/>
                </w:rPr>
                <w:t>DC_5A_n260(A-O-P)_UL_5A_n260P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59" w:author=" " w:date="2019-05-27T04:43:00Z"/>
                <w:rFonts w:ascii="Arial" w:hAnsi="Arial" w:cs="Arial"/>
                <w:sz w:val="18"/>
                <w:szCs w:val="18"/>
              </w:rPr>
            </w:pPr>
            <w:ins w:id="1756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61" w:author=" " w:date="2019-05-27T04:43:00Z"/>
                <w:rFonts w:ascii="Arial" w:hAnsi="Arial" w:cs="Arial"/>
                <w:sz w:val="18"/>
                <w:szCs w:val="18"/>
              </w:rPr>
            </w:pPr>
            <w:ins w:id="1756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63"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64" w:author=" " w:date="2019-05-27T04:43:00Z"/>
                <w:rFonts w:ascii="Arial" w:hAnsi="Arial" w:cs="Arial"/>
                <w:sz w:val="18"/>
                <w:szCs w:val="18"/>
              </w:rPr>
            </w:pPr>
            <w:ins w:id="17565"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66" w:author=" " w:date="2019-05-27T04:43:00Z"/>
                <w:rFonts w:ascii="Arial" w:hAnsi="Arial" w:cs="Arial"/>
                <w:sz w:val="18"/>
                <w:szCs w:val="18"/>
              </w:rPr>
            </w:pPr>
            <w:ins w:id="17567"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68" w:author=" " w:date="2019-05-27T04:43:00Z"/>
                <w:rFonts w:ascii="Arial" w:hAnsi="Arial" w:cs="Arial"/>
                <w:sz w:val="18"/>
                <w:szCs w:val="18"/>
              </w:rPr>
            </w:pPr>
            <w:ins w:id="17569" w:author=" " w:date="2019-05-27T04:43:00Z">
              <w:r w:rsidRPr="00340831">
                <w:rPr>
                  <w:rFonts w:ascii="Arial" w:hAnsi="Arial" w:cs="Arial"/>
                  <w:sz w:val="18"/>
                  <w:szCs w:val="18"/>
                </w:rPr>
                <w:t>Ongoing</w:t>
              </w:r>
            </w:ins>
          </w:p>
        </w:tc>
      </w:tr>
      <w:tr w:rsidR="007B2B12" w:rsidRPr="00340831" w:rsidTr="004C693F">
        <w:trPr>
          <w:gridAfter w:val="1"/>
          <w:wAfter w:w="12" w:type="pct"/>
          <w:cantSplit/>
          <w:ins w:id="1757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571" w:author=" " w:date="2019-05-27T04:43:00Z"/>
                <w:rFonts w:ascii="Arial" w:eastAsia="SimSun" w:hAnsi="Arial" w:cs="Arial"/>
                <w:sz w:val="18"/>
                <w:szCs w:val="18"/>
                <w:lang w:eastAsia="zh-CN"/>
              </w:rPr>
            </w:pPr>
            <w:ins w:id="17572" w:author=" " w:date="2019-05-27T04:43:00Z">
              <w:r w:rsidRPr="00340831">
                <w:rPr>
                  <w:rFonts w:ascii="Arial" w:hAnsi="Arial" w:cs="Arial"/>
                  <w:color w:val="000000"/>
                  <w:sz w:val="18"/>
                  <w:szCs w:val="18"/>
                  <w:lang w:val="en-US"/>
                </w:rPr>
                <w:t>DC_5A_n260(2A-2O)_UL_5A_n260O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73" w:author=" " w:date="2019-05-27T04:43:00Z"/>
                <w:rFonts w:ascii="Arial" w:hAnsi="Arial" w:cs="Arial"/>
                <w:sz w:val="18"/>
                <w:szCs w:val="18"/>
              </w:rPr>
            </w:pPr>
            <w:ins w:id="1757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75" w:author=" " w:date="2019-05-27T04:43:00Z"/>
                <w:rFonts w:ascii="Arial" w:hAnsi="Arial" w:cs="Arial"/>
                <w:sz w:val="18"/>
                <w:szCs w:val="18"/>
              </w:rPr>
            </w:pPr>
            <w:ins w:id="1757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77"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78" w:author=" " w:date="2019-05-27T04:43:00Z"/>
                <w:rFonts w:ascii="Arial" w:hAnsi="Arial" w:cs="Arial"/>
                <w:sz w:val="18"/>
                <w:szCs w:val="18"/>
              </w:rPr>
            </w:pPr>
            <w:ins w:id="17579"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80" w:author=" " w:date="2019-05-27T04:43:00Z"/>
                <w:rFonts w:ascii="Arial" w:hAnsi="Arial" w:cs="Arial"/>
                <w:sz w:val="18"/>
                <w:szCs w:val="18"/>
              </w:rPr>
            </w:pPr>
            <w:ins w:id="17581"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82" w:author=" " w:date="2019-05-27T04:43:00Z"/>
                <w:rFonts w:ascii="Arial" w:hAnsi="Arial" w:cs="Arial"/>
                <w:sz w:val="18"/>
                <w:szCs w:val="18"/>
              </w:rPr>
            </w:pPr>
            <w:ins w:id="17583" w:author=" " w:date="2019-05-27T04:43:00Z">
              <w:r w:rsidRPr="00340831">
                <w:rPr>
                  <w:rFonts w:ascii="Arial" w:hAnsi="Arial" w:cs="Arial"/>
                  <w:sz w:val="18"/>
                  <w:szCs w:val="18"/>
                </w:rPr>
                <w:t>Ongoing</w:t>
              </w:r>
            </w:ins>
          </w:p>
        </w:tc>
      </w:tr>
      <w:tr w:rsidR="007B2B12" w:rsidRPr="00340831" w:rsidTr="004C693F">
        <w:trPr>
          <w:gridAfter w:val="1"/>
          <w:wAfter w:w="12" w:type="pct"/>
          <w:cantSplit/>
          <w:ins w:id="1758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585" w:author=" " w:date="2019-05-27T04:43:00Z"/>
                <w:rFonts w:ascii="Arial" w:eastAsia="SimSun" w:hAnsi="Arial" w:cs="Arial"/>
                <w:sz w:val="18"/>
                <w:szCs w:val="18"/>
                <w:lang w:eastAsia="zh-CN"/>
              </w:rPr>
            </w:pPr>
            <w:ins w:id="17586" w:author=" " w:date="2019-05-27T04:43:00Z">
              <w:r w:rsidRPr="00340831">
                <w:rPr>
                  <w:rFonts w:ascii="Arial" w:hAnsi="Arial" w:cs="Arial"/>
                  <w:color w:val="000000"/>
                  <w:sz w:val="18"/>
                  <w:szCs w:val="18"/>
                  <w:lang w:val="en-US"/>
                </w:rPr>
                <w:t>DC_5A_n260(A-P)_UL_5A_n260A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87" w:author=" " w:date="2019-05-27T04:43:00Z"/>
                <w:rFonts w:ascii="Arial" w:hAnsi="Arial" w:cs="Arial"/>
                <w:sz w:val="18"/>
                <w:szCs w:val="18"/>
              </w:rPr>
            </w:pPr>
            <w:ins w:id="1758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89" w:author=" " w:date="2019-05-27T04:43:00Z"/>
                <w:rFonts w:ascii="Arial" w:hAnsi="Arial" w:cs="Arial"/>
                <w:sz w:val="18"/>
                <w:szCs w:val="18"/>
              </w:rPr>
            </w:pPr>
            <w:ins w:id="1759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91"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92" w:author=" " w:date="2019-05-27T04:43:00Z"/>
                <w:rFonts w:ascii="Arial" w:hAnsi="Arial" w:cs="Arial"/>
                <w:sz w:val="18"/>
                <w:szCs w:val="18"/>
              </w:rPr>
            </w:pPr>
            <w:ins w:id="17593"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94" w:author=" " w:date="2019-05-27T04:43:00Z"/>
                <w:rFonts w:ascii="Arial" w:hAnsi="Arial" w:cs="Arial"/>
                <w:sz w:val="18"/>
                <w:szCs w:val="18"/>
              </w:rPr>
            </w:pPr>
            <w:ins w:id="17595"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96" w:author=" " w:date="2019-05-27T04:43:00Z"/>
                <w:rFonts w:ascii="Arial" w:hAnsi="Arial" w:cs="Arial"/>
                <w:sz w:val="18"/>
                <w:szCs w:val="18"/>
              </w:rPr>
            </w:pPr>
            <w:ins w:id="17597" w:author=" " w:date="2019-05-27T04:43:00Z">
              <w:r w:rsidRPr="00340831">
                <w:rPr>
                  <w:rFonts w:ascii="Arial" w:hAnsi="Arial" w:cs="Arial"/>
                  <w:sz w:val="18"/>
                  <w:szCs w:val="18"/>
                </w:rPr>
                <w:t>Ongoing</w:t>
              </w:r>
            </w:ins>
          </w:p>
        </w:tc>
      </w:tr>
      <w:tr w:rsidR="007B2B12" w:rsidRPr="00340831" w:rsidTr="004C693F">
        <w:trPr>
          <w:gridAfter w:val="1"/>
          <w:wAfter w:w="12" w:type="pct"/>
          <w:cantSplit/>
          <w:ins w:id="1759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599" w:author=" " w:date="2019-05-27T04:43:00Z"/>
                <w:rFonts w:ascii="Arial" w:hAnsi="Arial" w:cs="Arial"/>
                <w:color w:val="000000"/>
                <w:sz w:val="18"/>
                <w:szCs w:val="18"/>
                <w:lang w:val="en-US"/>
              </w:rPr>
            </w:pPr>
            <w:ins w:id="17600" w:author=" " w:date="2019-05-27T04:43:00Z">
              <w:r w:rsidRPr="00340831">
                <w:rPr>
                  <w:rFonts w:ascii="Arial" w:hAnsi="Arial" w:cs="Arial"/>
                  <w:color w:val="000000"/>
                  <w:sz w:val="18"/>
                  <w:szCs w:val="18"/>
                  <w:lang w:val="en-US"/>
                </w:rPr>
                <w:t>DC_5A_n260(O-P)_UL_5A_n260A</w:t>
              </w:r>
            </w:ins>
          </w:p>
          <w:p w:rsidR="00413606" w:rsidRPr="00340831" w:rsidRDefault="00413606" w:rsidP="009E6075">
            <w:pPr>
              <w:spacing w:after="0"/>
              <w:jc w:val="center"/>
              <w:rPr>
                <w:ins w:id="17601" w:author=" " w:date="2019-05-27T04:43:00Z"/>
                <w:rFonts w:ascii="Arial" w:eastAsia="SimSun" w:hAnsi="Arial" w:cs="Arial"/>
                <w:sz w:val="18"/>
                <w:szCs w:val="18"/>
                <w:lang w:eastAsia="zh-CN"/>
              </w:rPr>
            </w:pP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02" w:author=" " w:date="2019-05-27T04:43:00Z"/>
                <w:rFonts w:ascii="Arial" w:hAnsi="Arial" w:cs="Arial"/>
                <w:sz w:val="18"/>
                <w:szCs w:val="18"/>
              </w:rPr>
            </w:pPr>
            <w:ins w:id="1760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04" w:author=" " w:date="2019-05-27T04:43:00Z"/>
                <w:rFonts w:ascii="Arial" w:hAnsi="Arial" w:cs="Arial"/>
                <w:sz w:val="18"/>
                <w:szCs w:val="18"/>
              </w:rPr>
            </w:pPr>
            <w:ins w:id="1760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06"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07" w:author=" " w:date="2019-05-27T04:43:00Z"/>
                <w:rFonts w:ascii="Arial" w:hAnsi="Arial" w:cs="Arial"/>
                <w:sz w:val="18"/>
                <w:szCs w:val="18"/>
              </w:rPr>
            </w:pPr>
            <w:ins w:id="17608"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09" w:author=" " w:date="2019-05-27T04:43:00Z"/>
                <w:rFonts w:ascii="Arial" w:hAnsi="Arial" w:cs="Arial"/>
                <w:sz w:val="18"/>
                <w:szCs w:val="18"/>
              </w:rPr>
            </w:pPr>
            <w:ins w:id="17610"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11" w:author=" " w:date="2019-05-27T04:43:00Z"/>
                <w:rFonts w:ascii="Arial" w:hAnsi="Arial" w:cs="Arial"/>
                <w:sz w:val="18"/>
                <w:szCs w:val="18"/>
              </w:rPr>
            </w:pPr>
            <w:ins w:id="17612" w:author=" " w:date="2019-05-27T04:43:00Z">
              <w:r w:rsidRPr="00340831">
                <w:rPr>
                  <w:rFonts w:ascii="Arial" w:hAnsi="Arial" w:cs="Arial"/>
                  <w:sz w:val="18"/>
                  <w:szCs w:val="18"/>
                </w:rPr>
                <w:t>Ongoing</w:t>
              </w:r>
            </w:ins>
          </w:p>
        </w:tc>
      </w:tr>
      <w:tr w:rsidR="007B2B12" w:rsidRPr="00340831" w:rsidTr="004C693F">
        <w:trPr>
          <w:gridAfter w:val="1"/>
          <w:wAfter w:w="12" w:type="pct"/>
          <w:cantSplit/>
          <w:ins w:id="1761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614" w:author=" " w:date="2019-05-27T04:43:00Z"/>
                <w:rFonts w:ascii="Arial" w:eastAsia="SimSun" w:hAnsi="Arial" w:cs="Arial"/>
                <w:sz w:val="18"/>
                <w:szCs w:val="18"/>
                <w:lang w:eastAsia="zh-CN"/>
              </w:rPr>
            </w:pPr>
            <w:ins w:id="17615" w:author=" " w:date="2019-05-27T04:43:00Z">
              <w:r w:rsidRPr="00340831">
                <w:rPr>
                  <w:rFonts w:ascii="Arial" w:hAnsi="Arial" w:cs="Arial"/>
                  <w:color w:val="000000"/>
                  <w:sz w:val="18"/>
                  <w:szCs w:val="18"/>
                  <w:lang w:val="en-US"/>
                </w:rPr>
                <w:t>DC_5A_n260(A-O)_UL_5A_n260A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16" w:author=" " w:date="2019-05-27T04:43:00Z"/>
                <w:rFonts w:ascii="Arial" w:hAnsi="Arial" w:cs="Arial"/>
                <w:sz w:val="18"/>
                <w:szCs w:val="18"/>
              </w:rPr>
            </w:pPr>
            <w:ins w:id="17617"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18" w:author=" " w:date="2019-05-27T04:43:00Z"/>
                <w:rFonts w:ascii="Arial" w:hAnsi="Arial" w:cs="Arial"/>
                <w:sz w:val="18"/>
                <w:szCs w:val="18"/>
              </w:rPr>
            </w:pPr>
            <w:ins w:id="17619"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20"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21" w:author=" " w:date="2019-05-27T04:43:00Z"/>
                <w:rFonts w:ascii="Arial" w:hAnsi="Arial" w:cs="Arial"/>
                <w:sz w:val="18"/>
                <w:szCs w:val="18"/>
              </w:rPr>
            </w:pPr>
            <w:ins w:id="17622"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23" w:author=" " w:date="2019-05-27T04:43:00Z"/>
                <w:rFonts w:ascii="Arial" w:hAnsi="Arial" w:cs="Arial"/>
                <w:sz w:val="18"/>
                <w:szCs w:val="18"/>
              </w:rPr>
            </w:pPr>
            <w:ins w:id="17624"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25" w:author=" " w:date="2019-05-27T04:43:00Z"/>
                <w:rFonts w:ascii="Arial" w:hAnsi="Arial" w:cs="Arial"/>
                <w:sz w:val="18"/>
                <w:szCs w:val="18"/>
              </w:rPr>
            </w:pPr>
            <w:ins w:id="17626" w:author=" " w:date="2019-05-27T04:43:00Z">
              <w:r w:rsidRPr="00340831">
                <w:rPr>
                  <w:rFonts w:ascii="Arial" w:hAnsi="Arial" w:cs="Arial"/>
                  <w:sz w:val="18"/>
                  <w:szCs w:val="18"/>
                </w:rPr>
                <w:t>Ongoing</w:t>
              </w:r>
            </w:ins>
          </w:p>
        </w:tc>
      </w:tr>
      <w:tr w:rsidR="007B2B12" w:rsidRPr="00340831" w:rsidTr="004C693F">
        <w:trPr>
          <w:gridAfter w:val="1"/>
          <w:wAfter w:w="12" w:type="pct"/>
          <w:cantSplit/>
          <w:ins w:id="1762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628" w:author=" " w:date="2019-05-27T04:43:00Z"/>
                <w:rFonts w:ascii="Arial" w:eastAsia="SimSun" w:hAnsi="Arial" w:cs="Arial"/>
                <w:sz w:val="18"/>
                <w:szCs w:val="18"/>
                <w:lang w:eastAsia="zh-CN"/>
              </w:rPr>
            </w:pPr>
            <w:ins w:id="17629" w:author=" " w:date="2019-05-27T04:43:00Z">
              <w:r w:rsidRPr="00340831">
                <w:rPr>
                  <w:rFonts w:ascii="Arial" w:hAnsi="Arial" w:cs="Arial"/>
                  <w:color w:val="000000"/>
                  <w:sz w:val="18"/>
                  <w:szCs w:val="18"/>
                  <w:lang w:val="en-US"/>
                </w:rPr>
                <w:t>DC_5A_n260(2A)_UL_5A_n260O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30" w:author=" " w:date="2019-05-27T04:43:00Z"/>
                <w:rFonts w:ascii="Arial" w:hAnsi="Arial" w:cs="Arial"/>
                <w:sz w:val="18"/>
                <w:szCs w:val="18"/>
              </w:rPr>
            </w:pPr>
            <w:ins w:id="17631"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32" w:author=" " w:date="2019-05-27T04:43:00Z"/>
                <w:rFonts w:ascii="Arial" w:hAnsi="Arial" w:cs="Arial"/>
                <w:sz w:val="18"/>
                <w:szCs w:val="18"/>
              </w:rPr>
            </w:pPr>
            <w:ins w:id="17633"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34"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35" w:author=" " w:date="2019-05-27T04:43:00Z"/>
                <w:rFonts w:ascii="Arial" w:hAnsi="Arial" w:cs="Arial"/>
                <w:sz w:val="18"/>
                <w:szCs w:val="18"/>
              </w:rPr>
            </w:pPr>
            <w:ins w:id="17636"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37" w:author=" " w:date="2019-05-27T04:43:00Z"/>
                <w:rFonts w:ascii="Arial" w:hAnsi="Arial" w:cs="Arial"/>
                <w:sz w:val="18"/>
                <w:szCs w:val="18"/>
              </w:rPr>
            </w:pPr>
            <w:ins w:id="17638"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39" w:author=" " w:date="2019-05-27T04:43:00Z"/>
                <w:rFonts w:ascii="Arial" w:hAnsi="Arial" w:cs="Arial"/>
                <w:sz w:val="18"/>
                <w:szCs w:val="18"/>
              </w:rPr>
            </w:pPr>
            <w:ins w:id="17640" w:author=" " w:date="2019-05-27T04:43:00Z">
              <w:r w:rsidRPr="00340831">
                <w:rPr>
                  <w:rFonts w:ascii="Arial" w:hAnsi="Arial" w:cs="Arial"/>
                  <w:sz w:val="18"/>
                  <w:szCs w:val="18"/>
                </w:rPr>
                <w:t>Ongoing</w:t>
              </w:r>
            </w:ins>
          </w:p>
        </w:tc>
      </w:tr>
      <w:tr w:rsidR="007B2B12" w:rsidRPr="00340831" w:rsidTr="004C693F">
        <w:trPr>
          <w:gridAfter w:val="1"/>
          <w:wAfter w:w="12" w:type="pct"/>
          <w:cantSplit/>
          <w:ins w:id="1764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642" w:author=" " w:date="2019-05-27T04:43:00Z"/>
                <w:rFonts w:ascii="Arial" w:eastAsia="SimSun" w:hAnsi="Arial" w:cs="Arial"/>
                <w:sz w:val="18"/>
                <w:szCs w:val="18"/>
                <w:lang w:eastAsia="zh-CN"/>
              </w:rPr>
            </w:pPr>
            <w:ins w:id="17643" w:author=" " w:date="2019-05-27T04:43:00Z">
              <w:r w:rsidRPr="00340831">
                <w:rPr>
                  <w:rFonts w:ascii="Arial" w:hAnsi="Arial" w:cs="Arial"/>
                  <w:color w:val="000000"/>
                  <w:sz w:val="18"/>
                  <w:szCs w:val="18"/>
                  <w:lang w:val="en-US"/>
                </w:rPr>
                <w:t>DC_5A_n260(O-P)_UL_5A_n260P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44" w:author=" " w:date="2019-05-27T04:43:00Z"/>
                <w:rFonts w:ascii="Arial" w:hAnsi="Arial" w:cs="Arial"/>
                <w:sz w:val="18"/>
                <w:szCs w:val="18"/>
              </w:rPr>
            </w:pPr>
            <w:ins w:id="1764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46" w:author=" " w:date="2019-05-27T04:43:00Z"/>
                <w:rFonts w:ascii="Arial" w:hAnsi="Arial" w:cs="Arial"/>
                <w:sz w:val="18"/>
                <w:szCs w:val="18"/>
              </w:rPr>
            </w:pPr>
            <w:ins w:id="1764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48"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49" w:author=" " w:date="2019-05-27T04:43:00Z"/>
                <w:rFonts w:ascii="Arial" w:hAnsi="Arial" w:cs="Arial"/>
                <w:sz w:val="18"/>
                <w:szCs w:val="18"/>
              </w:rPr>
            </w:pPr>
            <w:ins w:id="17650"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51" w:author=" " w:date="2019-05-27T04:43:00Z"/>
                <w:rFonts w:ascii="Arial" w:hAnsi="Arial" w:cs="Arial"/>
                <w:sz w:val="18"/>
                <w:szCs w:val="18"/>
              </w:rPr>
            </w:pPr>
            <w:ins w:id="17652"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53" w:author=" " w:date="2019-05-27T04:43:00Z"/>
                <w:rFonts w:ascii="Arial" w:hAnsi="Arial" w:cs="Arial"/>
                <w:sz w:val="18"/>
                <w:szCs w:val="18"/>
              </w:rPr>
            </w:pPr>
            <w:ins w:id="17654" w:author=" " w:date="2019-05-27T04:43:00Z">
              <w:r w:rsidRPr="00340831">
                <w:rPr>
                  <w:rFonts w:ascii="Arial" w:hAnsi="Arial" w:cs="Arial"/>
                  <w:sz w:val="18"/>
                  <w:szCs w:val="18"/>
                </w:rPr>
                <w:t>Ongoing</w:t>
              </w:r>
            </w:ins>
          </w:p>
        </w:tc>
      </w:tr>
      <w:tr w:rsidR="007B2B12" w:rsidRPr="00340831" w:rsidTr="004C693F">
        <w:trPr>
          <w:gridAfter w:val="1"/>
          <w:wAfter w:w="12" w:type="pct"/>
          <w:cantSplit/>
          <w:ins w:id="1765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656" w:author=" " w:date="2019-05-27T04:43:00Z"/>
                <w:rFonts w:ascii="Arial" w:eastAsia="SimSun" w:hAnsi="Arial" w:cs="Arial"/>
                <w:sz w:val="18"/>
                <w:szCs w:val="18"/>
                <w:lang w:eastAsia="zh-CN"/>
              </w:rPr>
            </w:pPr>
            <w:ins w:id="17657" w:author=" " w:date="2019-05-27T04:43:00Z">
              <w:r w:rsidRPr="00340831">
                <w:rPr>
                  <w:rFonts w:ascii="Arial" w:hAnsi="Arial" w:cs="Arial"/>
                  <w:color w:val="000000"/>
                  <w:sz w:val="18"/>
                  <w:szCs w:val="18"/>
                  <w:lang w:val="en-US"/>
                </w:rPr>
                <w:t>DC_5A_n260(A-2O)_UL_5A_n260O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58" w:author=" " w:date="2019-05-27T04:43:00Z"/>
                <w:rFonts w:ascii="Arial" w:hAnsi="Arial" w:cs="Arial"/>
                <w:sz w:val="18"/>
                <w:szCs w:val="18"/>
              </w:rPr>
            </w:pPr>
            <w:ins w:id="1765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60" w:author=" " w:date="2019-05-27T04:43:00Z"/>
                <w:rFonts w:ascii="Arial" w:hAnsi="Arial" w:cs="Arial"/>
                <w:sz w:val="18"/>
                <w:szCs w:val="18"/>
              </w:rPr>
            </w:pPr>
            <w:ins w:id="1766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62"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63" w:author=" " w:date="2019-05-27T04:43:00Z"/>
                <w:rFonts w:ascii="Arial" w:hAnsi="Arial" w:cs="Arial"/>
                <w:sz w:val="18"/>
                <w:szCs w:val="18"/>
              </w:rPr>
            </w:pPr>
            <w:ins w:id="17664"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65" w:author=" " w:date="2019-05-27T04:43:00Z"/>
                <w:rFonts w:ascii="Arial" w:hAnsi="Arial" w:cs="Arial"/>
                <w:sz w:val="18"/>
                <w:szCs w:val="18"/>
              </w:rPr>
            </w:pPr>
            <w:ins w:id="17666"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67" w:author=" " w:date="2019-05-27T04:43:00Z"/>
                <w:rFonts w:ascii="Arial" w:hAnsi="Arial" w:cs="Arial"/>
                <w:sz w:val="18"/>
                <w:szCs w:val="18"/>
              </w:rPr>
            </w:pPr>
            <w:ins w:id="17668" w:author=" " w:date="2019-05-27T04:43:00Z">
              <w:r w:rsidRPr="00340831">
                <w:rPr>
                  <w:rFonts w:ascii="Arial" w:hAnsi="Arial" w:cs="Arial"/>
                  <w:sz w:val="18"/>
                  <w:szCs w:val="18"/>
                </w:rPr>
                <w:t>Ongoing</w:t>
              </w:r>
            </w:ins>
          </w:p>
        </w:tc>
      </w:tr>
      <w:tr w:rsidR="007B2B12" w:rsidRPr="00340831" w:rsidTr="004C693F">
        <w:trPr>
          <w:gridAfter w:val="1"/>
          <w:wAfter w:w="12" w:type="pct"/>
          <w:cantSplit/>
          <w:ins w:id="1766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670" w:author=" " w:date="2019-05-27T04:43:00Z"/>
                <w:rFonts w:ascii="Arial" w:eastAsia="SimSun" w:hAnsi="Arial" w:cs="Arial"/>
                <w:sz w:val="18"/>
                <w:szCs w:val="18"/>
                <w:lang w:eastAsia="zh-CN"/>
              </w:rPr>
            </w:pPr>
            <w:ins w:id="17671" w:author=" " w:date="2019-05-27T04:43:00Z">
              <w:r w:rsidRPr="00340831">
                <w:rPr>
                  <w:rFonts w:ascii="Arial" w:hAnsi="Arial" w:cs="Arial"/>
                  <w:color w:val="000000"/>
                  <w:sz w:val="18"/>
                  <w:szCs w:val="18"/>
                  <w:lang w:val="en-US"/>
                </w:rPr>
                <w:t>DC_5A_n260(2O)_UL_5A_n260O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72" w:author=" " w:date="2019-05-27T04:43:00Z"/>
                <w:rFonts w:ascii="Arial" w:hAnsi="Arial" w:cs="Arial"/>
                <w:sz w:val="18"/>
                <w:szCs w:val="18"/>
              </w:rPr>
            </w:pPr>
            <w:ins w:id="1767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74" w:author=" " w:date="2019-05-27T04:43:00Z"/>
                <w:rFonts w:ascii="Arial" w:hAnsi="Arial" w:cs="Arial"/>
                <w:sz w:val="18"/>
                <w:szCs w:val="18"/>
              </w:rPr>
            </w:pPr>
            <w:ins w:id="1767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76"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77" w:author=" " w:date="2019-05-27T04:43:00Z"/>
                <w:rFonts w:ascii="Arial" w:hAnsi="Arial" w:cs="Arial"/>
                <w:sz w:val="18"/>
                <w:szCs w:val="18"/>
              </w:rPr>
            </w:pPr>
            <w:ins w:id="17678"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79" w:author=" " w:date="2019-05-27T04:43:00Z"/>
                <w:rFonts w:ascii="Arial" w:hAnsi="Arial" w:cs="Arial"/>
                <w:sz w:val="18"/>
                <w:szCs w:val="18"/>
              </w:rPr>
            </w:pPr>
            <w:ins w:id="17680"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81" w:author=" " w:date="2019-05-27T04:43:00Z"/>
                <w:rFonts w:ascii="Arial" w:hAnsi="Arial" w:cs="Arial"/>
                <w:sz w:val="18"/>
                <w:szCs w:val="18"/>
              </w:rPr>
            </w:pPr>
            <w:ins w:id="17682" w:author=" " w:date="2019-05-27T04:43:00Z">
              <w:r w:rsidRPr="00340831">
                <w:rPr>
                  <w:rFonts w:ascii="Arial" w:hAnsi="Arial" w:cs="Arial"/>
                  <w:sz w:val="18"/>
                  <w:szCs w:val="18"/>
                </w:rPr>
                <w:t>Ongoing</w:t>
              </w:r>
            </w:ins>
          </w:p>
        </w:tc>
      </w:tr>
      <w:tr w:rsidR="007B2B12" w:rsidRPr="00340831" w:rsidTr="004C693F">
        <w:trPr>
          <w:gridAfter w:val="1"/>
          <w:wAfter w:w="12" w:type="pct"/>
          <w:cantSplit/>
          <w:ins w:id="1768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684" w:author=" " w:date="2019-05-27T04:43:00Z"/>
                <w:rFonts w:ascii="Arial" w:eastAsia="SimSun" w:hAnsi="Arial" w:cs="Arial"/>
                <w:sz w:val="18"/>
                <w:szCs w:val="18"/>
                <w:lang w:eastAsia="zh-CN"/>
              </w:rPr>
            </w:pPr>
            <w:ins w:id="17685" w:author=" " w:date="2019-05-27T04:43:00Z">
              <w:r w:rsidRPr="00340831">
                <w:rPr>
                  <w:rFonts w:ascii="Arial" w:hAnsi="Arial" w:cs="Arial"/>
                  <w:color w:val="000000"/>
                  <w:sz w:val="18"/>
                  <w:szCs w:val="18"/>
                  <w:lang w:val="en-US"/>
                </w:rPr>
                <w:t>DC_5A_n260A_UL_5A_n260A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86" w:author=" " w:date="2019-05-27T04:43:00Z"/>
                <w:rFonts w:ascii="Arial" w:hAnsi="Arial" w:cs="Arial"/>
                <w:sz w:val="18"/>
                <w:szCs w:val="18"/>
              </w:rPr>
            </w:pPr>
            <w:ins w:id="17687"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88" w:author=" " w:date="2019-05-27T04:43:00Z"/>
                <w:rFonts w:ascii="Arial" w:hAnsi="Arial" w:cs="Arial"/>
                <w:sz w:val="18"/>
                <w:szCs w:val="18"/>
              </w:rPr>
            </w:pPr>
            <w:ins w:id="17689"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90"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91" w:author=" " w:date="2019-05-27T04:43:00Z"/>
                <w:rFonts w:ascii="Arial" w:hAnsi="Arial" w:cs="Arial"/>
                <w:sz w:val="18"/>
                <w:szCs w:val="18"/>
              </w:rPr>
            </w:pPr>
            <w:ins w:id="17692"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93" w:author=" " w:date="2019-05-27T04:43:00Z"/>
                <w:rFonts w:ascii="Arial" w:hAnsi="Arial" w:cs="Arial"/>
                <w:sz w:val="18"/>
                <w:szCs w:val="18"/>
              </w:rPr>
            </w:pPr>
            <w:ins w:id="17694"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95" w:author=" " w:date="2019-05-27T04:43:00Z"/>
                <w:rFonts w:ascii="Arial" w:hAnsi="Arial" w:cs="Arial"/>
                <w:sz w:val="18"/>
                <w:szCs w:val="18"/>
              </w:rPr>
            </w:pPr>
            <w:ins w:id="17696" w:author=" " w:date="2019-05-27T04:43:00Z">
              <w:r w:rsidRPr="00340831">
                <w:rPr>
                  <w:rFonts w:ascii="Arial" w:hAnsi="Arial" w:cs="Arial"/>
                  <w:sz w:val="18"/>
                  <w:szCs w:val="18"/>
                </w:rPr>
                <w:t>Ongoing</w:t>
              </w:r>
            </w:ins>
          </w:p>
        </w:tc>
      </w:tr>
      <w:tr w:rsidR="007B2B12" w:rsidRPr="00340831" w:rsidTr="004C693F">
        <w:trPr>
          <w:gridAfter w:val="1"/>
          <w:wAfter w:w="12" w:type="pct"/>
          <w:cantSplit/>
          <w:ins w:id="1769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698" w:author=" " w:date="2019-05-27T04:43:00Z"/>
                <w:rFonts w:ascii="Arial" w:eastAsia="SimSun" w:hAnsi="Arial" w:cs="Arial"/>
                <w:sz w:val="18"/>
                <w:szCs w:val="18"/>
                <w:lang w:eastAsia="zh-CN"/>
              </w:rPr>
            </w:pPr>
            <w:ins w:id="17699" w:author=" " w:date="2019-05-27T04:43:00Z">
              <w:r w:rsidRPr="00340831">
                <w:rPr>
                  <w:rFonts w:ascii="Arial" w:hAnsi="Arial" w:cs="Arial"/>
                  <w:sz w:val="18"/>
                  <w:szCs w:val="18"/>
                  <w:lang w:val="x-none" w:eastAsia="ja-JP"/>
                </w:rPr>
                <w:t>DC</w:t>
              </w:r>
              <w:r w:rsidRPr="00340831">
                <w:rPr>
                  <w:rFonts w:ascii="Arial" w:eastAsia="SimSun" w:hAnsi="Arial" w:cs="Arial"/>
                  <w:sz w:val="18"/>
                  <w:szCs w:val="18"/>
                  <w:lang w:val="x-none"/>
                </w:rPr>
                <w:t>_</w:t>
              </w:r>
              <w:r w:rsidRPr="00340831">
                <w:rPr>
                  <w:rFonts w:ascii="Arial" w:hAnsi="Arial" w:cs="Arial"/>
                  <w:sz w:val="18"/>
                  <w:szCs w:val="18"/>
                  <w:lang w:val="sv-SE" w:eastAsia="ja-JP"/>
                </w:rPr>
                <w:t>5A_n261(A-D)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00" w:author=" " w:date="2019-05-27T04:43:00Z"/>
                <w:rFonts w:ascii="Arial" w:hAnsi="Arial" w:cs="Arial"/>
                <w:sz w:val="18"/>
                <w:szCs w:val="18"/>
              </w:rPr>
            </w:pPr>
            <w:ins w:id="17701"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02" w:author=" " w:date="2019-05-27T04:43:00Z"/>
                <w:rFonts w:ascii="Arial" w:hAnsi="Arial" w:cs="Arial"/>
                <w:sz w:val="18"/>
                <w:szCs w:val="18"/>
              </w:rPr>
            </w:pPr>
            <w:ins w:id="17703"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704" w:author=" " w:date="2019-05-27T04:43:00Z"/>
                <w:rFonts w:cs="Arial"/>
                <w:szCs w:val="18"/>
              </w:rPr>
            </w:pPr>
            <w:ins w:id="17705"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06" w:author=" " w:date="2019-05-27T04:43:00Z"/>
                <w:rFonts w:cs="Arial"/>
                <w:szCs w:val="18"/>
              </w:rPr>
            </w:pPr>
            <w:ins w:id="1770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08" w:author=" " w:date="2019-05-27T04:43:00Z"/>
                <w:rFonts w:cs="Arial"/>
                <w:szCs w:val="18"/>
              </w:rPr>
            </w:pPr>
            <w:ins w:id="1770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10" w:author=" " w:date="2019-05-27T04:43:00Z"/>
                <w:rFonts w:cs="Arial"/>
                <w:szCs w:val="18"/>
              </w:rPr>
            </w:pPr>
            <w:ins w:id="17711" w:author=" " w:date="2019-05-27T04:43:00Z">
              <w:r w:rsidRPr="00340831">
                <w:rPr>
                  <w:rFonts w:cs="Arial"/>
                  <w:szCs w:val="18"/>
                  <w:lang w:val="en-US" w:eastAsia="ja-JP"/>
                </w:rPr>
                <w:t>None</w:t>
              </w:r>
            </w:ins>
          </w:p>
        </w:tc>
      </w:tr>
      <w:tr w:rsidR="007B2B12" w:rsidRPr="00340831" w:rsidTr="004C693F">
        <w:trPr>
          <w:gridAfter w:val="1"/>
          <w:wAfter w:w="12" w:type="pct"/>
          <w:cantSplit/>
          <w:ins w:id="1771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713" w:author=" " w:date="2019-05-27T04:43:00Z"/>
                <w:rFonts w:ascii="Arial" w:eastAsia="SimSun" w:hAnsi="Arial" w:cs="Arial"/>
                <w:sz w:val="18"/>
                <w:szCs w:val="18"/>
                <w:lang w:eastAsia="zh-CN"/>
              </w:rPr>
            </w:pPr>
            <w:ins w:id="17714" w:author=" " w:date="2019-05-27T04:43:00Z">
              <w:r w:rsidRPr="00340831">
                <w:rPr>
                  <w:rFonts w:ascii="Arial" w:hAnsi="Arial" w:cs="Arial"/>
                  <w:sz w:val="18"/>
                  <w:szCs w:val="18"/>
                  <w:lang w:val="x-none" w:eastAsia="ja-JP"/>
                </w:rPr>
                <w:t>DC</w:t>
              </w:r>
              <w:r w:rsidRPr="00340831">
                <w:rPr>
                  <w:rFonts w:ascii="Arial" w:eastAsia="SimSun" w:hAnsi="Arial" w:cs="Arial"/>
                  <w:sz w:val="18"/>
                  <w:szCs w:val="18"/>
                  <w:lang w:val="x-none"/>
                </w:rPr>
                <w:t>_</w:t>
              </w:r>
              <w:r w:rsidRPr="00340831">
                <w:rPr>
                  <w:rFonts w:ascii="Arial" w:hAnsi="Arial" w:cs="Arial"/>
                  <w:sz w:val="18"/>
                  <w:szCs w:val="18"/>
                  <w:lang w:val="sv-SE" w:eastAsia="ja-JP"/>
                </w:rPr>
                <w:t>5A_n261(A-H)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15" w:author=" " w:date="2019-05-27T04:43:00Z"/>
                <w:rFonts w:ascii="Arial" w:hAnsi="Arial" w:cs="Arial"/>
                <w:sz w:val="18"/>
                <w:szCs w:val="18"/>
              </w:rPr>
            </w:pPr>
            <w:ins w:id="17716"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17" w:author=" " w:date="2019-05-27T04:43:00Z"/>
                <w:rFonts w:ascii="Arial" w:hAnsi="Arial" w:cs="Arial"/>
                <w:sz w:val="18"/>
                <w:szCs w:val="18"/>
              </w:rPr>
            </w:pPr>
            <w:ins w:id="17718"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719" w:author=" " w:date="2019-05-27T04:43:00Z"/>
                <w:rFonts w:cs="Arial"/>
                <w:szCs w:val="18"/>
              </w:rPr>
            </w:pPr>
            <w:ins w:id="17720"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21" w:author=" " w:date="2019-05-27T04:43:00Z"/>
                <w:rFonts w:cs="Arial"/>
                <w:szCs w:val="18"/>
              </w:rPr>
            </w:pPr>
            <w:ins w:id="1772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23" w:author=" " w:date="2019-05-27T04:43:00Z"/>
                <w:rFonts w:cs="Arial"/>
                <w:szCs w:val="18"/>
              </w:rPr>
            </w:pPr>
            <w:ins w:id="1772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25" w:author=" " w:date="2019-05-27T04:43:00Z"/>
                <w:rFonts w:cs="Arial"/>
                <w:szCs w:val="18"/>
              </w:rPr>
            </w:pPr>
            <w:ins w:id="17726" w:author=" " w:date="2019-05-27T04:43:00Z">
              <w:r w:rsidRPr="00340831">
                <w:rPr>
                  <w:rFonts w:cs="Arial"/>
                  <w:szCs w:val="18"/>
                  <w:lang w:val="en-US" w:eastAsia="ja-JP"/>
                </w:rPr>
                <w:t>None</w:t>
              </w:r>
            </w:ins>
          </w:p>
        </w:tc>
      </w:tr>
      <w:tr w:rsidR="007B2B12" w:rsidRPr="00340831" w:rsidTr="004C693F">
        <w:trPr>
          <w:gridAfter w:val="1"/>
          <w:wAfter w:w="12" w:type="pct"/>
          <w:cantSplit/>
          <w:ins w:id="1772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728" w:author=" " w:date="2019-05-27T04:43:00Z"/>
                <w:rFonts w:ascii="Arial" w:eastAsia="SimSun" w:hAnsi="Arial" w:cs="Arial"/>
                <w:sz w:val="18"/>
                <w:szCs w:val="18"/>
                <w:lang w:eastAsia="zh-CN"/>
              </w:rPr>
            </w:pPr>
            <w:ins w:id="17729" w:author=" " w:date="2019-05-27T04:43:00Z">
              <w:r w:rsidRPr="00340831">
                <w:rPr>
                  <w:rFonts w:ascii="Arial" w:hAnsi="Arial" w:cs="Arial"/>
                  <w:sz w:val="18"/>
                  <w:szCs w:val="18"/>
                  <w:lang w:val="x-none" w:eastAsia="ja-JP"/>
                </w:rPr>
                <w:t>DC</w:t>
              </w:r>
              <w:r w:rsidRPr="00340831">
                <w:rPr>
                  <w:rFonts w:ascii="Arial" w:eastAsia="SimSun" w:hAnsi="Arial" w:cs="Arial"/>
                  <w:sz w:val="18"/>
                  <w:szCs w:val="18"/>
                  <w:lang w:val="x-none"/>
                </w:rPr>
                <w:t>_</w:t>
              </w:r>
              <w:r w:rsidRPr="00340831">
                <w:rPr>
                  <w:rFonts w:ascii="Arial" w:hAnsi="Arial" w:cs="Arial"/>
                  <w:sz w:val="18"/>
                  <w:szCs w:val="18"/>
                  <w:lang w:val="sv-SE" w:eastAsia="ja-JP"/>
                </w:rPr>
                <w:t>5A_n261(A-D-H)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30" w:author=" " w:date="2019-05-27T04:43:00Z"/>
                <w:rFonts w:ascii="Arial" w:hAnsi="Arial" w:cs="Arial"/>
                <w:sz w:val="18"/>
                <w:szCs w:val="18"/>
              </w:rPr>
            </w:pPr>
            <w:ins w:id="17731"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32" w:author=" " w:date="2019-05-27T04:43:00Z"/>
                <w:rFonts w:ascii="Arial" w:hAnsi="Arial" w:cs="Arial"/>
                <w:sz w:val="18"/>
                <w:szCs w:val="18"/>
              </w:rPr>
            </w:pPr>
            <w:ins w:id="17733"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734" w:author=" " w:date="2019-05-27T04:43:00Z"/>
                <w:rFonts w:cs="Arial"/>
                <w:szCs w:val="18"/>
              </w:rPr>
            </w:pPr>
            <w:ins w:id="17735"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36" w:author=" " w:date="2019-05-27T04:43:00Z"/>
                <w:rFonts w:cs="Arial"/>
                <w:szCs w:val="18"/>
              </w:rPr>
            </w:pPr>
            <w:ins w:id="1773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38" w:author=" " w:date="2019-05-27T04:43:00Z"/>
                <w:rFonts w:cs="Arial"/>
                <w:szCs w:val="18"/>
              </w:rPr>
            </w:pPr>
            <w:ins w:id="1773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40" w:author=" " w:date="2019-05-27T04:43:00Z"/>
                <w:rFonts w:cs="Arial"/>
                <w:szCs w:val="18"/>
              </w:rPr>
            </w:pPr>
            <w:ins w:id="17741" w:author=" " w:date="2019-05-27T04:43:00Z">
              <w:r w:rsidRPr="00340831">
                <w:rPr>
                  <w:rFonts w:cs="Arial"/>
                  <w:szCs w:val="18"/>
                  <w:lang w:val="en-US" w:eastAsia="ja-JP"/>
                </w:rPr>
                <w:t>None</w:t>
              </w:r>
            </w:ins>
          </w:p>
        </w:tc>
      </w:tr>
      <w:tr w:rsidR="007B2B12" w:rsidRPr="00340831" w:rsidTr="004C693F">
        <w:trPr>
          <w:gridAfter w:val="1"/>
          <w:wAfter w:w="12" w:type="pct"/>
          <w:cantSplit/>
          <w:ins w:id="1774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743" w:author=" " w:date="2019-05-27T04:43:00Z"/>
                <w:rFonts w:ascii="Arial" w:eastAsia="SimSun" w:hAnsi="Arial" w:cs="Arial"/>
                <w:sz w:val="18"/>
                <w:szCs w:val="18"/>
                <w:lang w:eastAsia="zh-CN"/>
              </w:rPr>
            </w:pPr>
            <w:ins w:id="17744" w:author=" " w:date="2019-05-27T04:43:00Z">
              <w:r w:rsidRPr="00340831">
                <w:rPr>
                  <w:rFonts w:ascii="Arial" w:hAnsi="Arial" w:cs="Arial"/>
                  <w:sz w:val="18"/>
                  <w:szCs w:val="18"/>
                  <w:lang w:val="x-none" w:eastAsia="ja-JP"/>
                </w:rPr>
                <w:t>DC</w:t>
              </w:r>
              <w:r w:rsidRPr="00340831">
                <w:rPr>
                  <w:rFonts w:ascii="Arial" w:eastAsia="SimSun" w:hAnsi="Arial" w:cs="Arial"/>
                  <w:sz w:val="18"/>
                  <w:szCs w:val="18"/>
                  <w:lang w:val="x-none"/>
                </w:rPr>
                <w:t>_</w:t>
              </w:r>
              <w:r w:rsidRPr="00340831">
                <w:rPr>
                  <w:rFonts w:ascii="Arial" w:hAnsi="Arial" w:cs="Arial"/>
                  <w:sz w:val="18"/>
                  <w:szCs w:val="18"/>
                  <w:lang w:val="sv-SE" w:eastAsia="ja-JP"/>
                </w:rPr>
                <w:t>5A_n261(A-G)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45" w:author=" " w:date="2019-05-27T04:43:00Z"/>
                <w:rFonts w:ascii="Arial" w:hAnsi="Arial" w:cs="Arial"/>
                <w:sz w:val="18"/>
                <w:szCs w:val="18"/>
              </w:rPr>
            </w:pPr>
            <w:ins w:id="17746"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47" w:author=" " w:date="2019-05-27T04:43:00Z"/>
                <w:rFonts w:ascii="Arial" w:hAnsi="Arial" w:cs="Arial"/>
                <w:sz w:val="18"/>
                <w:szCs w:val="18"/>
              </w:rPr>
            </w:pPr>
            <w:ins w:id="17748"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749" w:author=" " w:date="2019-05-27T04:43:00Z"/>
                <w:rFonts w:cs="Arial"/>
                <w:szCs w:val="18"/>
              </w:rPr>
            </w:pPr>
            <w:ins w:id="17750"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51" w:author=" " w:date="2019-05-27T04:43:00Z"/>
                <w:rFonts w:cs="Arial"/>
                <w:szCs w:val="18"/>
              </w:rPr>
            </w:pPr>
            <w:ins w:id="1775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53" w:author=" " w:date="2019-05-27T04:43:00Z"/>
                <w:rFonts w:cs="Arial"/>
                <w:szCs w:val="18"/>
              </w:rPr>
            </w:pPr>
            <w:ins w:id="1775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55" w:author=" " w:date="2019-05-27T04:43:00Z"/>
                <w:rFonts w:cs="Arial"/>
                <w:szCs w:val="18"/>
              </w:rPr>
            </w:pPr>
            <w:ins w:id="17756" w:author=" " w:date="2019-05-27T04:43:00Z">
              <w:r w:rsidRPr="00340831">
                <w:rPr>
                  <w:rFonts w:cs="Arial"/>
                  <w:szCs w:val="18"/>
                  <w:lang w:val="en-US" w:eastAsia="ja-JP"/>
                </w:rPr>
                <w:t>None</w:t>
              </w:r>
            </w:ins>
          </w:p>
        </w:tc>
      </w:tr>
      <w:tr w:rsidR="007B2B12" w:rsidRPr="00340831" w:rsidTr="004C693F">
        <w:trPr>
          <w:gridAfter w:val="1"/>
          <w:wAfter w:w="12" w:type="pct"/>
          <w:cantSplit/>
          <w:ins w:id="1775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758" w:author=" " w:date="2019-05-27T04:43:00Z"/>
                <w:rFonts w:ascii="Arial" w:eastAsia="SimSun" w:hAnsi="Arial" w:cs="Arial"/>
                <w:sz w:val="18"/>
                <w:szCs w:val="18"/>
                <w:lang w:eastAsia="zh-CN"/>
              </w:rPr>
            </w:pPr>
            <w:ins w:id="17759" w:author=" " w:date="2019-05-27T04:43:00Z">
              <w:r w:rsidRPr="00340831">
                <w:rPr>
                  <w:rFonts w:ascii="Arial" w:hAnsi="Arial" w:cs="Arial"/>
                  <w:sz w:val="18"/>
                  <w:szCs w:val="18"/>
                  <w:lang w:val="x-none" w:eastAsia="ja-JP"/>
                </w:rPr>
                <w:t>DC</w:t>
              </w:r>
              <w:r w:rsidRPr="00340831">
                <w:rPr>
                  <w:rFonts w:ascii="Arial" w:eastAsia="SimSun" w:hAnsi="Arial" w:cs="Arial"/>
                  <w:sz w:val="18"/>
                  <w:szCs w:val="18"/>
                  <w:lang w:val="x-none"/>
                </w:rPr>
                <w:t>_</w:t>
              </w:r>
              <w:r w:rsidRPr="00340831">
                <w:rPr>
                  <w:rFonts w:ascii="Arial" w:hAnsi="Arial" w:cs="Arial"/>
                  <w:sz w:val="18"/>
                  <w:szCs w:val="18"/>
                  <w:lang w:val="sv-SE" w:eastAsia="ja-JP"/>
                </w:rPr>
                <w:t>5A_n261(A-G-H)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60" w:author=" " w:date="2019-05-27T04:43:00Z"/>
                <w:rFonts w:ascii="Arial" w:hAnsi="Arial" w:cs="Arial"/>
                <w:sz w:val="18"/>
                <w:szCs w:val="18"/>
              </w:rPr>
            </w:pPr>
            <w:ins w:id="17761"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62" w:author=" " w:date="2019-05-27T04:43:00Z"/>
                <w:rFonts w:ascii="Arial" w:hAnsi="Arial" w:cs="Arial"/>
                <w:sz w:val="18"/>
                <w:szCs w:val="18"/>
              </w:rPr>
            </w:pPr>
            <w:ins w:id="17763"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764" w:author=" " w:date="2019-05-27T04:43:00Z"/>
                <w:rFonts w:cs="Arial"/>
                <w:szCs w:val="18"/>
              </w:rPr>
            </w:pPr>
            <w:ins w:id="17765"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66" w:author=" " w:date="2019-05-27T04:43:00Z"/>
                <w:rFonts w:cs="Arial"/>
                <w:szCs w:val="18"/>
              </w:rPr>
            </w:pPr>
            <w:ins w:id="1776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68" w:author=" " w:date="2019-05-27T04:43:00Z"/>
                <w:rFonts w:cs="Arial"/>
                <w:szCs w:val="18"/>
              </w:rPr>
            </w:pPr>
            <w:ins w:id="1776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70" w:author=" " w:date="2019-05-27T04:43:00Z"/>
                <w:rFonts w:cs="Arial"/>
                <w:szCs w:val="18"/>
              </w:rPr>
            </w:pPr>
            <w:ins w:id="17771" w:author=" " w:date="2019-05-27T04:43:00Z">
              <w:r w:rsidRPr="00340831">
                <w:rPr>
                  <w:rFonts w:cs="Arial"/>
                  <w:szCs w:val="18"/>
                  <w:lang w:val="en-US" w:eastAsia="ja-JP"/>
                </w:rPr>
                <w:t>None</w:t>
              </w:r>
            </w:ins>
          </w:p>
        </w:tc>
      </w:tr>
      <w:tr w:rsidR="007B2B12" w:rsidRPr="00340831" w:rsidTr="004C693F">
        <w:trPr>
          <w:gridAfter w:val="1"/>
          <w:wAfter w:w="12" w:type="pct"/>
          <w:cantSplit/>
          <w:ins w:id="1777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773" w:author=" " w:date="2019-05-27T04:43:00Z"/>
                <w:rFonts w:ascii="Arial" w:eastAsia="SimSun" w:hAnsi="Arial" w:cs="Arial"/>
                <w:sz w:val="18"/>
                <w:szCs w:val="18"/>
                <w:lang w:eastAsia="zh-CN"/>
              </w:rPr>
            </w:pPr>
            <w:ins w:id="17774" w:author=" " w:date="2019-05-27T04:43:00Z">
              <w:r w:rsidRPr="00340831">
                <w:rPr>
                  <w:rFonts w:ascii="Arial" w:hAnsi="Arial" w:cs="Arial"/>
                  <w:sz w:val="18"/>
                  <w:szCs w:val="18"/>
                  <w:lang w:val="x-none" w:eastAsia="ja-JP"/>
                </w:rPr>
                <w:t>DC</w:t>
              </w:r>
              <w:r w:rsidRPr="00340831">
                <w:rPr>
                  <w:rFonts w:ascii="Arial" w:eastAsia="SimSun" w:hAnsi="Arial" w:cs="Arial"/>
                  <w:sz w:val="18"/>
                  <w:szCs w:val="18"/>
                  <w:lang w:val="x-none"/>
                </w:rPr>
                <w:t>_</w:t>
              </w:r>
              <w:r w:rsidRPr="00340831">
                <w:rPr>
                  <w:rFonts w:ascii="Arial" w:hAnsi="Arial" w:cs="Arial"/>
                  <w:sz w:val="18"/>
                  <w:szCs w:val="18"/>
                  <w:lang w:val="sv-SE" w:eastAsia="ja-JP"/>
                </w:rPr>
                <w:t>5A_n261(A-I)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75" w:author=" " w:date="2019-05-27T04:43:00Z"/>
                <w:rFonts w:ascii="Arial" w:hAnsi="Arial" w:cs="Arial"/>
                <w:sz w:val="18"/>
                <w:szCs w:val="18"/>
              </w:rPr>
            </w:pPr>
            <w:ins w:id="17776"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77" w:author=" " w:date="2019-05-27T04:43:00Z"/>
                <w:rFonts w:ascii="Arial" w:hAnsi="Arial" w:cs="Arial"/>
                <w:sz w:val="18"/>
                <w:szCs w:val="18"/>
              </w:rPr>
            </w:pPr>
            <w:ins w:id="17778"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779" w:author=" " w:date="2019-05-27T04:43:00Z"/>
                <w:rFonts w:cs="Arial"/>
                <w:szCs w:val="18"/>
              </w:rPr>
            </w:pPr>
            <w:ins w:id="17780"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81" w:author=" " w:date="2019-05-27T04:43:00Z"/>
                <w:rFonts w:cs="Arial"/>
                <w:szCs w:val="18"/>
              </w:rPr>
            </w:pPr>
            <w:ins w:id="1778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83" w:author=" " w:date="2019-05-27T04:43:00Z"/>
                <w:rFonts w:cs="Arial"/>
                <w:szCs w:val="18"/>
              </w:rPr>
            </w:pPr>
            <w:ins w:id="1778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85" w:author=" " w:date="2019-05-27T04:43:00Z"/>
                <w:rFonts w:cs="Arial"/>
                <w:szCs w:val="18"/>
              </w:rPr>
            </w:pPr>
            <w:ins w:id="17786" w:author=" " w:date="2019-05-27T04:43:00Z">
              <w:r w:rsidRPr="00340831">
                <w:rPr>
                  <w:rFonts w:cs="Arial"/>
                  <w:szCs w:val="18"/>
                  <w:lang w:val="en-US" w:eastAsia="ja-JP"/>
                </w:rPr>
                <w:t>None</w:t>
              </w:r>
            </w:ins>
          </w:p>
        </w:tc>
      </w:tr>
      <w:tr w:rsidR="007B2B12" w:rsidRPr="00340831" w:rsidTr="004C693F">
        <w:trPr>
          <w:gridAfter w:val="1"/>
          <w:wAfter w:w="12" w:type="pct"/>
          <w:cantSplit/>
          <w:ins w:id="1778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788" w:author=" " w:date="2019-05-27T04:43:00Z"/>
                <w:rFonts w:ascii="Arial" w:eastAsia="SimSun" w:hAnsi="Arial" w:cs="Arial"/>
                <w:sz w:val="18"/>
                <w:szCs w:val="18"/>
                <w:lang w:eastAsia="zh-CN"/>
              </w:rPr>
            </w:pPr>
            <w:ins w:id="17789" w:author=" " w:date="2019-05-27T04:43:00Z">
              <w:r w:rsidRPr="00340831">
                <w:rPr>
                  <w:rFonts w:ascii="Arial" w:hAnsi="Arial" w:cs="Arial"/>
                  <w:sz w:val="18"/>
                  <w:szCs w:val="18"/>
                  <w:lang w:val="x-none" w:eastAsia="ja-JP"/>
                </w:rPr>
                <w:t>DC</w:t>
              </w:r>
              <w:r w:rsidRPr="00340831">
                <w:rPr>
                  <w:rFonts w:ascii="Arial" w:eastAsia="SimSun" w:hAnsi="Arial" w:cs="Arial"/>
                  <w:sz w:val="18"/>
                  <w:szCs w:val="18"/>
                  <w:lang w:val="x-none"/>
                </w:rPr>
                <w:t>_</w:t>
              </w:r>
              <w:r w:rsidRPr="00340831">
                <w:rPr>
                  <w:rFonts w:ascii="Arial" w:hAnsi="Arial" w:cs="Arial"/>
                  <w:sz w:val="18"/>
                  <w:szCs w:val="18"/>
                  <w:lang w:val="sv-SE" w:eastAsia="ja-JP"/>
                </w:rPr>
                <w:t>5A_n261(G-I)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90" w:author=" " w:date="2019-05-27T04:43:00Z"/>
                <w:rFonts w:ascii="Arial" w:hAnsi="Arial" w:cs="Arial"/>
                <w:sz w:val="18"/>
                <w:szCs w:val="18"/>
              </w:rPr>
            </w:pPr>
            <w:ins w:id="17791"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92" w:author=" " w:date="2019-05-27T04:43:00Z"/>
                <w:rFonts w:ascii="Arial" w:hAnsi="Arial" w:cs="Arial"/>
                <w:sz w:val="18"/>
                <w:szCs w:val="18"/>
              </w:rPr>
            </w:pPr>
            <w:ins w:id="17793"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794" w:author=" " w:date="2019-05-27T04:43:00Z"/>
                <w:rFonts w:cs="Arial"/>
                <w:szCs w:val="18"/>
              </w:rPr>
            </w:pPr>
            <w:ins w:id="17795"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96" w:author=" " w:date="2019-05-27T04:43:00Z"/>
                <w:rFonts w:cs="Arial"/>
                <w:szCs w:val="18"/>
              </w:rPr>
            </w:pPr>
            <w:ins w:id="1779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98" w:author=" " w:date="2019-05-27T04:43:00Z"/>
                <w:rFonts w:cs="Arial"/>
                <w:szCs w:val="18"/>
              </w:rPr>
            </w:pPr>
            <w:ins w:id="1779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00" w:author=" " w:date="2019-05-27T04:43:00Z"/>
                <w:rFonts w:cs="Arial"/>
                <w:szCs w:val="18"/>
              </w:rPr>
            </w:pPr>
            <w:ins w:id="17801" w:author=" " w:date="2019-05-27T04:43:00Z">
              <w:r w:rsidRPr="00340831">
                <w:rPr>
                  <w:rFonts w:cs="Arial"/>
                  <w:szCs w:val="18"/>
                  <w:lang w:val="en-US" w:eastAsia="ja-JP"/>
                </w:rPr>
                <w:t>None</w:t>
              </w:r>
            </w:ins>
          </w:p>
        </w:tc>
      </w:tr>
      <w:tr w:rsidR="007B2B12" w:rsidRPr="00340831" w:rsidTr="004C693F">
        <w:trPr>
          <w:gridAfter w:val="1"/>
          <w:wAfter w:w="12" w:type="pct"/>
          <w:cantSplit/>
          <w:ins w:id="1780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803" w:author=" " w:date="2019-05-27T04:43:00Z"/>
                <w:rFonts w:ascii="Arial" w:eastAsia="SimSun" w:hAnsi="Arial" w:cs="Arial"/>
                <w:sz w:val="18"/>
                <w:szCs w:val="18"/>
                <w:lang w:eastAsia="zh-CN"/>
              </w:rPr>
            </w:pPr>
            <w:ins w:id="17804" w:author=" " w:date="2019-05-27T04:43:00Z">
              <w:r w:rsidRPr="00340831">
                <w:rPr>
                  <w:rFonts w:ascii="Arial" w:hAnsi="Arial" w:cs="Arial"/>
                  <w:sz w:val="18"/>
                  <w:szCs w:val="18"/>
                  <w:lang w:val="x-none" w:eastAsia="ja-JP"/>
                </w:rPr>
                <w:t>DC</w:t>
              </w:r>
              <w:r w:rsidRPr="00340831">
                <w:rPr>
                  <w:rFonts w:ascii="Arial" w:eastAsia="SimSun" w:hAnsi="Arial" w:cs="Arial"/>
                  <w:sz w:val="18"/>
                  <w:szCs w:val="18"/>
                  <w:lang w:val="x-none"/>
                </w:rPr>
                <w:t>_</w:t>
              </w:r>
              <w:r w:rsidRPr="00340831">
                <w:rPr>
                  <w:rFonts w:ascii="Arial" w:hAnsi="Arial" w:cs="Arial"/>
                  <w:sz w:val="18"/>
                  <w:szCs w:val="18"/>
                  <w:lang w:val="sv-SE" w:eastAsia="ja-JP"/>
                </w:rPr>
                <w:t>5A_n261(A-G-I)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05" w:author=" " w:date="2019-05-27T04:43:00Z"/>
                <w:rFonts w:ascii="Arial" w:hAnsi="Arial" w:cs="Arial"/>
                <w:sz w:val="18"/>
                <w:szCs w:val="18"/>
              </w:rPr>
            </w:pPr>
            <w:ins w:id="17806"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07" w:author=" " w:date="2019-05-27T04:43:00Z"/>
                <w:rFonts w:ascii="Arial" w:hAnsi="Arial" w:cs="Arial"/>
                <w:sz w:val="18"/>
                <w:szCs w:val="18"/>
              </w:rPr>
            </w:pPr>
            <w:ins w:id="17808"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809" w:author=" " w:date="2019-05-27T04:43:00Z"/>
                <w:rFonts w:cs="Arial"/>
                <w:szCs w:val="18"/>
              </w:rPr>
            </w:pPr>
            <w:ins w:id="17810"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11" w:author=" " w:date="2019-05-27T04:43:00Z"/>
                <w:rFonts w:cs="Arial"/>
                <w:szCs w:val="18"/>
              </w:rPr>
            </w:pPr>
            <w:ins w:id="1781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13" w:author=" " w:date="2019-05-27T04:43:00Z"/>
                <w:rFonts w:cs="Arial"/>
                <w:szCs w:val="18"/>
              </w:rPr>
            </w:pPr>
            <w:ins w:id="1781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15" w:author=" " w:date="2019-05-27T04:43:00Z"/>
                <w:rFonts w:cs="Arial"/>
                <w:szCs w:val="18"/>
              </w:rPr>
            </w:pPr>
            <w:ins w:id="17816" w:author=" " w:date="2019-05-27T04:43:00Z">
              <w:r w:rsidRPr="00340831">
                <w:rPr>
                  <w:rFonts w:cs="Arial"/>
                  <w:szCs w:val="18"/>
                  <w:lang w:val="en-US" w:eastAsia="ja-JP"/>
                </w:rPr>
                <w:t>None</w:t>
              </w:r>
            </w:ins>
          </w:p>
        </w:tc>
      </w:tr>
      <w:tr w:rsidR="007B2B12" w:rsidRPr="00340831" w:rsidTr="004C693F">
        <w:trPr>
          <w:gridAfter w:val="1"/>
          <w:wAfter w:w="12" w:type="pct"/>
          <w:cantSplit/>
          <w:ins w:id="1781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818" w:author=" " w:date="2019-05-27T04:43:00Z"/>
                <w:rFonts w:ascii="Arial" w:eastAsia="SimSun" w:hAnsi="Arial" w:cs="Arial"/>
                <w:sz w:val="18"/>
                <w:szCs w:val="18"/>
                <w:lang w:eastAsia="zh-CN"/>
              </w:rPr>
            </w:pPr>
            <w:ins w:id="17819" w:author=" " w:date="2019-05-27T04:43:00Z">
              <w:r w:rsidRPr="00340831">
                <w:rPr>
                  <w:rFonts w:ascii="Arial" w:hAnsi="Arial" w:cs="Arial"/>
                  <w:sz w:val="18"/>
                  <w:szCs w:val="18"/>
                  <w:lang w:val="x-none" w:eastAsia="ja-JP"/>
                </w:rPr>
                <w:t>DC</w:t>
              </w:r>
              <w:r w:rsidRPr="00340831">
                <w:rPr>
                  <w:rFonts w:ascii="Arial" w:eastAsia="SimSun" w:hAnsi="Arial" w:cs="Arial"/>
                  <w:sz w:val="18"/>
                  <w:szCs w:val="18"/>
                  <w:lang w:val="x-none"/>
                </w:rPr>
                <w:t>_</w:t>
              </w:r>
              <w:r w:rsidRPr="00340831">
                <w:rPr>
                  <w:rFonts w:ascii="Arial" w:hAnsi="Arial" w:cs="Arial"/>
                  <w:sz w:val="18"/>
                  <w:szCs w:val="18"/>
                  <w:lang w:val="sv-SE" w:eastAsia="ja-JP"/>
                </w:rPr>
                <w:t>5A_n261(A-H-I)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20" w:author=" " w:date="2019-05-27T04:43:00Z"/>
                <w:rFonts w:ascii="Arial" w:hAnsi="Arial" w:cs="Arial"/>
                <w:sz w:val="18"/>
                <w:szCs w:val="18"/>
              </w:rPr>
            </w:pPr>
            <w:ins w:id="17821"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22" w:author=" " w:date="2019-05-27T04:43:00Z"/>
                <w:rFonts w:ascii="Arial" w:hAnsi="Arial" w:cs="Arial"/>
                <w:sz w:val="18"/>
                <w:szCs w:val="18"/>
              </w:rPr>
            </w:pPr>
            <w:ins w:id="17823"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824" w:author=" " w:date="2019-05-27T04:43:00Z"/>
                <w:rFonts w:cs="Arial"/>
                <w:szCs w:val="18"/>
              </w:rPr>
            </w:pPr>
            <w:ins w:id="17825"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26" w:author=" " w:date="2019-05-27T04:43:00Z"/>
                <w:rFonts w:cs="Arial"/>
                <w:szCs w:val="18"/>
              </w:rPr>
            </w:pPr>
            <w:ins w:id="1782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28" w:author=" " w:date="2019-05-27T04:43:00Z"/>
                <w:rFonts w:cs="Arial"/>
                <w:szCs w:val="18"/>
              </w:rPr>
            </w:pPr>
            <w:ins w:id="1782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30" w:author=" " w:date="2019-05-27T04:43:00Z"/>
                <w:rFonts w:cs="Arial"/>
                <w:szCs w:val="18"/>
              </w:rPr>
            </w:pPr>
            <w:ins w:id="17831" w:author=" " w:date="2019-05-27T04:43:00Z">
              <w:r w:rsidRPr="00340831">
                <w:rPr>
                  <w:rFonts w:cs="Arial"/>
                  <w:szCs w:val="18"/>
                  <w:lang w:val="en-US" w:eastAsia="ja-JP"/>
                </w:rPr>
                <w:t>None</w:t>
              </w:r>
            </w:ins>
          </w:p>
        </w:tc>
      </w:tr>
      <w:tr w:rsidR="007B2B12" w:rsidRPr="00340831" w:rsidTr="004C693F">
        <w:trPr>
          <w:gridAfter w:val="1"/>
          <w:wAfter w:w="12" w:type="pct"/>
          <w:cantSplit/>
          <w:ins w:id="1783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833" w:author=" " w:date="2019-05-27T04:43:00Z"/>
                <w:rFonts w:ascii="Arial" w:eastAsia="SimSun" w:hAnsi="Arial" w:cs="Arial"/>
                <w:sz w:val="18"/>
                <w:szCs w:val="18"/>
                <w:lang w:eastAsia="zh-CN"/>
              </w:rPr>
            </w:pPr>
            <w:ins w:id="17834" w:author=" " w:date="2019-05-27T04:43:00Z">
              <w:r w:rsidRPr="00340831">
                <w:rPr>
                  <w:rFonts w:ascii="Arial" w:hAnsi="Arial" w:cs="Arial"/>
                  <w:sz w:val="18"/>
                  <w:szCs w:val="18"/>
                  <w:lang w:val="x-none" w:eastAsia="ja-JP"/>
                </w:rPr>
                <w:t>DC</w:t>
              </w:r>
              <w:r w:rsidRPr="00340831">
                <w:rPr>
                  <w:rFonts w:ascii="Arial" w:eastAsia="SimSun" w:hAnsi="Arial" w:cs="Arial"/>
                  <w:sz w:val="18"/>
                  <w:szCs w:val="18"/>
                  <w:lang w:val="x-none"/>
                </w:rPr>
                <w:t>_</w:t>
              </w:r>
              <w:r w:rsidRPr="00340831">
                <w:rPr>
                  <w:rFonts w:ascii="Arial" w:hAnsi="Arial" w:cs="Arial"/>
                  <w:sz w:val="18"/>
                  <w:szCs w:val="18"/>
                  <w:lang w:val="sv-SE" w:eastAsia="ja-JP"/>
                </w:rPr>
                <w:t>5A_n261(G-H)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35" w:author=" " w:date="2019-05-27T04:43:00Z"/>
                <w:rFonts w:ascii="Arial" w:hAnsi="Arial" w:cs="Arial"/>
                <w:sz w:val="18"/>
                <w:szCs w:val="18"/>
              </w:rPr>
            </w:pPr>
            <w:ins w:id="17836"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37" w:author=" " w:date="2019-05-27T04:43:00Z"/>
                <w:rFonts w:ascii="Arial" w:hAnsi="Arial" w:cs="Arial"/>
                <w:sz w:val="18"/>
                <w:szCs w:val="18"/>
              </w:rPr>
            </w:pPr>
            <w:ins w:id="17838"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839" w:author=" " w:date="2019-05-27T04:43:00Z"/>
                <w:rFonts w:cs="Arial"/>
                <w:szCs w:val="18"/>
              </w:rPr>
            </w:pPr>
            <w:ins w:id="17840"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41" w:author=" " w:date="2019-05-27T04:43:00Z"/>
                <w:rFonts w:cs="Arial"/>
                <w:szCs w:val="18"/>
              </w:rPr>
            </w:pPr>
            <w:ins w:id="1784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43" w:author=" " w:date="2019-05-27T04:43:00Z"/>
                <w:rFonts w:cs="Arial"/>
                <w:szCs w:val="18"/>
              </w:rPr>
            </w:pPr>
            <w:ins w:id="1784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45" w:author=" " w:date="2019-05-27T04:43:00Z"/>
                <w:rFonts w:cs="Arial"/>
                <w:szCs w:val="18"/>
              </w:rPr>
            </w:pPr>
            <w:ins w:id="17846" w:author=" " w:date="2019-05-27T04:43:00Z">
              <w:r w:rsidRPr="00340831">
                <w:rPr>
                  <w:rFonts w:cs="Arial"/>
                  <w:szCs w:val="18"/>
                  <w:lang w:val="en-US" w:eastAsia="ja-JP"/>
                </w:rPr>
                <w:t>None</w:t>
              </w:r>
            </w:ins>
          </w:p>
        </w:tc>
      </w:tr>
      <w:tr w:rsidR="007B2B12" w:rsidRPr="00340831" w:rsidTr="004C693F">
        <w:trPr>
          <w:gridAfter w:val="1"/>
          <w:wAfter w:w="12" w:type="pct"/>
          <w:cantSplit/>
          <w:ins w:id="1784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848" w:author=" " w:date="2019-05-27T04:43:00Z"/>
                <w:rFonts w:ascii="Arial" w:eastAsia="SimSun" w:hAnsi="Arial" w:cs="Arial"/>
                <w:sz w:val="18"/>
                <w:szCs w:val="18"/>
                <w:lang w:eastAsia="zh-CN"/>
              </w:rPr>
            </w:pPr>
            <w:ins w:id="17849" w:author=" " w:date="2019-05-27T04:43:00Z">
              <w:r w:rsidRPr="00340831">
                <w:rPr>
                  <w:rFonts w:ascii="Arial" w:hAnsi="Arial" w:cs="Arial"/>
                  <w:sz w:val="18"/>
                  <w:szCs w:val="18"/>
                  <w:lang w:val="x-none" w:eastAsia="ja-JP"/>
                </w:rPr>
                <w:t>DC</w:t>
              </w:r>
              <w:r w:rsidRPr="00340831">
                <w:rPr>
                  <w:rFonts w:ascii="Arial" w:eastAsia="SimSun" w:hAnsi="Arial" w:cs="Arial"/>
                  <w:sz w:val="18"/>
                  <w:szCs w:val="18"/>
                  <w:lang w:val="x-none"/>
                </w:rPr>
                <w:t>_</w:t>
              </w:r>
              <w:r w:rsidRPr="00340831">
                <w:rPr>
                  <w:rFonts w:ascii="Arial" w:hAnsi="Arial" w:cs="Arial"/>
                  <w:sz w:val="18"/>
                  <w:szCs w:val="18"/>
                  <w:lang w:val="sv-SE" w:eastAsia="ja-JP"/>
                </w:rPr>
                <w:t>5A_n261(H-I)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50" w:author=" " w:date="2019-05-27T04:43:00Z"/>
                <w:rFonts w:ascii="Arial" w:hAnsi="Arial" w:cs="Arial"/>
                <w:sz w:val="18"/>
                <w:szCs w:val="18"/>
              </w:rPr>
            </w:pPr>
            <w:ins w:id="17851"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52" w:author=" " w:date="2019-05-27T04:43:00Z"/>
                <w:rFonts w:ascii="Arial" w:hAnsi="Arial" w:cs="Arial"/>
                <w:sz w:val="18"/>
                <w:szCs w:val="18"/>
              </w:rPr>
            </w:pPr>
            <w:ins w:id="17853"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854" w:author=" " w:date="2019-05-27T04:43:00Z"/>
                <w:rFonts w:cs="Arial"/>
                <w:szCs w:val="18"/>
              </w:rPr>
            </w:pPr>
            <w:ins w:id="17855"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56" w:author=" " w:date="2019-05-27T04:43:00Z"/>
                <w:rFonts w:cs="Arial"/>
                <w:szCs w:val="18"/>
              </w:rPr>
            </w:pPr>
            <w:ins w:id="1785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58" w:author=" " w:date="2019-05-27T04:43:00Z"/>
                <w:rFonts w:cs="Arial"/>
                <w:szCs w:val="18"/>
              </w:rPr>
            </w:pPr>
            <w:ins w:id="1785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60" w:author=" " w:date="2019-05-27T04:43:00Z"/>
                <w:rFonts w:cs="Arial"/>
                <w:szCs w:val="18"/>
              </w:rPr>
            </w:pPr>
            <w:ins w:id="17861" w:author=" " w:date="2019-05-27T04:43:00Z">
              <w:r w:rsidRPr="00340831">
                <w:rPr>
                  <w:rFonts w:cs="Arial"/>
                  <w:szCs w:val="18"/>
                  <w:lang w:val="en-US" w:eastAsia="ja-JP"/>
                </w:rPr>
                <w:t>None</w:t>
              </w:r>
            </w:ins>
          </w:p>
        </w:tc>
      </w:tr>
      <w:tr w:rsidR="007B2B12" w:rsidRPr="00340831" w:rsidTr="004C693F">
        <w:trPr>
          <w:gridAfter w:val="1"/>
          <w:wAfter w:w="12" w:type="pct"/>
          <w:cantSplit/>
          <w:ins w:id="1786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863" w:author=" " w:date="2019-05-27T04:43:00Z"/>
                <w:rFonts w:ascii="Arial" w:hAnsi="Arial" w:cs="Arial"/>
                <w:sz w:val="18"/>
                <w:szCs w:val="18"/>
                <w:lang w:val="x-none" w:eastAsia="ja-JP"/>
              </w:rPr>
            </w:pPr>
            <w:ins w:id="17864" w:author=" " w:date="2019-05-27T04:43:00Z">
              <w:r w:rsidRPr="00340831">
                <w:rPr>
                  <w:rFonts w:ascii="Arial" w:hAnsi="Arial" w:cs="Arial"/>
                  <w:color w:val="000000"/>
                  <w:lang w:val="en-US"/>
                </w:rPr>
                <w:t>DC_5A_n261(4A)_UL_5A_n261A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65" w:author=" " w:date="2019-05-27T04:43:00Z"/>
                <w:rFonts w:ascii="Arial" w:hAnsi="Arial" w:cs="Arial"/>
                <w:sz w:val="18"/>
                <w:szCs w:val="18"/>
              </w:rPr>
            </w:pPr>
            <w:ins w:id="1786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867" w:author=" " w:date="2019-05-27T04:43:00Z"/>
                <w:rFonts w:ascii="Arial" w:hAnsi="Arial" w:cs="Arial"/>
                <w:sz w:val="18"/>
                <w:szCs w:val="18"/>
              </w:rPr>
            </w:pPr>
            <w:ins w:id="1786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869" w:author=" " w:date="2019-05-27T04:43:00Z"/>
                <w:rFonts w:cs="Arial"/>
                <w:szCs w:val="18"/>
              </w:rPr>
            </w:pPr>
            <w:ins w:id="1787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71" w:author=" " w:date="2019-05-27T04:43:00Z"/>
                <w:rFonts w:cs="Arial"/>
                <w:szCs w:val="18"/>
              </w:rPr>
            </w:pPr>
            <w:ins w:id="1787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73" w:author=" " w:date="2019-05-27T04:43:00Z"/>
                <w:rFonts w:cs="Arial"/>
                <w:szCs w:val="18"/>
              </w:rPr>
            </w:pPr>
            <w:ins w:id="1787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75" w:author=" " w:date="2019-05-27T04:43:00Z"/>
                <w:rFonts w:cs="Arial"/>
                <w:szCs w:val="18"/>
              </w:rPr>
            </w:pPr>
            <w:ins w:id="17876" w:author=" " w:date="2019-05-27T04:43:00Z">
              <w:r w:rsidRPr="00340831">
                <w:rPr>
                  <w:rFonts w:cs="Arial"/>
                  <w:szCs w:val="18"/>
                  <w:lang w:val="en-US" w:eastAsia="ja-JP"/>
                </w:rPr>
                <w:t>None</w:t>
              </w:r>
            </w:ins>
          </w:p>
        </w:tc>
      </w:tr>
      <w:tr w:rsidR="007B2B12" w:rsidRPr="00340831" w:rsidTr="004C693F">
        <w:trPr>
          <w:gridAfter w:val="1"/>
          <w:wAfter w:w="12" w:type="pct"/>
          <w:cantSplit/>
          <w:ins w:id="1787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878" w:author=" " w:date="2019-05-27T04:43:00Z"/>
                <w:rFonts w:ascii="Arial" w:hAnsi="Arial" w:cs="Arial"/>
                <w:sz w:val="18"/>
                <w:szCs w:val="18"/>
                <w:lang w:val="x-none" w:eastAsia="ja-JP"/>
              </w:rPr>
            </w:pPr>
            <w:ins w:id="17879" w:author=" " w:date="2019-05-27T04:43:00Z">
              <w:r w:rsidRPr="00340831">
                <w:rPr>
                  <w:rFonts w:ascii="Arial" w:hAnsi="Arial" w:cs="Arial"/>
                  <w:color w:val="000000"/>
                  <w:lang w:val="en-US"/>
                </w:rPr>
                <w:lastRenderedPageBreak/>
                <w:t>DC_5A_n261G_UL_5A_n261G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80" w:author=" " w:date="2019-05-27T04:43:00Z"/>
                <w:rFonts w:ascii="Arial" w:hAnsi="Arial" w:cs="Arial"/>
                <w:sz w:val="18"/>
                <w:szCs w:val="18"/>
              </w:rPr>
            </w:pPr>
            <w:ins w:id="1788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882" w:author=" " w:date="2019-05-27T04:43:00Z"/>
                <w:rFonts w:ascii="Arial" w:hAnsi="Arial" w:cs="Arial"/>
                <w:sz w:val="18"/>
                <w:szCs w:val="18"/>
              </w:rPr>
            </w:pPr>
            <w:ins w:id="1788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884" w:author=" " w:date="2019-05-27T04:43:00Z"/>
                <w:rFonts w:cs="Arial"/>
                <w:szCs w:val="18"/>
              </w:rPr>
            </w:pPr>
            <w:ins w:id="1788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86" w:author=" " w:date="2019-05-27T04:43:00Z"/>
                <w:rFonts w:cs="Arial"/>
                <w:szCs w:val="18"/>
              </w:rPr>
            </w:pPr>
            <w:ins w:id="1788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88" w:author=" " w:date="2019-05-27T04:43:00Z"/>
                <w:rFonts w:cs="Arial"/>
                <w:szCs w:val="18"/>
              </w:rPr>
            </w:pPr>
            <w:ins w:id="1788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90" w:author=" " w:date="2019-05-27T04:43:00Z"/>
                <w:rFonts w:cs="Arial"/>
                <w:szCs w:val="18"/>
              </w:rPr>
            </w:pPr>
            <w:ins w:id="17891" w:author=" " w:date="2019-05-27T04:43:00Z">
              <w:r w:rsidRPr="00340831">
                <w:rPr>
                  <w:rFonts w:cs="Arial"/>
                  <w:szCs w:val="18"/>
                </w:rPr>
                <w:t>None</w:t>
              </w:r>
            </w:ins>
          </w:p>
        </w:tc>
      </w:tr>
      <w:tr w:rsidR="007B2B12" w:rsidRPr="00340831" w:rsidTr="004C693F">
        <w:trPr>
          <w:gridAfter w:val="1"/>
          <w:wAfter w:w="12" w:type="pct"/>
          <w:cantSplit/>
          <w:ins w:id="1789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893" w:author=" " w:date="2019-05-27T04:43:00Z"/>
                <w:rFonts w:ascii="Arial" w:hAnsi="Arial" w:cs="Arial"/>
                <w:sz w:val="18"/>
                <w:szCs w:val="18"/>
                <w:lang w:val="x-none" w:eastAsia="ja-JP"/>
              </w:rPr>
            </w:pPr>
            <w:ins w:id="17894" w:author=" " w:date="2019-05-27T04:43:00Z">
              <w:r w:rsidRPr="00340831">
                <w:rPr>
                  <w:rFonts w:ascii="Arial" w:hAnsi="Arial" w:cs="Arial"/>
                  <w:color w:val="000000"/>
                  <w:lang w:val="en-US"/>
                </w:rPr>
                <w:t>DC_5A_n261H_UL_5A_n261H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95" w:author=" " w:date="2019-05-27T04:43:00Z"/>
                <w:rFonts w:ascii="Arial" w:hAnsi="Arial" w:cs="Arial"/>
                <w:sz w:val="18"/>
                <w:szCs w:val="18"/>
              </w:rPr>
            </w:pPr>
            <w:ins w:id="1789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897" w:author=" " w:date="2019-05-27T04:43:00Z"/>
                <w:rFonts w:ascii="Arial" w:hAnsi="Arial" w:cs="Arial"/>
                <w:sz w:val="18"/>
                <w:szCs w:val="18"/>
              </w:rPr>
            </w:pPr>
            <w:ins w:id="1789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899" w:author=" " w:date="2019-05-27T04:43:00Z"/>
                <w:rFonts w:cs="Arial"/>
                <w:szCs w:val="18"/>
              </w:rPr>
            </w:pPr>
            <w:ins w:id="1790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01" w:author=" " w:date="2019-05-27T04:43:00Z"/>
                <w:rFonts w:cs="Arial"/>
                <w:szCs w:val="18"/>
              </w:rPr>
            </w:pPr>
            <w:ins w:id="1790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03" w:author=" " w:date="2019-05-27T04:43:00Z"/>
                <w:rFonts w:cs="Arial"/>
                <w:szCs w:val="18"/>
              </w:rPr>
            </w:pPr>
            <w:ins w:id="1790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05" w:author=" " w:date="2019-05-27T04:43:00Z"/>
                <w:rFonts w:cs="Arial"/>
                <w:szCs w:val="18"/>
              </w:rPr>
            </w:pPr>
            <w:ins w:id="17906" w:author=" " w:date="2019-05-27T04:43:00Z">
              <w:r w:rsidRPr="00340831">
                <w:rPr>
                  <w:rFonts w:cs="Arial"/>
                  <w:szCs w:val="18"/>
                </w:rPr>
                <w:t>None</w:t>
              </w:r>
            </w:ins>
          </w:p>
        </w:tc>
      </w:tr>
      <w:tr w:rsidR="007B2B12" w:rsidRPr="00340831" w:rsidTr="004C693F">
        <w:trPr>
          <w:gridAfter w:val="1"/>
          <w:wAfter w:w="12" w:type="pct"/>
          <w:cantSplit/>
          <w:ins w:id="1790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908" w:author=" " w:date="2019-05-27T04:43:00Z"/>
                <w:rFonts w:ascii="Arial" w:hAnsi="Arial" w:cs="Arial"/>
                <w:sz w:val="18"/>
                <w:szCs w:val="18"/>
                <w:lang w:val="x-none" w:eastAsia="ja-JP"/>
              </w:rPr>
            </w:pPr>
            <w:ins w:id="17909" w:author=" " w:date="2019-05-27T04:43:00Z">
              <w:r w:rsidRPr="00340831">
                <w:rPr>
                  <w:rFonts w:ascii="Arial" w:hAnsi="Arial" w:cs="Arial"/>
                  <w:color w:val="000000"/>
                  <w:lang w:val="en-US"/>
                </w:rPr>
                <w:t>DC_5A_n261H_UL_5A_n261G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910" w:author=" " w:date="2019-05-27T04:43:00Z"/>
                <w:rFonts w:ascii="Arial" w:hAnsi="Arial" w:cs="Arial"/>
                <w:sz w:val="18"/>
                <w:szCs w:val="18"/>
              </w:rPr>
            </w:pPr>
            <w:ins w:id="1791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912" w:author=" " w:date="2019-05-27T04:43:00Z"/>
                <w:rFonts w:ascii="Arial" w:hAnsi="Arial" w:cs="Arial"/>
                <w:sz w:val="18"/>
                <w:szCs w:val="18"/>
              </w:rPr>
            </w:pPr>
            <w:ins w:id="1791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914" w:author=" " w:date="2019-05-27T04:43:00Z"/>
                <w:rFonts w:cs="Arial"/>
                <w:szCs w:val="18"/>
              </w:rPr>
            </w:pPr>
            <w:ins w:id="1791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16" w:author=" " w:date="2019-05-27T04:43:00Z"/>
                <w:rFonts w:cs="Arial"/>
                <w:szCs w:val="18"/>
              </w:rPr>
            </w:pPr>
            <w:ins w:id="1791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18" w:author=" " w:date="2019-05-27T04:43:00Z"/>
                <w:rFonts w:cs="Arial"/>
                <w:szCs w:val="18"/>
              </w:rPr>
            </w:pPr>
            <w:ins w:id="1791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20" w:author=" " w:date="2019-05-27T04:43:00Z"/>
                <w:rFonts w:cs="Arial"/>
                <w:szCs w:val="18"/>
              </w:rPr>
            </w:pPr>
            <w:ins w:id="17921" w:author=" " w:date="2019-05-27T04:43:00Z">
              <w:r w:rsidRPr="00340831">
                <w:rPr>
                  <w:rFonts w:cs="Arial"/>
                  <w:szCs w:val="18"/>
                </w:rPr>
                <w:t>None</w:t>
              </w:r>
            </w:ins>
          </w:p>
        </w:tc>
      </w:tr>
      <w:tr w:rsidR="007B2B12" w:rsidRPr="00340831" w:rsidTr="004C693F">
        <w:trPr>
          <w:gridAfter w:val="1"/>
          <w:wAfter w:w="12" w:type="pct"/>
          <w:cantSplit/>
          <w:ins w:id="1792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923" w:author=" " w:date="2019-05-27T04:43:00Z"/>
                <w:rFonts w:ascii="Arial" w:hAnsi="Arial" w:cs="Arial"/>
                <w:sz w:val="18"/>
                <w:szCs w:val="18"/>
                <w:lang w:val="x-none" w:eastAsia="ja-JP"/>
              </w:rPr>
            </w:pPr>
            <w:ins w:id="17924" w:author=" " w:date="2019-05-27T04:43:00Z">
              <w:r w:rsidRPr="00340831">
                <w:rPr>
                  <w:rFonts w:ascii="Arial" w:hAnsi="Arial" w:cs="Arial"/>
                  <w:color w:val="000000"/>
                  <w:lang w:val="en-US"/>
                </w:rPr>
                <w:t>DC_5A_n261I_UL_5A_n261I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925" w:author=" " w:date="2019-05-27T04:43:00Z"/>
                <w:rFonts w:ascii="Arial" w:hAnsi="Arial" w:cs="Arial"/>
                <w:sz w:val="18"/>
                <w:szCs w:val="18"/>
              </w:rPr>
            </w:pPr>
            <w:ins w:id="1792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927" w:author=" " w:date="2019-05-27T04:43:00Z"/>
                <w:rFonts w:ascii="Arial" w:hAnsi="Arial" w:cs="Arial"/>
                <w:sz w:val="18"/>
                <w:szCs w:val="18"/>
              </w:rPr>
            </w:pPr>
            <w:ins w:id="1792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929" w:author=" " w:date="2019-05-27T04:43:00Z"/>
                <w:rFonts w:cs="Arial"/>
                <w:szCs w:val="18"/>
              </w:rPr>
            </w:pPr>
            <w:ins w:id="1793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31" w:author=" " w:date="2019-05-27T04:43:00Z"/>
                <w:rFonts w:cs="Arial"/>
                <w:szCs w:val="18"/>
              </w:rPr>
            </w:pPr>
            <w:ins w:id="1793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33" w:author=" " w:date="2019-05-27T04:43:00Z"/>
                <w:rFonts w:cs="Arial"/>
                <w:szCs w:val="18"/>
              </w:rPr>
            </w:pPr>
            <w:ins w:id="1793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35" w:author=" " w:date="2019-05-27T04:43:00Z"/>
                <w:rFonts w:cs="Arial"/>
                <w:szCs w:val="18"/>
              </w:rPr>
            </w:pPr>
            <w:ins w:id="17936" w:author=" " w:date="2019-05-27T04:43:00Z">
              <w:r w:rsidRPr="00340831">
                <w:rPr>
                  <w:rFonts w:cs="Arial"/>
                  <w:szCs w:val="18"/>
                </w:rPr>
                <w:t>None</w:t>
              </w:r>
            </w:ins>
          </w:p>
        </w:tc>
      </w:tr>
      <w:tr w:rsidR="007B2B12" w:rsidRPr="00340831" w:rsidTr="004C693F">
        <w:trPr>
          <w:gridAfter w:val="1"/>
          <w:wAfter w:w="12" w:type="pct"/>
          <w:cantSplit/>
          <w:ins w:id="1793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938" w:author=" " w:date="2019-05-27T04:43:00Z"/>
                <w:rFonts w:ascii="Arial" w:hAnsi="Arial" w:cs="Arial"/>
                <w:sz w:val="18"/>
                <w:szCs w:val="18"/>
                <w:lang w:val="x-none" w:eastAsia="ja-JP"/>
              </w:rPr>
            </w:pPr>
            <w:ins w:id="17939" w:author=" " w:date="2019-05-27T04:43:00Z">
              <w:r w:rsidRPr="00340831">
                <w:rPr>
                  <w:rFonts w:ascii="Arial" w:hAnsi="Arial" w:cs="Arial"/>
                  <w:color w:val="000000"/>
                  <w:lang w:val="en-US"/>
                </w:rPr>
                <w:t>DC_5A_n261I_UL_5A_n261H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940" w:author=" " w:date="2019-05-27T04:43:00Z"/>
                <w:rFonts w:ascii="Arial" w:hAnsi="Arial" w:cs="Arial"/>
                <w:sz w:val="18"/>
                <w:szCs w:val="18"/>
              </w:rPr>
            </w:pPr>
            <w:ins w:id="1794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942" w:author=" " w:date="2019-05-27T04:43:00Z"/>
                <w:rFonts w:ascii="Arial" w:hAnsi="Arial" w:cs="Arial"/>
                <w:sz w:val="18"/>
                <w:szCs w:val="18"/>
              </w:rPr>
            </w:pPr>
            <w:ins w:id="1794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944" w:author=" " w:date="2019-05-27T04:43:00Z"/>
                <w:rFonts w:cs="Arial"/>
                <w:szCs w:val="18"/>
              </w:rPr>
            </w:pPr>
            <w:ins w:id="1794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46" w:author=" " w:date="2019-05-27T04:43:00Z"/>
                <w:rFonts w:cs="Arial"/>
                <w:szCs w:val="18"/>
              </w:rPr>
            </w:pPr>
            <w:ins w:id="1794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48" w:author=" " w:date="2019-05-27T04:43:00Z"/>
                <w:rFonts w:cs="Arial"/>
                <w:szCs w:val="18"/>
              </w:rPr>
            </w:pPr>
            <w:ins w:id="1794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50" w:author=" " w:date="2019-05-27T04:43:00Z"/>
                <w:rFonts w:cs="Arial"/>
                <w:szCs w:val="18"/>
              </w:rPr>
            </w:pPr>
            <w:ins w:id="17951" w:author=" " w:date="2019-05-27T04:43:00Z">
              <w:r w:rsidRPr="00340831">
                <w:rPr>
                  <w:rFonts w:cs="Arial"/>
                  <w:szCs w:val="18"/>
                </w:rPr>
                <w:t>None</w:t>
              </w:r>
            </w:ins>
          </w:p>
        </w:tc>
      </w:tr>
      <w:tr w:rsidR="007B2B12" w:rsidRPr="00340831" w:rsidTr="004C693F">
        <w:trPr>
          <w:gridAfter w:val="1"/>
          <w:wAfter w:w="12" w:type="pct"/>
          <w:cantSplit/>
          <w:ins w:id="1795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953" w:author=" " w:date="2019-05-27T04:43:00Z"/>
                <w:rFonts w:ascii="Arial" w:hAnsi="Arial" w:cs="Arial"/>
                <w:sz w:val="18"/>
                <w:szCs w:val="18"/>
                <w:lang w:val="x-none" w:eastAsia="ja-JP"/>
              </w:rPr>
            </w:pPr>
            <w:ins w:id="17954" w:author=" " w:date="2019-05-27T04:43:00Z">
              <w:r w:rsidRPr="00340831">
                <w:rPr>
                  <w:rFonts w:ascii="Arial" w:hAnsi="Arial" w:cs="Arial"/>
                  <w:color w:val="000000"/>
                  <w:lang w:val="en-US"/>
                </w:rPr>
                <w:t>DC_5A_n261I_UL_5A_n261G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955" w:author=" " w:date="2019-05-27T04:43:00Z"/>
                <w:rFonts w:ascii="Arial" w:hAnsi="Arial" w:cs="Arial"/>
                <w:sz w:val="18"/>
                <w:szCs w:val="18"/>
              </w:rPr>
            </w:pPr>
            <w:ins w:id="1795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957" w:author=" " w:date="2019-05-27T04:43:00Z"/>
                <w:rFonts w:ascii="Arial" w:hAnsi="Arial" w:cs="Arial"/>
                <w:sz w:val="18"/>
                <w:szCs w:val="18"/>
              </w:rPr>
            </w:pPr>
            <w:ins w:id="1795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959" w:author=" " w:date="2019-05-27T04:43:00Z"/>
                <w:rFonts w:cs="Arial"/>
                <w:szCs w:val="18"/>
              </w:rPr>
            </w:pPr>
            <w:ins w:id="1796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61" w:author=" " w:date="2019-05-27T04:43:00Z"/>
                <w:rFonts w:cs="Arial"/>
                <w:szCs w:val="18"/>
              </w:rPr>
            </w:pPr>
            <w:ins w:id="1796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63" w:author=" " w:date="2019-05-27T04:43:00Z"/>
                <w:rFonts w:cs="Arial"/>
                <w:szCs w:val="18"/>
              </w:rPr>
            </w:pPr>
            <w:ins w:id="1796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65" w:author=" " w:date="2019-05-27T04:43:00Z"/>
                <w:rFonts w:cs="Arial"/>
                <w:szCs w:val="18"/>
              </w:rPr>
            </w:pPr>
            <w:ins w:id="17966" w:author=" " w:date="2019-05-27T04:43:00Z">
              <w:r w:rsidRPr="00340831">
                <w:rPr>
                  <w:rFonts w:cs="Arial"/>
                  <w:szCs w:val="18"/>
                </w:rPr>
                <w:t>None</w:t>
              </w:r>
            </w:ins>
          </w:p>
        </w:tc>
      </w:tr>
      <w:tr w:rsidR="007B2B12" w:rsidRPr="00340831" w:rsidTr="004C693F">
        <w:trPr>
          <w:gridAfter w:val="1"/>
          <w:wAfter w:w="12" w:type="pct"/>
          <w:cantSplit/>
          <w:ins w:id="1796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968" w:author=" " w:date="2019-05-27T04:43:00Z"/>
                <w:rFonts w:ascii="Arial" w:hAnsi="Arial" w:cs="Arial"/>
                <w:sz w:val="18"/>
                <w:szCs w:val="18"/>
                <w:lang w:val="x-none" w:eastAsia="ja-JP"/>
              </w:rPr>
            </w:pPr>
            <w:ins w:id="17969" w:author=" " w:date="2019-05-27T04:43:00Z">
              <w:r w:rsidRPr="00340831">
                <w:rPr>
                  <w:rFonts w:ascii="Arial" w:hAnsi="Arial" w:cs="Arial"/>
                  <w:color w:val="000000"/>
                  <w:lang w:val="en-US"/>
                </w:rPr>
                <w:t>DC_5A_n261M_UL_5A_n261A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970" w:author=" " w:date="2019-05-27T04:43:00Z"/>
                <w:rFonts w:ascii="Arial" w:hAnsi="Arial" w:cs="Arial"/>
                <w:sz w:val="18"/>
                <w:szCs w:val="18"/>
              </w:rPr>
            </w:pPr>
            <w:ins w:id="1797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972" w:author=" " w:date="2019-05-27T04:43:00Z"/>
                <w:rFonts w:ascii="Arial" w:hAnsi="Arial" w:cs="Arial"/>
                <w:sz w:val="18"/>
                <w:szCs w:val="18"/>
              </w:rPr>
            </w:pPr>
            <w:ins w:id="1797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974" w:author=" " w:date="2019-05-27T04:43:00Z"/>
                <w:rFonts w:cs="Arial"/>
                <w:szCs w:val="18"/>
              </w:rPr>
            </w:pPr>
            <w:ins w:id="1797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76" w:author=" " w:date="2019-05-27T04:43:00Z"/>
                <w:rFonts w:cs="Arial"/>
                <w:szCs w:val="18"/>
              </w:rPr>
            </w:pPr>
            <w:ins w:id="1797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78" w:author=" " w:date="2019-05-27T04:43:00Z"/>
                <w:rFonts w:cs="Arial"/>
                <w:szCs w:val="18"/>
              </w:rPr>
            </w:pPr>
            <w:ins w:id="1797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80" w:author=" " w:date="2019-05-27T04:43:00Z"/>
                <w:rFonts w:cs="Arial"/>
                <w:szCs w:val="18"/>
              </w:rPr>
            </w:pPr>
            <w:ins w:id="17981" w:author=" " w:date="2019-05-27T04:43:00Z">
              <w:r w:rsidRPr="00340831">
                <w:rPr>
                  <w:rFonts w:cs="Arial"/>
                  <w:szCs w:val="18"/>
                  <w:lang w:val="en-US" w:eastAsia="ja-JP"/>
                </w:rPr>
                <w:t>None</w:t>
              </w:r>
            </w:ins>
          </w:p>
        </w:tc>
      </w:tr>
      <w:tr w:rsidR="007B2B12" w:rsidRPr="00340831" w:rsidTr="004C693F">
        <w:trPr>
          <w:gridAfter w:val="1"/>
          <w:wAfter w:w="12" w:type="pct"/>
          <w:cantSplit/>
          <w:ins w:id="1798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983" w:author=" " w:date="2019-05-27T04:43:00Z"/>
                <w:rFonts w:ascii="Arial" w:hAnsi="Arial" w:cs="Arial"/>
                <w:sz w:val="18"/>
                <w:szCs w:val="18"/>
                <w:lang w:val="x-none" w:eastAsia="ja-JP"/>
              </w:rPr>
            </w:pPr>
            <w:ins w:id="17984" w:author=" " w:date="2019-05-27T04:43:00Z">
              <w:r w:rsidRPr="00340831">
                <w:rPr>
                  <w:rFonts w:ascii="Arial" w:hAnsi="Arial" w:cs="Arial"/>
                  <w:color w:val="000000"/>
                  <w:lang w:val="en-US"/>
                </w:rPr>
                <w:t>DC_5A_n261M_UL_5A_n261I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985" w:author=" " w:date="2019-05-27T04:43:00Z"/>
                <w:rFonts w:ascii="Arial" w:hAnsi="Arial" w:cs="Arial"/>
                <w:sz w:val="18"/>
                <w:szCs w:val="18"/>
              </w:rPr>
            </w:pPr>
            <w:ins w:id="1798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987" w:author=" " w:date="2019-05-27T04:43:00Z"/>
                <w:rFonts w:ascii="Arial" w:hAnsi="Arial" w:cs="Arial"/>
                <w:sz w:val="18"/>
                <w:szCs w:val="18"/>
              </w:rPr>
            </w:pPr>
            <w:ins w:id="1798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989" w:author=" " w:date="2019-05-27T04:43:00Z"/>
                <w:rFonts w:cs="Arial"/>
                <w:szCs w:val="18"/>
              </w:rPr>
            </w:pPr>
            <w:ins w:id="1799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91" w:author=" " w:date="2019-05-27T04:43:00Z"/>
                <w:rFonts w:cs="Arial"/>
                <w:szCs w:val="18"/>
              </w:rPr>
            </w:pPr>
            <w:ins w:id="1799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93" w:author=" " w:date="2019-05-27T04:43:00Z"/>
                <w:rFonts w:cs="Arial"/>
                <w:szCs w:val="18"/>
              </w:rPr>
            </w:pPr>
            <w:ins w:id="1799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95" w:author=" " w:date="2019-05-27T04:43:00Z"/>
                <w:rFonts w:cs="Arial"/>
                <w:szCs w:val="18"/>
              </w:rPr>
            </w:pPr>
            <w:ins w:id="17996" w:author=" " w:date="2019-05-27T04:43:00Z">
              <w:r w:rsidRPr="00340831">
                <w:rPr>
                  <w:rFonts w:cs="Arial"/>
                  <w:szCs w:val="18"/>
                  <w:lang w:val="en-US" w:eastAsia="ja-JP"/>
                </w:rPr>
                <w:t>None</w:t>
              </w:r>
            </w:ins>
          </w:p>
        </w:tc>
      </w:tr>
      <w:tr w:rsidR="007B2B12" w:rsidRPr="00340831" w:rsidTr="004C693F">
        <w:trPr>
          <w:gridAfter w:val="1"/>
          <w:wAfter w:w="12" w:type="pct"/>
          <w:cantSplit/>
          <w:ins w:id="1799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7998" w:author=" " w:date="2019-05-27T04:43:00Z"/>
                <w:rFonts w:ascii="Arial" w:hAnsi="Arial" w:cs="Arial"/>
                <w:sz w:val="18"/>
                <w:szCs w:val="18"/>
                <w:lang w:val="x-none" w:eastAsia="ja-JP"/>
              </w:rPr>
            </w:pPr>
            <w:ins w:id="17999" w:author=" " w:date="2019-05-27T04:43:00Z">
              <w:r w:rsidRPr="00340831">
                <w:rPr>
                  <w:rFonts w:ascii="Arial" w:hAnsi="Arial" w:cs="Arial"/>
                  <w:color w:val="000000"/>
                  <w:lang w:val="en-US"/>
                </w:rPr>
                <w:t>DC_5A_n261M_UL_5A_n261H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000" w:author=" " w:date="2019-05-27T04:43:00Z"/>
                <w:rFonts w:ascii="Arial" w:hAnsi="Arial" w:cs="Arial"/>
                <w:sz w:val="18"/>
                <w:szCs w:val="18"/>
              </w:rPr>
            </w:pPr>
            <w:ins w:id="1800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002" w:author=" " w:date="2019-05-27T04:43:00Z"/>
                <w:rFonts w:ascii="Arial" w:hAnsi="Arial" w:cs="Arial"/>
                <w:sz w:val="18"/>
                <w:szCs w:val="18"/>
              </w:rPr>
            </w:pPr>
            <w:ins w:id="1800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004" w:author=" " w:date="2019-05-27T04:43:00Z"/>
                <w:rFonts w:cs="Arial"/>
                <w:szCs w:val="18"/>
              </w:rPr>
            </w:pPr>
            <w:ins w:id="1800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06" w:author=" " w:date="2019-05-27T04:43:00Z"/>
                <w:rFonts w:cs="Arial"/>
                <w:szCs w:val="18"/>
              </w:rPr>
            </w:pPr>
            <w:ins w:id="1800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08" w:author=" " w:date="2019-05-27T04:43:00Z"/>
                <w:rFonts w:cs="Arial"/>
                <w:szCs w:val="18"/>
              </w:rPr>
            </w:pPr>
            <w:ins w:id="1800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10" w:author=" " w:date="2019-05-27T04:43:00Z"/>
                <w:rFonts w:cs="Arial"/>
                <w:szCs w:val="18"/>
              </w:rPr>
            </w:pPr>
            <w:ins w:id="18011" w:author=" " w:date="2019-05-27T04:43:00Z">
              <w:r w:rsidRPr="00340831">
                <w:rPr>
                  <w:rFonts w:cs="Arial"/>
                  <w:szCs w:val="18"/>
                  <w:lang w:val="en-US" w:eastAsia="ja-JP"/>
                </w:rPr>
                <w:t>None</w:t>
              </w:r>
            </w:ins>
          </w:p>
        </w:tc>
      </w:tr>
      <w:tr w:rsidR="007B2B12" w:rsidRPr="00340831" w:rsidTr="004C693F">
        <w:trPr>
          <w:gridAfter w:val="1"/>
          <w:wAfter w:w="12" w:type="pct"/>
          <w:cantSplit/>
          <w:ins w:id="1801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8013" w:author=" " w:date="2019-05-27T04:43:00Z"/>
                <w:rFonts w:ascii="Arial" w:hAnsi="Arial" w:cs="Arial"/>
                <w:sz w:val="18"/>
                <w:szCs w:val="18"/>
                <w:lang w:val="x-none" w:eastAsia="ja-JP"/>
              </w:rPr>
            </w:pPr>
            <w:ins w:id="18014" w:author=" " w:date="2019-05-27T04:43:00Z">
              <w:r w:rsidRPr="00340831">
                <w:rPr>
                  <w:rFonts w:ascii="Arial" w:hAnsi="Arial" w:cs="Arial"/>
                  <w:color w:val="000000"/>
                  <w:lang w:val="en-US"/>
                </w:rPr>
                <w:t>DC_5A_n261M_UL_5A_n261G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015" w:author=" " w:date="2019-05-27T04:43:00Z"/>
                <w:rFonts w:ascii="Arial" w:hAnsi="Arial" w:cs="Arial"/>
                <w:sz w:val="18"/>
                <w:szCs w:val="18"/>
              </w:rPr>
            </w:pPr>
            <w:ins w:id="1801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017" w:author=" " w:date="2019-05-27T04:43:00Z"/>
                <w:rFonts w:ascii="Arial" w:hAnsi="Arial" w:cs="Arial"/>
                <w:sz w:val="18"/>
                <w:szCs w:val="18"/>
              </w:rPr>
            </w:pPr>
            <w:ins w:id="1801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019" w:author=" " w:date="2019-05-27T04:43:00Z"/>
                <w:rFonts w:cs="Arial"/>
                <w:szCs w:val="18"/>
              </w:rPr>
            </w:pPr>
            <w:ins w:id="1802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21" w:author=" " w:date="2019-05-27T04:43:00Z"/>
                <w:rFonts w:cs="Arial"/>
                <w:szCs w:val="18"/>
              </w:rPr>
            </w:pPr>
            <w:ins w:id="1802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23" w:author=" " w:date="2019-05-27T04:43:00Z"/>
                <w:rFonts w:cs="Arial"/>
                <w:szCs w:val="18"/>
              </w:rPr>
            </w:pPr>
            <w:ins w:id="1802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25" w:author=" " w:date="2019-05-27T04:43:00Z"/>
                <w:rFonts w:cs="Arial"/>
                <w:szCs w:val="18"/>
              </w:rPr>
            </w:pPr>
            <w:ins w:id="18026" w:author=" " w:date="2019-05-27T04:43:00Z">
              <w:r w:rsidRPr="00340831">
                <w:rPr>
                  <w:rFonts w:cs="Arial"/>
                  <w:szCs w:val="18"/>
                  <w:lang w:val="en-US" w:eastAsia="ja-JP"/>
                </w:rPr>
                <w:t>None</w:t>
              </w:r>
            </w:ins>
          </w:p>
        </w:tc>
      </w:tr>
      <w:tr w:rsidR="007B2B12" w:rsidRPr="00340831" w:rsidTr="004C693F">
        <w:trPr>
          <w:gridAfter w:val="1"/>
          <w:wAfter w:w="12" w:type="pct"/>
          <w:cantSplit/>
          <w:ins w:id="1802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8028" w:author=" " w:date="2019-05-27T04:43:00Z"/>
                <w:rFonts w:ascii="Arial" w:hAnsi="Arial" w:cs="Arial"/>
                <w:sz w:val="18"/>
                <w:szCs w:val="18"/>
                <w:lang w:val="x-none" w:eastAsia="ja-JP"/>
              </w:rPr>
            </w:pPr>
            <w:ins w:id="18029" w:author=" " w:date="2019-05-27T04:43:00Z">
              <w:r w:rsidRPr="00340831">
                <w:rPr>
                  <w:rFonts w:ascii="Arial" w:hAnsi="Arial" w:cs="Arial"/>
                  <w:color w:val="000000"/>
                  <w:lang w:val="en-US"/>
                </w:rPr>
                <w:t>DC_5A_n261(A-H)_UL_5A_n261H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030" w:author=" " w:date="2019-05-27T04:43:00Z"/>
                <w:rFonts w:ascii="Arial" w:hAnsi="Arial" w:cs="Arial"/>
                <w:sz w:val="18"/>
                <w:szCs w:val="18"/>
              </w:rPr>
            </w:pPr>
            <w:ins w:id="1803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032" w:author=" " w:date="2019-05-27T04:43:00Z"/>
                <w:rFonts w:ascii="Arial" w:hAnsi="Arial" w:cs="Arial"/>
                <w:sz w:val="18"/>
                <w:szCs w:val="18"/>
              </w:rPr>
            </w:pPr>
            <w:ins w:id="1803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034" w:author=" " w:date="2019-05-27T04:43:00Z"/>
                <w:rFonts w:cs="Arial"/>
                <w:szCs w:val="18"/>
              </w:rPr>
            </w:pPr>
            <w:ins w:id="1803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36" w:author=" " w:date="2019-05-27T04:43:00Z"/>
                <w:rFonts w:cs="Arial"/>
                <w:szCs w:val="18"/>
              </w:rPr>
            </w:pPr>
            <w:ins w:id="1803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38" w:author=" " w:date="2019-05-27T04:43:00Z"/>
                <w:rFonts w:cs="Arial"/>
                <w:szCs w:val="18"/>
              </w:rPr>
            </w:pPr>
            <w:ins w:id="1803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40" w:author=" " w:date="2019-05-27T04:43:00Z"/>
                <w:rFonts w:cs="Arial"/>
                <w:szCs w:val="18"/>
              </w:rPr>
            </w:pPr>
            <w:ins w:id="18041" w:author=" " w:date="2019-05-27T04:43:00Z">
              <w:r w:rsidRPr="00340831">
                <w:rPr>
                  <w:rFonts w:cs="Arial"/>
                  <w:szCs w:val="18"/>
                </w:rPr>
                <w:t>None</w:t>
              </w:r>
            </w:ins>
          </w:p>
        </w:tc>
      </w:tr>
      <w:tr w:rsidR="007B2B12" w:rsidRPr="00340831" w:rsidTr="004C693F">
        <w:trPr>
          <w:gridAfter w:val="1"/>
          <w:wAfter w:w="12" w:type="pct"/>
          <w:cantSplit/>
          <w:ins w:id="1804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8043" w:author=" " w:date="2019-05-27T04:43:00Z"/>
                <w:rFonts w:ascii="Arial" w:hAnsi="Arial" w:cs="Arial"/>
                <w:sz w:val="18"/>
                <w:szCs w:val="18"/>
                <w:lang w:val="x-none" w:eastAsia="ja-JP"/>
              </w:rPr>
            </w:pPr>
            <w:ins w:id="18044" w:author=" " w:date="2019-05-27T04:43:00Z">
              <w:r w:rsidRPr="00340831">
                <w:rPr>
                  <w:rFonts w:ascii="Arial" w:hAnsi="Arial" w:cs="Arial"/>
                  <w:color w:val="000000"/>
                  <w:lang w:val="en-US"/>
                </w:rPr>
                <w:t>DC_5A_n261(A-H)_UL_5A_n261G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045" w:author=" " w:date="2019-05-27T04:43:00Z"/>
                <w:rFonts w:ascii="Arial" w:hAnsi="Arial" w:cs="Arial"/>
                <w:sz w:val="18"/>
                <w:szCs w:val="18"/>
              </w:rPr>
            </w:pPr>
            <w:ins w:id="1804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047" w:author=" " w:date="2019-05-27T04:43:00Z"/>
                <w:rFonts w:ascii="Arial" w:hAnsi="Arial" w:cs="Arial"/>
                <w:sz w:val="18"/>
                <w:szCs w:val="18"/>
              </w:rPr>
            </w:pPr>
            <w:ins w:id="1804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049" w:author=" " w:date="2019-05-27T04:43:00Z"/>
                <w:rFonts w:cs="Arial"/>
                <w:szCs w:val="18"/>
              </w:rPr>
            </w:pPr>
            <w:ins w:id="1805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51" w:author=" " w:date="2019-05-27T04:43:00Z"/>
                <w:rFonts w:cs="Arial"/>
                <w:szCs w:val="18"/>
              </w:rPr>
            </w:pPr>
            <w:ins w:id="1805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53" w:author=" " w:date="2019-05-27T04:43:00Z"/>
                <w:rFonts w:cs="Arial"/>
                <w:szCs w:val="18"/>
              </w:rPr>
            </w:pPr>
            <w:ins w:id="1805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55" w:author=" " w:date="2019-05-27T04:43:00Z"/>
                <w:rFonts w:cs="Arial"/>
                <w:szCs w:val="18"/>
              </w:rPr>
            </w:pPr>
            <w:ins w:id="18056" w:author=" " w:date="2019-05-27T04:43:00Z">
              <w:r w:rsidRPr="00340831">
                <w:rPr>
                  <w:rFonts w:cs="Arial"/>
                  <w:szCs w:val="18"/>
                </w:rPr>
                <w:t>None</w:t>
              </w:r>
            </w:ins>
          </w:p>
        </w:tc>
      </w:tr>
      <w:tr w:rsidR="007B2B12" w:rsidRPr="00340831" w:rsidTr="004C693F">
        <w:trPr>
          <w:gridAfter w:val="1"/>
          <w:wAfter w:w="12" w:type="pct"/>
          <w:cantSplit/>
          <w:ins w:id="1805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8058" w:author=" " w:date="2019-05-27T04:43:00Z"/>
                <w:rFonts w:ascii="Arial" w:hAnsi="Arial" w:cs="Arial"/>
                <w:sz w:val="18"/>
                <w:szCs w:val="18"/>
                <w:lang w:val="x-none" w:eastAsia="ja-JP"/>
              </w:rPr>
            </w:pPr>
            <w:ins w:id="18059" w:author=" " w:date="2019-05-27T04:43:00Z">
              <w:r w:rsidRPr="00340831">
                <w:rPr>
                  <w:rFonts w:ascii="Arial" w:hAnsi="Arial" w:cs="Arial"/>
                  <w:color w:val="000000"/>
                  <w:lang w:val="en-US"/>
                </w:rPr>
                <w:t>DC_5A_n261(G-H)_UL_5A_n261H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060" w:author=" " w:date="2019-05-27T04:43:00Z"/>
                <w:rFonts w:ascii="Arial" w:hAnsi="Arial" w:cs="Arial"/>
                <w:sz w:val="18"/>
                <w:szCs w:val="18"/>
              </w:rPr>
            </w:pPr>
            <w:ins w:id="1806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062" w:author=" " w:date="2019-05-27T04:43:00Z"/>
                <w:rFonts w:ascii="Arial" w:hAnsi="Arial" w:cs="Arial"/>
                <w:sz w:val="18"/>
                <w:szCs w:val="18"/>
              </w:rPr>
            </w:pPr>
            <w:ins w:id="1806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064" w:author=" " w:date="2019-05-27T04:43:00Z"/>
                <w:rFonts w:cs="Arial"/>
                <w:szCs w:val="18"/>
              </w:rPr>
            </w:pPr>
            <w:ins w:id="1806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66" w:author=" " w:date="2019-05-27T04:43:00Z"/>
                <w:rFonts w:cs="Arial"/>
                <w:szCs w:val="18"/>
              </w:rPr>
            </w:pPr>
            <w:ins w:id="1806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68" w:author=" " w:date="2019-05-27T04:43:00Z"/>
                <w:rFonts w:cs="Arial"/>
                <w:szCs w:val="18"/>
              </w:rPr>
            </w:pPr>
            <w:ins w:id="1806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70" w:author=" " w:date="2019-05-27T04:43:00Z"/>
                <w:rFonts w:cs="Arial"/>
                <w:szCs w:val="18"/>
              </w:rPr>
            </w:pPr>
            <w:ins w:id="18071" w:author=" " w:date="2019-05-27T04:43:00Z">
              <w:r w:rsidRPr="00340831">
                <w:rPr>
                  <w:rFonts w:cs="Arial"/>
                  <w:szCs w:val="18"/>
                </w:rPr>
                <w:t>None</w:t>
              </w:r>
            </w:ins>
          </w:p>
        </w:tc>
      </w:tr>
      <w:tr w:rsidR="007B2B12" w:rsidRPr="00340831" w:rsidTr="004C693F">
        <w:trPr>
          <w:gridAfter w:val="1"/>
          <w:wAfter w:w="12" w:type="pct"/>
          <w:cantSplit/>
          <w:ins w:id="1807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8073" w:author=" " w:date="2019-05-27T04:43:00Z"/>
                <w:rFonts w:ascii="Arial" w:hAnsi="Arial" w:cs="Arial"/>
                <w:sz w:val="18"/>
                <w:szCs w:val="18"/>
                <w:lang w:val="x-none" w:eastAsia="ja-JP"/>
              </w:rPr>
            </w:pPr>
            <w:ins w:id="18074" w:author=" " w:date="2019-05-27T04:43:00Z">
              <w:r w:rsidRPr="00340831">
                <w:rPr>
                  <w:rFonts w:ascii="Arial" w:hAnsi="Arial" w:cs="Arial"/>
                  <w:color w:val="000000"/>
                  <w:lang w:val="en-US"/>
                </w:rPr>
                <w:t>DC_5A_n261(G-H)_UL_5A_n261G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075" w:author=" " w:date="2019-05-27T04:43:00Z"/>
                <w:rFonts w:ascii="Arial" w:hAnsi="Arial" w:cs="Arial"/>
                <w:sz w:val="18"/>
                <w:szCs w:val="18"/>
              </w:rPr>
            </w:pPr>
            <w:ins w:id="1807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077" w:author=" " w:date="2019-05-27T04:43:00Z"/>
                <w:rFonts w:ascii="Arial" w:hAnsi="Arial" w:cs="Arial"/>
                <w:sz w:val="18"/>
                <w:szCs w:val="18"/>
              </w:rPr>
            </w:pPr>
            <w:ins w:id="1807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079" w:author=" " w:date="2019-05-27T04:43:00Z"/>
                <w:rFonts w:cs="Arial"/>
                <w:szCs w:val="18"/>
              </w:rPr>
            </w:pPr>
            <w:ins w:id="1808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81" w:author=" " w:date="2019-05-27T04:43:00Z"/>
                <w:rFonts w:cs="Arial"/>
                <w:szCs w:val="18"/>
              </w:rPr>
            </w:pPr>
            <w:ins w:id="1808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83" w:author=" " w:date="2019-05-27T04:43:00Z"/>
                <w:rFonts w:cs="Arial"/>
                <w:szCs w:val="18"/>
              </w:rPr>
            </w:pPr>
            <w:ins w:id="1808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85" w:author=" " w:date="2019-05-27T04:43:00Z"/>
                <w:rFonts w:cs="Arial"/>
                <w:szCs w:val="18"/>
              </w:rPr>
            </w:pPr>
            <w:ins w:id="18086" w:author=" " w:date="2019-05-27T04:43:00Z">
              <w:r w:rsidRPr="00340831">
                <w:rPr>
                  <w:rFonts w:cs="Arial"/>
                  <w:szCs w:val="18"/>
                </w:rPr>
                <w:t>None</w:t>
              </w:r>
            </w:ins>
          </w:p>
        </w:tc>
      </w:tr>
      <w:tr w:rsidR="007B2B12" w:rsidRPr="00340831" w:rsidTr="004C693F">
        <w:trPr>
          <w:gridAfter w:val="1"/>
          <w:wAfter w:w="12" w:type="pct"/>
          <w:cantSplit/>
          <w:ins w:id="1808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8088" w:author=" " w:date="2019-05-27T04:43:00Z"/>
                <w:rFonts w:ascii="Arial" w:hAnsi="Arial" w:cs="Arial"/>
                <w:sz w:val="18"/>
                <w:szCs w:val="18"/>
                <w:lang w:val="x-none" w:eastAsia="ja-JP"/>
              </w:rPr>
            </w:pPr>
            <w:ins w:id="18089" w:author=" " w:date="2019-05-27T04:43:00Z">
              <w:r w:rsidRPr="00340831">
                <w:rPr>
                  <w:rFonts w:ascii="Arial" w:hAnsi="Arial" w:cs="Arial"/>
                  <w:color w:val="000000"/>
                  <w:lang w:val="en-US"/>
                </w:rPr>
                <w:t>DC_5A_n261(2H)_UL_5A_n261H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090" w:author=" " w:date="2019-05-27T04:43:00Z"/>
                <w:rFonts w:ascii="Arial" w:hAnsi="Arial" w:cs="Arial"/>
                <w:sz w:val="18"/>
                <w:szCs w:val="18"/>
              </w:rPr>
            </w:pPr>
            <w:ins w:id="1809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092" w:author=" " w:date="2019-05-27T04:43:00Z"/>
                <w:rFonts w:ascii="Arial" w:hAnsi="Arial" w:cs="Arial"/>
                <w:sz w:val="18"/>
                <w:szCs w:val="18"/>
              </w:rPr>
            </w:pPr>
            <w:ins w:id="1809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094" w:author=" " w:date="2019-05-27T04:43:00Z"/>
                <w:rFonts w:cs="Arial"/>
                <w:szCs w:val="18"/>
              </w:rPr>
            </w:pPr>
            <w:ins w:id="1809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96" w:author=" " w:date="2019-05-27T04:43:00Z"/>
                <w:rFonts w:cs="Arial"/>
                <w:szCs w:val="18"/>
              </w:rPr>
            </w:pPr>
            <w:ins w:id="1809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98" w:author=" " w:date="2019-05-27T04:43:00Z"/>
                <w:rFonts w:cs="Arial"/>
                <w:szCs w:val="18"/>
              </w:rPr>
            </w:pPr>
            <w:ins w:id="1809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00" w:author=" " w:date="2019-05-27T04:43:00Z"/>
                <w:rFonts w:cs="Arial"/>
                <w:szCs w:val="18"/>
              </w:rPr>
            </w:pPr>
            <w:ins w:id="18101" w:author=" " w:date="2019-05-27T04:43:00Z">
              <w:r w:rsidRPr="00340831">
                <w:rPr>
                  <w:rFonts w:cs="Arial"/>
                  <w:szCs w:val="18"/>
                </w:rPr>
                <w:t>None</w:t>
              </w:r>
            </w:ins>
          </w:p>
        </w:tc>
      </w:tr>
      <w:tr w:rsidR="007B2B12" w:rsidRPr="00340831" w:rsidTr="004C693F">
        <w:trPr>
          <w:gridAfter w:val="1"/>
          <w:wAfter w:w="12" w:type="pct"/>
          <w:cantSplit/>
          <w:ins w:id="1810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8103" w:author=" " w:date="2019-05-27T04:43:00Z"/>
                <w:rFonts w:ascii="Arial" w:hAnsi="Arial" w:cs="Arial"/>
                <w:sz w:val="18"/>
                <w:szCs w:val="18"/>
                <w:lang w:val="x-none" w:eastAsia="ja-JP"/>
              </w:rPr>
            </w:pPr>
            <w:ins w:id="18104" w:author=" " w:date="2019-05-27T04:43:00Z">
              <w:r w:rsidRPr="00340831">
                <w:rPr>
                  <w:rFonts w:ascii="Arial" w:hAnsi="Arial" w:cs="Arial"/>
                  <w:color w:val="000000"/>
                  <w:lang w:val="en-US"/>
                </w:rPr>
                <w:t>DC_5A_n261(2H)_UL_5A_n261G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105" w:author=" " w:date="2019-05-27T04:43:00Z"/>
                <w:rFonts w:ascii="Arial" w:hAnsi="Arial" w:cs="Arial"/>
                <w:sz w:val="18"/>
                <w:szCs w:val="18"/>
              </w:rPr>
            </w:pPr>
            <w:ins w:id="1810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107" w:author=" " w:date="2019-05-27T04:43:00Z"/>
                <w:rFonts w:ascii="Arial" w:hAnsi="Arial" w:cs="Arial"/>
                <w:sz w:val="18"/>
                <w:szCs w:val="18"/>
              </w:rPr>
            </w:pPr>
            <w:ins w:id="1810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109" w:author=" " w:date="2019-05-27T04:43:00Z"/>
                <w:rFonts w:cs="Arial"/>
                <w:szCs w:val="18"/>
              </w:rPr>
            </w:pPr>
            <w:ins w:id="1811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11" w:author=" " w:date="2019-05-27T04:43:00Z"/>
                <w:rFonts w:cs="Arial"/>
                <w:szCs w:val="18"/>
              </w:rPr>
            </w:pPr>
            <w:ins w:id="1811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13" w:author=" " w:date="2019-05-27T04:43:00Z"/>
                <w:rFonts w:cs="Arial"/>
                <w:szCs w:val="18"/>
              </w:rPr>
            </w:pPr>
            <w:ins w:id="1811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15" w:author=" " w:date="2019-05-27T04:43:00Z"/>
                <w:rFonts w:cs="Arial"/>
                <w:szCs w:val="18"/>
              </w:rPr>
            </w:pPr>
            <w:ins w:id="18116" w:author=" " w:date="2019-05-27T04:43:00Z">
              <w:r w:rsidRPr="00340831">
                <w:rPr>
                  <w:rFonts w:cs="Arial"/>
                  <w:szCs w:val="18"/>
                </w:rPr>
                <w:t>None</w:t>
              </w:r>
            </w:ins>
          </w:p>
        </w:tc>
      </w:tr>
      <w:tr w:rsidR="007B2B12" w:rsidRPr="00340831" w:rsidTr="004C693F">
        <w:trPr>
          <w:gridAfter w:val="1"/>
          <w:wAfter w:w="12" w:type="pct"/>
          <w:cantSplit/>
          <w:ins w:id="1811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8118" w:author=" " w:date="2019-05-27T04:43:00Z"/>
                <w:rFonts w:ascii="Arial" w:hAnsi="Arial"/>
                <w:sz w:val="18"/>
                <w:lang w:val="x-none"/>
              </w:rPr>
            </w:pPr>
            <w:ins w:id="18119" w:author=" " w:date="2019-05-27T04:43:00Z">
              <w:r w:rsidRPr="00340831">
                <w:rPr>
                  <w:rFonts w:ascii="Arial" w:hAnsi="Arial"/>
                  <w:color w:val="000000"/>
                  <w:lang w:val="en-US"/>
                </w:rPr>
                <w:t>DC_5A_n261(</w:t>
              </w:r>
              <w:r w:rsidRPr="00340831">
                <w:rPr>
                  <w:rFonts w:ascii="Arial" w:hAnsi="Arial" w:cs="Arial"/>
                  <w:color w:val="000000"/>
                  <w:lang w:val="en-US"/>
                </w:rPr>
                <w:t>A-</w:t>
              </w:r>
              <w:r w:rsidRPr="00340831">
                <w:rPr>
                  <w:rFonts w:ascii="Arial" w:hAnsi="Arial"/>
                  <w:color w:val="000000"/>
                  <w:lang w:val="en-US"/>
                </w:rPr>
                <w:t>G-H</w:t>
              </w:r>
              <w:r w:rsidRPr="00340831">
                <w:rPr>
                  <w:rFonts w:ascii="Arial" w:hAnsi="Arial" w:cs="Arial"/>
                  <w:color w:val="000000"/>
                  <w:lang w:val="en-US"/>
                </w:rPr>
                <w:t>)_UL_5A_n261H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120" w:author=" " w:date="2019-05-27T04:43:00Z"/>
                <w:rFonts w:ascii="Arial" w:hAnsi="Arial" w:cs="Arial"/>
                <w:sz w:val="18"/>
                <w:szCs w:val="18"/>
              </w:rPr>
            </w:pPr>
            <w:ins w:id="18121" w:author=" " w:date="2019-05-27T04:43:00Z">
              <w:r w:rsidRPr="00340831">
                <w:rPr>
                  <w:rFonts w:ascii="Arial" w:hAnsi="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122" w:author=" " w:date="2019-05-27T04:43:00Z"/>
                <w:rFonts w:ascii="Arial" w:hAnsi="Arial" w:cs="Arial"/>
                <w:sz w:val="18"/>
                <w:szCs w:val="18"/>
              </w:rPr>
            </w:pPr>
            <w:ins w:id="1812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124" w:author=" " w:date="2019-05-27T04:43:00Z"/>
                <w:rFonts w:cs="Arial"/>
                <w:szCs w:val="18"/>
              </w:rPr>
            </w:pPr>
            <w:ins w:id="1812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26" w:author=" " w:date="2019-05-27T04:43:00Z"/>
                <w:rFonts w:cs="Arial"/>
                <w:szCs w:val="18"/>
              </w:rPr>
            </w:pPr>
            <w:ins w:id="1812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28" w:author=" " w:date="2019-05-27T04:43:00Z"/>
                <w:rFonts w:cs="Arial"/>
                <w:szCs w:val="18"/>
              </w:rPr>
            </w:pPr>
            <w:ins w:id="1812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30" w:author=" " w:date="2019-05-27T04:43:00Z"/>
                <w:rFonts w:cs="Arial"/>
                <w:szCs w:val="18"/>
              </w:rPr>
            </w:pPr>
            <w:ins w:id="18131" w:author=" " w:date="2019-05-27T04:43:00Z">
              <w:r w:rsidRPr="00340831">
                <w:rPr>
                  <w:rFonts w:cs="Arial"/>
                  <w:szCs w:val="18"/>
                </w:rPr>
                <w:t>None</w:t>
              </w:r>
            </w:ins>
          </w:p>
        </w:tc>
      </w:tr>
      <w:tr w:rsidR="007B2B12" w:rsidRPr="00340831" w:rsidTr="004C693F">
        <w:trPr>
          <w:gridAfter w:val="1"/>
          <w:wAfter w:w="12" w:type="pct"/>
          <w:cantSplit/>
          <w:ins w:id="1813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8133" w:author=" " w:date="2019-05-27T04:43:00Z"/>
                <w:rFonts w:ascii="Arial" w:hAnsi="Arial" w:cs="Arial"/>
                <w:sz w:val="18"/>
                <w:szCs w:val="18"/>
                <w:lang w:val="x-none" w:eastAsia="ja-JP"/>
              </w:rPr>
            </w:pPr>
            <w:ins w:id="18134" w:author=" " w:date="2019-05-27T04:43:00Z">
              <w:r w:rsidRPr="00340831">
                <w:rPr>
                  <w:rFonts w:ascii="Arial" w:hAnsi="Arial" w:cs="Arial"/>
                  <w:color w:val="000000"/>
                  <w:lang w:val="en-US"/>
                </w:rPr>
                <w:t>DC_5A_n261(A-G-H)_UL_5A_n261G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135" w:author=" " w:date="2019-05-27T04:43:00Z"/>
                <w:rFonts w:ascii="Arial" w:hAnsi="Arial" w:cs="Arial"/>
                <w:sz w:val="18"/>
                <w:szCs w:val="18"/>
              </w:rPr>
            </w:pPr>
            <w:ins w:id="1813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137" w:author=" " w:date="2019-05-27T04:43:00Z"/>
                <w:rFonts w:ascii="Arial" w:hAnsi="Arial" w:cs="Arial"/>
                <w:sz w:val="18"/>
                <w:szCs w:val="18"/>
              </w:rPr>
            </w:pPr>
            <w:ins w:id="1813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139" w:author=" " w:date="2019-05-27T04:43:00Z"/>
                <w:rFonts w:cs="Arial"/>
                <w:szCs w:val="18"/>
              </w:rPr>
            </w:pPr>
            <w:ins w:id="1814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41" w:author=" " w:date="2019-05-27T04:43:00Z"/>
                <w:rFonts w:cs="Arial"/>
                <w:szCs w:val="18"/>
              </w:rPr>
            </w:pPr>
            <w:ins w:id="1814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43" w:author=" " w:date="2019-05-27T04:43:00Z"/>
                <w:rFonts w:cs="Arial"/>
                <w:szCs w:val="18"/>
              </w:rPr>
            </w:pPr>
            <w:ins w:id="1814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45" w:author=" " w:date="2019-05-27T04:43:00Z"/>
                <w:rFonts w:cs="Arial"/>
                <w:szCs w:val="18"/>
              </w:rPr>
            </w:pPr>
            <w:ins w:id="18146" w:author=" " w:date="2019-05-27T04:43:00Z">
              <w:r w:rsidRPr="00340831">
                <w:rPr>
                  <w:rFonts w:cs="Arial"/>
                  <w:szCs w:val="18"/>
                </w:rPr>
                <w:t>None</w:t>
              </w:r>
            </w:ins>
          </w:p>
        </w:tc>
      </w:tr>
      <w:tr w:rsidR="007B2B12" w:rsidRPr="00340831" w:rsidTr="004C693F">
        <w:trPr>
          <w:gridAfter w:val="1"/>
          <w:wAfter w:w="12" w:type="pct"/>
          <w:cantSplit/>
          <w:ins w:id="1814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8148" w:author=" " w:date="2019-05-27T04:43:00Z"/>
                <w:rFonts w:ascii="Arial" w:hAnsi="Arial"/>
                <w:sz w:val="18"/>
                <w:lang w:val="x-none"/>
              </w:rPr>
            </w:pPr>
            <w:ins w:id="18149" w:author=" " w:date="2019-05-27T04:43:00Z">
              <w:r w:rsidRPr="00340831">
                <w:rPr>
                  <w:rFonts w:ascii="Arial" w:hAnsi="Arial"/>
                  <w:color w:val="000000"/>
                  <w:lang w:val="en-US"/>
                </w:rPr>
                <w:t>DC_5A_n261(</w:t>
              </w:r>
              <w:r w:rsidRPr="00340831">
                <w:rPr>
                  <w:rFonts w:ascii="Arial" w:hAnsi="Arial" w:cs="Arial"/>
                  <w:color w:val="000000"/>
                  <w:lang w:val="en-US"/>
                </w:rPr>
                <w:t>A-G</w:t>
              </w:r>
              <w:r w:rsidRPr="00340831">
                <w:rPr>
                  <w:rFonts w:ascii="Arial" w:hAnsi="Arial"/>
                  <w:color w:val="000000"/>
                  <w:lang w:val="en-US"/>
                </w:rPr>
                <w:t>-I</w:t>
              </w:r>
              <w:r w:rsidRPr="00340831">
                <w:rPr>
                  <w:rFonts w:ascii="Arial" w:hAnsi="Arial" w:cs="Arial"/>
                  <w:color w:val="000000"/>
                  <w:lang w:val="en-US"/>
                </w:rPr>
                <w:t>)_UL_5A_n261I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150" w:author=" " w:date="2019-05-27T04:43:00Z"/>
                <w:rFonts w:ascii="Arial" w:hAnsi="Arial" w:cs="Arial"/>
                <w:sz w:val="18"/>
                <w:szCs w:val="18"/>
              </w:rPr>
            </w:pPr>
            <w:ins w:id="18151" w:author=" " w:date="2019-05-27T04:43:00Z">
              <w:r w:rsidRPr="00340831">
                <w:rPr>
                  <w:rFonts w:ascii="Arial" w:hAnsi="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152" w:author=" " w:date="2019-05-27T04:43:00Z"/>
                <w:rFonts w:ascii="Arial" w:hAnsi="Arial" w:cs="Arial"/>
                <w:sz w:val="18"/>
                <w:szCs w:val="18"/>
              </w:rPr>
            </w:pPr>
            <w:ins w:id="1815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154" w:author=" " w:date="2019-05-27T04:43:00Z"/>
                <w:rFonts w:cs="Arial"/>
                <w:szCs w:val="18"/>
              </w:rPr>
            </w:pPr>
            <w:ins w:id="1815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56" w:author=" " w:date="2019-05-27T04:43:00Z"/>
                <w:rFonts w:cs="Arial"/>
                <w:szCs w:val="18"/>
              </w:rPr>
            </w:pPr>
            <w:ins w:id="1815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58" w:author=" " w:date="2019-05-27T04:43:00Z"/>
                <w:rFonts w:cs="Arial"/>
                <w:szCs w:val="18"/>
              </w:rPr>
            </w:pPr>
            <w:ins w:id="1815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60" w:author=" " w:date="2019-05-27T04:43:00Z"/>
                <w:rFonts w:cs="Arial"/>
                <w:szCs w:val="18"/>
              </w:rPr>
            </w:pPr>
            <w:ins w:id="18161" w:author=" " w:date="2019-05-27T04:43:00Z">
              <w:r w:rsidRPr="00340831">
                <w:rPr>
                  <w:rFonts w:cs="Arial"/>
                  <w:szCs w:val="18"/>
                </w:rPr>
                <w:t>None</w:t>
              </w:r>
            </w:ins>
          </w:p>
        </w:tc>
      </w:tr>
      <w:tr w:rsidR="007B2B12" w:rsidRPr="00340831" w:rsidTr="004C693F">
        <w:trPr>
          <w:gridAfter w:val="1"/>
          <w:wAfter w:w="12" w:type="pct"/>
          <w:cantSplit/>
          <w:ins w:id="1816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8163" w:author=" " w:date="2019-05-27T04:43:00Z"/>
                <w:rFonts w:ascii="Arial" w:hAnsi="Arial" w:cs="Arial"/>
                <w:sz w:val="18"/>
                <w:szCs w:val="18"/>
                <w:lang w:val="x-none" w:eastAsia="ja-JP"/>
              </w:rPr>
            </w:pPr>
            <w:ins w:id="18164" w:author=" " w:date="2019-05-27T04:43:00Z">
              <w:r w:rsidRPr="00340831">
                <w:rPr>
                  <w:rFonts w:ascii="Arial" w:hAnsi="Arial" w:cs="Arial"/>
                  <w:color w:val="000000"/>
                  <w:lang w:val="en-US"/>
                </w:rPr>
                <w:t>DC_5A_n261(A-G-I)_UL_5A_n261H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165" w:author=" " w:date="2019-05-27T04:43:00Z"/>
                <w:rFonts w:ascii="Arial" w:hAnsi="Arial" w:cs="Arial"/>
                <w:sz w:val="18"/>
                <w:szCs w:val="18"/>
              </w:rPr>
            </w:pPr>
            <w:ins w:id="1816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167" w:author=" " w:date="2019-05-27T04:43:00Z"/>
                <w:rFonts w:ascii="Arial" w:hAnsi="Arial" w:cs="Arial"/>
                <w:sz w:val="18"/>
                <w:szCs w:val="18"/>
              </w:rPr>
            </w:pPr>
            <w:ins w:id="1816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169" w:author=" " w:date="2019-05-27T04:43:00Z"/>
                <w:rFonts w:cs="Arial"/>
                <w:szCs w:val="18"/>
              </w:rPr>
            </w:pPr>
            <w:ins w:id="1817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71" w:author=" " w:date="2019-05-27T04:43:00Z"/>
                <w:rFonts w:cs="Arial"/>
                <w:szCs w:val="18"/>
              </w:rPr>
            </w:pPr>
            <w:ins w:id="1817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73" w:author=" " w:date="2019-05-27T04:43:00Z"/>
                <w:rFonts w:cs="Arial"/>
                <w:szCs w:val="18"/>
              </w:rPr>
            </w:pPr>
            <w:ins w:id="1817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75" w:author=" " w:date="2019-05-27T04:43:00Z"/>
                <w:rFonts w:cs="Arial"/>
                <w:szCs w:val="18"/>
              </w:rPr>
            </w:pPr>
            <w:ins w:id="18176" w:author=" " w:date="2019-05-27T04:43:00Z">
              <w:r w:rsidRPr="00340831">
                <w:rPr>
                  <w:rFonts w:cs="Arial"/>
                  <w:szCs w:val="18"/>
                </w:rPr>
                <w:t>None</w:t>
              </w:r>
            </w:ins>
          </w:p>
        </w:tc>
      </w:tr>
      <w:tr w:rsidR="007B2B12" w:rsidRPr="00340831" w:rsidTr="004C693F">
        <w:trPr>
          <w:gridAfter w:val="1"/>
          <w:wAfter w:w="12" w:type="pct"/>
          <w:cantSplit/>
          <w:ins w:id="1817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8178" w:author=" " w:date="2019-05-27T04:43:00Z"/>
                <w:rFonts w:ascii="Arial" w:hAnsi="Arial" w:cs="Arial"/>
                <w:sz w:val="18"/>
                <w:szCs w:val="18"/>
                <w:lang w:val="x-none" w:eastAsia="ja-JP"/>
              </w:rPr>
            </w:pPr>
            <w:ins w:id="18179" w:author=" " w:date="2019-05-27T04:43:00Z">
              <w:r w:rsidRPr="00340831">
                <w:rPr>
                  <w:rFonts w:ascii="Arial" w:hAnsi="Arial" w:cs="Arial"/>
                  <w:color w:val="000000"/>
                  <w:lang w:val="en-US"/>
                </w:rPr>
                <w:t>DC_5A_n261(A-G-I)_UL_5A_n261G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180" w:author=" " w:date="2019-05-27T04:43:00Z"/>
                <w:rFonts w:ascii="Arial" w:hAnsi="Arial" w:cs="Arial"/>
                <w:sz w:val="18"/>
                <w:szCs w:val="18"/>
              </w:rPr>
            </w:pPr>
            <w:ins w:id="1818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182" w:author=" " w:date="2019-05-27T04:43:00Z"/>
                <w:rFonts w:ascii="Arial" w:hAnsi="Arial" w:cs="Arial"/>
                <w:sz w:val="18"/>
                <w:szCs w:val="18"/>
              </w:rPr>
            </w:pPr>
            <w:ins w:id="1818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184" w:author=" " w:date="2019-05-27T04:43:00Z"/>
                <w:rFonts w:cs="Arial"/>
                <w:szCs w:val="18"/>
              </w:rPr>
            </w:pPr>
            <w:ins w:id="1818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86" w:author=" " w:date="2019-05-27T04:43:00Z"/>
                <w:rFonts w:cs="Arial"/>
                <w:szCs w:val="18"/>
              </w:rPr>
            </w:pPr>
            <w:ins w:id="1818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88" w:author=" " w:date="2019-05-27T04:43:00Z"/>
                <w:rFonts w:cs="Arial"/>
                <w:szCs w:val="18"/>
              </w:rPr>
            </w:pPr>
            <w:ins w:id="1818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90" w:author=" " w:date="2019-05-27T04:43:00Z"/>
                <w:rFonts w:cs="Arial"/>
                <w:szCs w:val="18"/>
              </w:rPr>
            </w:pPr>
            <w:ins w:id="18191" w:author=" " w:date="2019-05-27T04:43:00Z">
              <w:r w:rsidRPr="00340831">
                <w:rPr>
                  <w:rFonts w:cs="Arial"/>
                  <w:szCs w:val="18"/>
                </w:rPr>
                <w:t>None</w:t>
              </w:r>
            </w:ins>
          </w:p>
        </w:tc>
      </w:tr>
      <w:tr w:rsidR="007B2B12" w:rsidRPr="00340831" w:rsidTr="004C693F">
        <w:trPr>
          <w:gridAfter w:val="1"/>
          <w:wAfter w:w="12" w:type="pct"/>
          <w:cantSplit/>
          <w:ins w:id="1819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8193" w:author=" " w:date="2019-05-27T04:43:00Z"/>
                <w:rFonts w:ascii="Arial" w:hAnsi="Arial" w:cs="Arial"/>
                <w:sz w:val="18"/>
                <w:szCs w:val="18"/>
                <w:lang w:val="x-none" w:eastAsia="ja-JP"/>
              </w:rPr>
            </w:pPr>
            <w:ins w:id="18194" w:author=" " w:date="2019-05-27T04:43:00Z">
              <w:r w:rsidRPr="00340831">
                <w:rPr>
                  <w:rFonts w:ascii="Arial" w:hAnsi="Arial" w:cs="Arial"/>
                  <w:color w:val="000000"/>
                  <w:lang w:val="en-US"/>
                </w:rPr>
                <w:t>DC_5A_n261(H-I)_UL_5A_n261I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195" w:author=" " w:date="2019-05-27T04:43:00Z"/>
                <w:rFonts w:ascii="Arial" w:hAnsi="Arial" w:cs="Arial"/>
                <w:sz w:val="18"/>
                <w:szCs w:val="18"/>
              </w:rPr>
            </w:pPr>
            <w:ins w:id="1819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197" w:author=" " w:date="2019-05-27T04:43:00Z"/>
                <w:rFonts w:ascii="Arial" w:hAnsi="Arial" w:cs="Arial"/>
                <w:sz w:val="18"/>
                <w:szCs w:val="18"/>
              </w:rPr>
            </w:pPr>
            <w:ins w:id="1819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199" w:author=" " w:date="2019-05-27T04:43:00Z"/>
                <w:rFonts w:cs="Arial"/>
                <w:szCs w:val="18"/>
              </w:rPr>
            </w:pPr>
            <w:ins w:id="1820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01" w:author=" " w:date="2019-05-27T04:43:00Z"/>
                <w:rFonts w:cs="Arial"/>
                <w:szCs w:val="18"/>
              </w:rPr>
            </w:pPr>
            <w:ins w:id="1820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03" w:author=" " w:date="2019-05-27T04:43:00Z"/>
                <w:rFonts w:cs="Arial"/>
                <w:szCs w:val="18"/>
              </w:rPr>
            </w:pPr>
            <w:ins w:id="1820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05" w:author=" " w:date="2019-05-27T04:43:00Z"/>
                <w:rFonts w:cs="Arial"/>
                <w:szCs w:val="18"/>
              </w:rPr>
            </w:pPr>
            <w:ins w:id="18206" w:author=" " w:date="2019-05-27T04:43:00Z">
              <w:r w:rsidRPr="00340831">
                <w:rPr>
                  <w:rFonts w:cs="Arial"/>
                  <w:szCs w:val="18"/>
                </w:rPr>
                <w:t>None</w:t>
              </w:r>
            </w:ins>
          </w:p>
        </w:tc>
      </w:tr>
      <w:tr w:rsidR="007B2B12" w:rsidRPr="00340831" w:rsidTr="004C693F">
        <w:trPr>
          <w:gridAfter w:val="1"/>
          <w:wAfter w:w="12" w:type="pct"/>
          <w:cantSplit/>
          <w:ins w:id="1820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8208" w:author=" " w:date="2019-05-27T04:43:00Z"/>
                <w:rFonts w:ascii="Arial" w:hAnsi="Arial" w:cs="Arial"/>
                <w:sz w:val="18"/>
                <w:szCs w:val="18"/>
                <w:lang w:val="x-none" w:eastAsia="ja-JP"/>
              </w:rPr>
            </w:pPr>
            <w:ins w:id="18209" w:author=" " w:date="2019-05-27T04:43:00Z">
              <w:r w:rsidRPr="00340831">
                <w:rPr>
                  <w:rFonts w:ascii="Arial" w:hAnsi="Arial" w:cs="Arial"/>
                  <w:color w:val="000000"/>
                  <w:lang w:val="en-US"/>
                </w:rPr>
                <w:t>DC_5A_n261(H-I)_UL_5A_n261H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210" w:author=" " w:date="2019-05-27T04:43:00Z"/>
                <w:rFonts w:ascii="Arial" w:hAnsi="Arial" w:cs="Arial"/>
                <w:sz w:val="18"/>
                <w:szCs w:val="18"/>
              </w:rPr>
            </w:pPr>
            <w:ins w:id="1821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212" w:author=" " w:date="2019-05-27T04:43:00Z"/>
                <w:rFonts w:ascii="Arial" w:hAnsi="Arial" w:cs="Arial"/>
                <w:sz w:val="18"/>
                <w:szCs w:val="18"/>
              </w:rPr>
            </w:pPr>
            <w:ins w:id="1821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214" w:author=" " w:date="2019-05-27T04:43:00Z"/>
                <w:rFonts w:cs="Arial"/>
                <w:szCs w:val="18"/>
              </w:rPr>
            </w:pPr>
            <w:ins w:id="1821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16" w:author=" " w:date="2019-05-27T04:43:00Z"/>
                <w:rFonts w:cs="Arial"/>
                <w:szCs w:val="18"/>
              </w:rPr>
            </w:pPr>
            <w:ins w:id="1821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18" w:author=" " w:date="2019-05-27T04:43:00Z"/>
                <w:rFonts w:cs="Arial"/>
                <w:szCs w:val="18"/>
              </w:rPr>
            </w:pPr>
            <w:ins w:id="1821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20" w:author=" " w:date="2019-05-27T04:43:00Z"/>
                <w:rFonts w:cs="Arial"/>
                <w:szCs w:val="18"/>
              </w:rPr>
            </w:pPr>
            <w:ins w:id="18221" w:author=" " w:date="2019-05-27T04:43:00Z">
              <w:r w:rsidRPr="00340831">
                <w:rPr>
                  <w:rFonts w:cs="Arial"/>
                  <w:szCs w:val="18"/>
                </w:rPr>
                <w:t>None</w:t>
              </w:r>
            </w:ins>
          </w:p>
        </w:tc>
      </w:tr>
      <w:tr w:rsidR="007B2B12" w:rsidRPr="00340831" w:rsidTr="004C693F">
        <w:trPr>
          <w:gridAfter w:val="1"/>
          <w:wAfter w:w="12" w:type="pct"/>
          <w:cantSplit/>
          <w:ins w:id="1822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8223" w:author=" " w:date="2019-05-27T04:43:00Z"/>
                <w:rFonts w:ascii="Arial" w:hAnsi="Arial" w:cs="Arial"/>
                <w:sz w:val="18"/>
                <w:szCs w:val="18"/>
                <w:lang w:val="x-none" w:eastAsia="ja-JP"/>
              </w:rPr>
            </w:pPr>
            <w:ins w:id="18224" w:author=" " w:date="2019-05-27T04:43:00Z">
              <w:r w:rsidRPr="00340831">
                <w:rPr>
                  <w:rFonts w:ascii="Arial" w:hAnsi="Arial" w:cs="Arial"/>
                  <w:color w:val="000000"/>
                  <w:lang w:val="en-US"/>
                </w:rPr>
                <w:lastRenderedPageBreak/>
                <w:t>DC_5A_n261(H-I)_UL_5A_n261G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225" w:author=" " w:date="2019-05-27T04:43:00Z"/>
                <w:rFonts w:ascii="Arial" w:hAnsi="Arial" w:cs="Arial"/>
                <w:sz w:val="18"/>
                <w:szCs w:val="18"/>
              </w:rPr>
            </w:pPr>
            <w:ins w:id="1822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227" w:author=" " w:date="2019-05-27T04:43:00Z"/>
                <w:rFonts w:ascii="Arial" w:hAnsi="Arial" w:cs="Arial"/>
                <w:sz w:val="18"/>
                <w:szCs w:val="18"/>
              </w:rPr>
            </w:pPr>
            <w:ins w:id="1822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229" w:author=" " w:date="2019-05-27T04:43:00Z"/>
                <w:rFonts w:cs="Arial"/>
                <w:szCs w:val="18"/>
              </w:rPr>
            </w:pPr>
            <w:ins w:id="1823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31" w:author=" " w:date="2019-05-27T04:43:00Z"/>
                <w:rFonts w:cs="Arial"/>
                <w:szCs w:val="18"/>
              </w:rPr>
            </w:pPr>
            <w:ins w:id="1823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33" w:author=" " w:date="2019-05-27T04:43:00Z"/>
                <w:rFonts w:cs="Arial"/>
                <w:szCs w:val="18"/>
              </w:rPr>
            </w:pPr>
            <w:ins w:id="1823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35" w:author=" " w:date="2019-05-27T04:43:00Z"/>
                <w:rFonts w:cs="Arial"/>
                <w:szCs w:val="18"/>
              </w:rPr>
            </w:pPr>
            <w:ins w:id="18236" w:author=" " w:date="2019-05-27T04:43:00Z">
              <w:r w:rsidRPr="00340831">
                <w:rPr>
                  <w:rFonts w:cs="Arial"/>
                  <w:szCs w:val="18"/>
                </w:rPr>
                <w:t>None</w:t>
              </w:r>
            </w:ins>
          </w:p>
        </w:tc>
      </w:tr>
      <w:tr w:rsidR="007B2B12" w:rsidRPr="00340831" w:rsidTr="004C693F">
        <w:trPr>
          <w:gridAfter w:val="1"/>
          <w:wAfter w:w="12" w:type="pct"/>
          <w:cantSplit/>
          <w:ins w:id="1823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238" w:author=" " w:date="2019-05-27T04:43:00Z"/>
                <w:rFonts w:ascii="Arial" w:hAnsi="Arial" w:cs="Arial"/>
                <w:color w:val="000000"/>
                <w:sz w:val="18"/>
                <w:szCs w:val="18"/>
                <w:lang w:val="en-US"/>
              </w:rPr>
            </w:pPr>
            <w:ins w:id="18239" w:author=" " w:date="2019-05-27T04:43:00Z">
              <w:r w:rsidRPr="00340831">
                <w:rPr>
                  <w:rFonts w:ascii="Arial" w:hAnsi="Arial" w:cs="Arial"/>
                  <w:color w:val="000000"/>
                  <w:sz w:val="18"/>
                  <w:szCs w:val="18"/>
                  <w:lang w:val="en-US"/>
                </w:rPr>
                <w:t>DC_5A_n261(3A)_UL_5A_n261A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240" w:author=" " w:date="2019-05-27T04:43:00Z"/>
                <w:rFonts w:ascii="Arial" w:hAnsi="Arial" w:cs="Arial"/>
                <w:color w:val="000000"/>
                <w:sz w:val="18"/>
                <w:szCs w:val="18"/>
                <w:lang w:val="en-US"/>
              </w:rPr>
            </w:pPr>
            <w:ins w:id="1824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242" w:author=" " w:date="2019-05-27T04:43:00Z"/>
                <w:rStyle w:val="af2"/>
                <w:rFonts w:cs="Arial"/>
                <w:szCs w:val="18"/>
              </w:rPr>
            </w:pPr>
            <w:ins w:id="1824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244" w:author=" " w:date="2019-05-27T04:43:00Z"/>
                <w:rFonts w:cs="Arial"/>
                <w:szCs w:val="18"/>
              </w:rPr>
            </w:pPr>
            <w:ins w:id="1824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46" w:author=" " w:date="2019-05-27T04:43:00Z"/>
                <w:rFonts w:cs="Arial"/>
                <w:szCs w:val="18"/>
              </w:rPr>
            </w:pPr>
            <w:ins w:id="1824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48" w:author=" " w:date="2019-05-27T04:43:00Z"/>
                <w:rFonts w:cs="Arial"/>
                <w:szCs w:val="18"/>
              </w:rPr>
            </w:pPr>
            <w:ins w:id="1824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50" w:author=" " w:date="2019-05-27T04:43:00Z"/>
                <w:rFonts w:cs="Arial"/>
                <w:szCs w:val="18"/>
              </w:rPr>
            </w:pPr>
            <w:ins w:id="18251" w:author=" " w:date="2019-05-27T04:43:00Z">
              <w:r w:rsidRPr="00340831">
                <w:rPr>
                  <w:rFonts w:cs="Arial"/>
                  <w:szCs w:val="18"/>
                </w:rPr>
                <w:t>None</w:t>
              </w:r>
            </w:ins>
          </w:p>
        </w:tc>
      </w:tr>
      <w:tr w:rsidR="007B2B12" w:rsidRPr="00340831" w:rsidTr="004C693F">
        <w:trPr>
          <w:gridAfter w:val="1"/>
          <w:wAfter w:w="12" w:type="pct"/>
          <w:cantSplit/>
          <w:ins w:id="1825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253" w:author=" " w:date="2019-05-27T04:43:00Z"/>
                <w:rFonts w:ascii="Arial" w:hAnsi="Arial" w:cs="Arial"/>
                <w:color w:val="000000"/>
                <w:sz w:val="18"/>
                <w:szCs w:val="18"/>
                <w:lang w:val="en-US"/>
              </w:rPr>
            </w:pPr>
            <w:ins w:id="18254" w:author=" " w:date="2019-05-27T04:43:00Z">
              <w:r w:rsidRPr="00340831">
                <w:rPr>
                  <w:rFonts w:ascii="Arial" w:hAnsi="Arial" w:cs="Arial"/>
                  <w:color w:val="000000"/>
                  <w:sz w:val="18"/>
                  <w:szCs w:val="18"/>
                  <w:lang w:val="en-US"/>
                </w:rPr>
                <w:t>DC_5A_n261(2A)_UL_5A_n261A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255" w:author=" " w:date="2019-05-27T04:43:00Z"/>
                <w:rFonts w:ascii="Arial" w:hAnsi="Arial" w:cs="Arial"/>
                <w:color w:val="000000"/>
                <w:sz w:val="18"/>
                <w:szCs w:val="18"/>
                <w:lang w:val="en-US"/>
              </w:rPr>
            </w:pPr>
            <w:ins w:id="1825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257" w:author=" " w:date="2019-05-27T04:43:00Z"/>
                <w:rStyle w:val="af2"/>
                <w:rFonts w:cs="Arial"/>
                <w:szCs w:val="18"/>
              </w:rPr>
            </w:pPr>
            <w:ins w:id="1825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259" w:author=" " w:date="2019-05-27T04:43:00Z"/>
                <w:rFonts w:cs="Arial"/>
                <w:szCs w:val="18"/>
              </w:rPr>
            </w:pPr>
            <w:ins w:id="1826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61" w:author=" " w:date="2019-05-27T04:43:00Z"/>
                <w:rFonts w:cs="Arial"/>
                <w:szCs w:val="18"/>
              </w:rPr>
            </w:pPr>
            <w:ins w:id="1826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63" w:author=" " w:date="2019-05-27T04:43:00Z"/>
                <w:rFonts w:cs="Arial"/>
                <w:szCs w:val="18"/>
              </w:rPr>
            </w:pPr>
            <w:ins w:id="1826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65" w:author=" " w:date="2019-05-27T04:43:00Z"/>
                <w:rFonts w:cs="Arial"/>
                <w:szCs w:val="18"/>
              </w:rPr>
            </w:pPr>
            <w:ins w:id="18266" w:author=" " w:date="2019-05-27T04:43:00Z">
              <w:r w:rsidRPr="00340831">
                <w:rPr>
                  <w:rFonts w:cs="Arial"/>
                  <w:szCs w:val="18"/>
                </w:rPr>
                <w:t>None</w:t>
              </w:r>
            </w:ins>
          </w:p>
        </w:tc>
      </w:tr>
      <w:tr w:rsidR="007B2B12" w:rsidRPr="00340831" w:rsidTr="004C693F">
        <w:trPr>
          <w:gridAfter w:val="1"/>
          <w:wAfter w:w="12" w:type="pct"/>
          <w:cantSplit/>
          <w:ins w:id="1826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268" w:author=" " w:date="2019-05-27T04:43:00Z"/>
                <w:rFonts w:ascii="Arial" w:hAnsi="Arial" w:cs="Arial"/>
                <w:color w:val="000000"/>
                <w:sz w:val="18"/>
                <w:szCs w:val="18"/>
                <w:lang w:val="en-US"/>
              </w:rPr>
            </w:pPr>
            <w:ins w:id="18269" w:author=" " w:date="2019-05-27T04:43:00Z">
              <w:r w:rsidRPr="00340831">
                <w:rPr>
                  <w:rFonts w:ascii="Arial" w:hAnsi="Arial" w:cs="Arial"/>
                  <w:color w:val="000000"/>
                  <w:sz w:val="18"/>
                  <w:szCs w:val="18"/>
                  <w:lang w:val="en-US"/>
                </w:rPr>
                <w:t>DC_5A_n261G_UL_5A_n261G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270" w:author=" " w:date="2019-05-27T04:43:00Z"/>
                <w:rFonts w:ascii="Arial" w:hAnsi="Arial" w:cs="Arial"/>
                <w:color w:val="000000"/>
                <w:sz w:val="18"/>
                <w:szCs w:val="18"/>
                <w:lang w:val="en-US"/>
              </w:rPr>
            </w:pPr>
            <w:ins w:id="1827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272" w:author=" " w:date="2019-05-27T04:43:00Z"/>
                <w:rStyle w:val="af2"/>
                <w:rFonts w:cs="Arial"/>
                <w:szCs w:val="18"/>
              </w:rPr>
            </w:pPr>
            <w:ins w:id="1827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274" w:author=" " w:date="2019-05-27T04:43:00Z"/>
                <w:rFonts w:cs="Arial"/>
                <w:szCs w:val="18"/>
              </w:rPr>
            </w:pPr>
            <w:ins w:id="1827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76" w:author=" " w:date="2019-05-27T04:43:00Z"/>
                <w:rFonts w:cs="Arial"/>
                <w:szCs w:val="18"/>
              </w:rPr>
            </w:pPr>
            <w:ins w:id="1827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78" w:author=" " w:date="2019-05-27T04:43:00Z"/>
                <w:rFonts w:cs="Arial"/>
                <w:szCs w:val="18"/>
              </w:rPr>
            </w:pPr>
            <w:ins w:id="1827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80" w:author=" " w:date="2019-05-27T04:43:00Z"/>
                <w:rFonts w:cs="Arial"/>
                <w:szCs w:val="18"/>
              </w:rPr>
            </w:pPr>
            <w:ins w:id="18281" w:author=" " w:date="2019-05-27T04:43:00Z">
              <w:r w:rsidRPr="00340831">
                <w:rPr>
                  <w:rFonts w:cs="Arial"/>
                  <w:szCs w:val="18"/>
                </w:rPr>
                <w:t>None</w:t>
              </w:r>
            </w:ins>
          </w:p>
        </w:tc>
      </w:tr>
      <w:tr w:rsidR="007B2B12" w:rsidRPr="00340831" w:rsidTr="004C693F">
        <w:trPr>
          <w:gridAfter w:val="1"/>
          <w:wAfter w:w="12" w:type="pct"/>
          <w:cantSplit/>
          <w:ins w:id="1828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283" w:author=" " w:date="2019-05-27T04:43:00Z"/>
                <w:rFonts w:ascii="Arial" w:hAnsi="Arial" w:cs="Arial"/>
                <w:color w:val="000000"/>
                <w:sz w:val="18"/>
                <w:szCs w:val="18"/>
                <w:lang w:val="en-US"/>
              </w:rPr>
            </w:pPr>
            <w:ins w:id="18284" w:author=" " w:date="2019-05-27T04:43:00Z">
              <w:r w:rsidRPr="00340831">
                <w:rPr>
                  <w:rFonts w:ascii="Arial" w:hAnsi="Arial" w:cs="Arial"/>
                  <w:color w:val="000000"/>
                  <w:sz w:val="18"/>
                  <w:szCs w:val="18"/>
                  <w:lang w:val="en-US"/>
                </w:rPr>
                <w:t>DC_5A_n261H_UL_5A_n261G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285" w:author=" " w:date="2019-05-27T04:43:00Z"/>
                <w:rFonts w:ascii="Arial" w:hAnsi="Arial" w:cs="Arial"/>
                <w:color w:val="000000"/>
                <w:sz w:val="18"/>
                <w:szCs w:val="18"/>
                <w:lang w:val="en-US"/>
              </w:rPr>
            </w:pPr>
            <w:ins w:id="1828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287" w:author=" " w:date="2019-05-27T04:43:00Z"/>
                <w:rStyle w:val="af2"/>
                <w:rFonts w:cs="Arial"/>
                <w:szCs w:val="18"/>
              </w:rPr>
            </w:pPr>
            <w:ins w:id="1828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289" w:author=" " w:date="2019-05-27T04:43:00Z"/>
                <w:rFonts w:cs="Arial"/>
                <w:szCs w:val="18"/>
              </w:rPr>
            </w:pPr>
            <w:ins w:id="1829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91" w:author=" " w:date="2019-05-27T04:43:00Z"/>
                <w:rFonts w:cs="Arial"/>
                <w:szCs w:val="18"/>
              </w:rPr>
            </w:pPr>
            <w:ins w:id="1829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93" w:author=" " w:date="2019-05-27T04:43:00Z"/>
                <w:rFonts w:cs="Arial"/>
                <w:szCs w:val="18"/>
              </w:rPr>
            </w:pPr>
            <w:ins w:id="1829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95" w:author=" " w:date="2019-05-27T04:43:00Z"/>
                <w:rFonts w:cs="Arial"/>
                <w:szCs w:val="18"/>
              </w:rPr>
            </w:pPr>
            <w:ins w:id="18296" w:author=" " w:date="2019-05-27T04:43:00Z">
              <w:r w:rsidRPr="00340831">
                <w:rPr>
                  <w:rFonts w:cs="Arial"/>
                  <w:szCs w:val="18"/>
                </w:rPr>
                <w:t>None</w:t>
              </w:r>
            </w:ins>
          </w:p>
        </w:tc>
      </w:tr>
      <w:tr w:rsidR="007B2B12" w:rsidRPr="00340831" w:rsidTr="004C693F">
        <w:trPr>
          <w:gridAfter w:val="1"/>
          <w:wAfter w:w="12" w:type="pct"/>
          <w:cantSplit/>
          <w:ins w:id="1829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298" w:author=" " w:date="2019-05-27T04:43:00Z"/>
                <w:rFonts w:ascii="Arial" w:hAnsi="Arial" w:cs="Arial"/>
                <w:color w:val="000000"/>
                <w:sz w:val="18"/>
                <w:szCs w:val="18"/>
                <w:lang w:val="en-US"/>
              </w:rPr>
            </w:pPr>
            <w:ins w:id="18299" w:author=" " w:date="2019-05-27T04:43:00Z">
              <w:r w:rsidRPr="00340831">
                <w:rPr>
                  <w:rFonts w:ascii="Arial" w:hAnsi="Arial" w:cs="Arial"/>
                  <w:color w:val="000000"/>
                  <w:sz w:val="18"/>
                  <w:szCs w:val="18"/>
                  <w:lang w:val="en-US"/>
                </w:rPr>
                <w:t>DC_5A_n261L_UL_5A_n261I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300" w:author=" " w:date="2019-05-27T04:43:00Z"/>
                <w:rFonts w:ascii="Arial" w:hAnsi="Arial" w:cs="Arial"/>
                <w:color w:val="000000"/>
                <w:sz w:val="18"/>
                <w:szCs w:val="18"/>
                <w:lang w:val="en-US"/>
              </w:rPr>
            </w:pPr>
            <w:ins w:id="1830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02" w:author=" " w:date="2019-05-27T04:43:00Z"/>
                <w:rStyle w:val="af2"/>
                <w:rFonts w:cs="Arial"/>
                <w:szCs w:val="18"/>
              </w:rPr>
            </w:pPr>
            <w:ins w:id="1830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304" w:author=" " w:date="2019-05-27T04:43:00Z"/>
                <w:rFonts w:cs="Arial"/>
                <w:szCs w:val="18"/>
              </w:rPr>
            </w:pPr>
            <w:ins w:id="1830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306" w:author=" " w:date="2019-05-27T04:43:00Z"/>
                <w:rFonts w:cs="Arial"/>
                <w:szCs w:val="18"/>
              </w:rPr>
            </w:pPr>
            <w:ins w:id="1830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308" w:author=" " w:date="2019-05-27T04:43:00Z"/>
                <w:rFonts w:cs="Arial"/>
                <w:szCs w:val="18"/>
              </w:rPr>
            </w:pPr>
            <w:ins w:id="1830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310" w:author=" " w:date="2019-05-27T04:43:00Z"/>
                <w:rFonts w:cs="Arial"/>
                <w:szCs w:val="18"/>
              </w:rPr>
            </w:pPr>
            <w:ins w:id="18311" w:author=" " w:date="2019-05-27T04:43:00Z">
              <w:r w:rsidRPr="00340831">
                <w:rPr>
                  <w:rFonts w:cs="Arial"/>
                  <w:szCs w:val="18"/>
                </w:rPr>
                <w:t>None</w:t>
              </w:r>
            </w:ins>
          </w:p>
        </w:tc>
      </w:tr>
      <w:tr w:rsidR="007B2B12" w:rsidRPr="00340831" w:rsidTr="004C693F">
        <w:trPr>
          <w:gridAfter w:val="1"/>
          <w:wAfter w:w="12" w:type="pct"/>
          <w:cantSplit/>
          <w:ins w:id="1831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313" w:author=" " w:date="2019-05-27T04:43:00Z"/>
                <w:rFonts w:ascii="Arial" w:hAnsi="Arial" w:cs="Arial"/>
                <w:color w:val="000000"/>
                <w:sz w:val="18"/>
                <w:szCs w:val="18"/>
                <w:lang w:val="en-US"/>
              </w:rPr>
            </w:pPr>
            <w:ins w:id="18314" w:author=" " w:date="2019-05-27T04:43:00Z">
              <w:r w:rsidRPr="00340831">
                <w:rPr>
                  <w:rFonts w:ascii="Arial" w:hAnsi="Arial" w:cs="Arial"/>
                  <w:color w:val="000000"/>
                  <w:sz w:val="18"/>
                  <w:szCs w:val="18"/>
                  <w:lang w:val="en-US"/>
                </w:rPr>
                <w:t>DC_5A_n261L_UL_5A_n261H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315" w:author=" " w:date="2019-05-27T04:43:00Z"/>
                <w:rFonts w:ascii="Arial" w:hAnsi="Arial" w:cs="Arial"/>
                <w:color w:val="000000"/>
                <w:sz w:val="18"/>
                <w:szCs w:val="18"/>
                <w:lang w:val="en-US"/>
              </w:rPr>
            </w:pPr>
            <w:ins w:id="1831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17" w:author=" " w:date="2019-05-27T04:43:00Z"/>
                <w:rStyle w:val="af2"/>
                <w:rFonts w:cs="Arial"/>
                <w:szCs w:val="18"/>
              </w:rPr>
            </w:pPr>
            <w:ins w:id="1831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319" w:author=" " w:date="2019-05-27T04:43:00Z"/>
                <w:rFonts w:cs="Arial"/>
                <w:szCs w:val="18"/>
              </w:rPr>
            </w:pPr>
            <w:ins w:id="1832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321" w:author=" " w:date="2019-05-27T04:43:00Z"/>
                <w:rFonts w:cs="Arial"/>
                <w:szCs w:val="18"/>
              </w:rPr>
            </w:pPr>
            <w:ins w:id="1832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323" w:author=" " w:date="2019-05-27T04:43:00Z"/>
                <w:rFonts w:cs="Arial"/>
                <w:szCs w:val="18"/>
              </w:rPr>
            </w:pPr>
            <w:ins w:id="1832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325" w:author=" " w:date="2019-05-27T04:43:00Z"/>
                <w:rFonts w:cs="Arial"/>
                <w:szCs w:val="18"/>
              </w:rPr>
            </w:pPr>
            <w:ins w:id="18326" w:author=" " w:date="2019-05-27T04:43:00Z">
              <w:r w:rsidRPr="00340831">
                <w:rPr>
                  <w:rFonts w:cs="Arial"/>
                  <w:szCs w:val="18"/>
                </w:rPr>
                <w:t>None</w:t>
              </w:r>
            </w:ins>
          </w:p>
        </w:tc>
      </w:tr>
      <w:tr w:rsidR="007B2B12" w:rsidRPr="00340831" w:rsidTr="004C693F">
        <w:trPr>
          <w:gridAfter w:val="1"/>
          <w:wAfter w:w="12" w:type="pct"/>
          <w:cantSplit/>
          <w:ins w:id="1832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328" w:author=" " w:date="2019-05-27T04:43:00Z"/>
                <w:rFonts w:ascii="Arial" w:hAnsi="Arial" w:cs="Arial"/>
                <w:color w:val="000000"/>
                <w:sz w:val="18"/>
                <w:szCs w:val="18"/>
                <w:lang w:val="en-US"/>
              </w:rPr>
            </w:pPr>
            <w:ins w:id="18329" w:author=" " w:date="2019-05-27T04:43:00Z">
              <w:r w:rsidRPr="00340831">
                <w:rPr>
                  <w:rFonts w:ascii="Arial" w:hAnsi="Arial" w:cs="Arial"/>
                  <w:color w:val="000000"/>
                  <w:sz w:val="18"/>
                  <w:szCs w:val="18"/>
                  <w:lang w:val="en-US"/>
                </w:rPr>
                <w:t>DC_5A_n261L_UL_5A_n261G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330" w:author=" " w:date="2019-05-27T04:43:00Z"/>
                <w:rFonts w:ascii="Arial" w:hAnsi="Arial" w:cs="Arial"/>
                <w:color w:val="000000"/>
                <w:sz w:val="18"/>
                <w:szCs w:val="18"/>
                <w:lang w:val="en-US"/>
              </w:rPr>
            </w:pPr>
            <w:ins w:id="1833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32" w:author=" " w:date="2019-05-27T04:43:00Z"/>
                <w:rStyle w:val="af2"/>
                <w:rFonts w:cs="Arial"/>
                <w:szCs w:val="18"/>
              </w:rPr>
            </w:pPr>
            <w:ins w:id="1833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334" w:author=" " w:date="2019-05-27T04:43:00Z"/>
                <w:rFonts w:cs="Arial"/>
                <w:szCs w:val="18"/>
              </w:rPr>
            </w:pPr>
            <w:ins w:id="1833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336" w:author=" " w:date="2019-05-27T04:43:00Z"/>
                <w:rFonts w:cs="Arial"/>
                <w:szCs w:val="18"/>
              </w:rPr>
            </w:pPr>
            <w:ins w:id="1833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338" w:author=" " w:date="2019-05-27T04:43:00Z"/>
                <w:rFonts w:cs="Arial"/>
                <w:szCs w:val="18"/>
              </w:rPr>
            </w:pPr>
            <w:ins w:id="1833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340" w:author=" " w:date="2019-05-27T04:43:00Z"/>
                <w:rFonts w:cs="Arial"/>
                <w:szCs w:val="18"/>
              </w:rPr>
            </w:pPr>
            <w:ins w:id="18341" w:author=" " w:date="2019-05-27T04:43:00Z">
              <w:r w:rsidRPr="00340831">
                <w:rPr>
                  <w:rFonts w:cs="Arial"/>
                  <w:szCs w:val="18"/>
                </w:rPr>
                <w:t>None</w:t>
              </w:r>
            </w:ins>
          </w:p>
        </w:tc>
      </w:tr>
      <w:tr w:rsidR="007B2B12" w:rsidRPr="00340831" w:rsidTr="004C693F">
        <w:trPr>
          <w:gridAfter w:val="1"/>
          <w:wAfter w:w="12" w:type="pct"/>
          <w:cantSplit/>
          <w:ins w:id="1834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343" w:author=" " w:date="2019-05-27T04:43:00Z"/>
                <w:rFonts w:ascii="Arial" w:hAnsi="Arial" w:cs="Arial"/>
                <w:color w:val="000000"/>
                <w:sz w:val="18"/>
                <w:szCs w:val="18"/>
                <w:lang w:val="en-US"/>
              </w:rPr>
            </w:pPr>
            <w:ins w:id="18344" w:author=" " w:date="2019-05-27T04:43:00Z">
              <w:r w:rsidRPr="00340831">
                <w:rPr>
                  <w:rFonts w:ascii="Arial" w:hAnsi="Arial" w:cs="Arial"/>
                  <w:color w:val="000000"/>
                  <w:sz w:val="18"/>
                  <w:szCs w:val="18"/>
                  <w:lang w:val="en-US"/>
                </w:rPr>
                <w:t>DC_5A_n261(A-G)_UL_5A_n261G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345" w:author=" " w:date="2019-05-27T04:43:00Z"/>
                <w:rFonts w:ascii="Arial" w:hAnsi="Arial" w:cs="Arial"/>
                <w:color w:val="000000"/>
                <w:sz w:val="18"/>
                <w:szCs w:val="18"/>
                <w:lang w:val="en-US"/>
              </w:rPr>
            </w:pPr>
            <w:ins w:id="1834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47" w:author=" " w:date="2019-05-27T04:43:00Z"/>
                <w:rStyle w:val="af2"/>
                <w:rFonts w:cs="Arial"/>
                <w:szCs w:val="18"/>
              </w:rPr>
            </w:pPr>
            <w:ins w:id="1834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349" w:author=" " w:date="2019-05-27T04:43:00Z"/>
                <w:rFonts w:cs="Arial"/>
                <w:szCs w:val="18"/>
              </w:rPr>
            </w:pPr>
            <w:ins w:id="1835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351" w:author=" " w:date="2019-05-27T04:43:00Z"/>
                <w:rFonts w:cs="Arial"/>
                <w:szCs w:val="18"/>
              </w:rPr>
            </w:pPr>
            <w:ins w:id="1835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353" w:author=" " w:date="2019-05-27T04:43:00Z"/>
                <w:rFonts w:cs="Arial"/>
                <w:szCs w:val="18"/>
              </w:rPr>
            </w:pPr>
            <w:ins w:id="1835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355" w:author=" " w:date="2019-05-27T04:43:00Z"/>
                <w:rFonts w:cs="Arial"/>
                <w:szCs w:val="18"/>
              </w:rPr>
            </w:pPr>
            <w:ins w:id="18356" w:author=" " w:date="2019-05-27T04:43:00Z">
              <w:r w:rsidRPr="00340831">
                <w:rPr>
                  <w:rFonts w:cs="Arial"/>
                  <w:szCs w:val="18"/>
                </w:rPr>
                <w:t>None</w:t>
              </w:r>
            </w:ins>
          </w:p>
        </w:tc>
      </w:tr>
      <w:tr w:rsidR="007B2B12" w:rsidRPr="00340831" w:rsidTr="004C693F">
        <w:trPr>
          <w:gridAfter w:val="1"/>
          <w:wAfter w:w="12" w:type="pct"/>
          <w:cantSplit/>
          <w:ins w:id="1835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358" w:author=" " w:date="2019-05-27T04:43:00Z"/>
                <w:rFonts w:ascii="Arial" w:hAnsi="Arial" w:cs="Arial"/>
                <w:color w:val="000000"/>
                <w:sz w:val="18"/>
                <w:szCs w:val="18"/>
                <w:lang w:val="en-US"/>
              </w:rPr>
            </w:pPr>
            <w:ins w:id="18359" w:author=" " w:date="2019-05-27T04:43:00Z">
              <w:r w:rsidRPr="00340831">
                <w:rPr>
                  <w:rFonts w:ascii="Arial" w:hAnsi="Arial" w:cs="Arial"/>
                  <w:color w:val="000000"/>
                  <w:sz w:val="18"/>
                  <w:szCs w:val="18"/>
                  <w:lang w:val="en-US"/>
                </w:rPr>
                <w:t>DC_5A_n261(A-H)_UL_5A_n261H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360" w:author=" " w:date="2019-05-27T04:43:00Z"/>
                <w:rFonts w:ascii="Arial" w:hAnsi="Arial" w:cs="Arial"/>
                <w:color w:val="000000"/>
                <w:sz w:val="18"/>
                <w:szCs w:val="18"/>
                <w:lang w:val="en-US"/>
              </w:rPr>
            </w:pPr>
            <w:ins w:id="1836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62" w:author=" " w:date="2019-05-27T04:43:00Z"/>
                <w:rStyle w:val="af2"/>
                <w:rFonts w:cs="Arial"/>
                <w:szCs w:val="18"/>
              </w:rPr>
            </w:pPr>
            <w:ins w:id="1836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364" w:author=" " w:date="2019-05-27T04:43:00Z"/>
                <w:rFonts w:cs="Arial"/>
                <w:szCs w:val="18"/>
              </w:rPr>
            </w:pPr>
            <w:ins w:id="1836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366" w:author=" " w:date="2019-05-27T04:43:00Z"/>
                <w:rFonts w:cs="Arial"/>
                <w:szCs w:val="18"/>
              </w:rPr>
            </w:pPr>
            <w:ins w:id="1836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368" w:author=" " w:date="2019-05-27T04:43:00Z"/>
                <w:rFonts w:cs="Arial"/>
                <w:szCs w:val="18"/>
              </w:rPr>
            </w:pPr>
            <w:ins w:id="1836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370" w:author=" " w:date="2019-05-27T04:43:00Z"/>
                <w:rFonts w:cs="Arial"/>
                <w:szCs w:val="18"/>
              </w:rPr>
            </w:pPr>
            <w:ins w:id="18371" w:author=" " w:date="2019-05-27T04:43:00Z">
              <w:r w:rsidRPr="00340831">
                <w:rPr>
                  <w:rFonts w:cs="Arial"/>
                  <w:szCs w:val="18"/>
                </w:rPr>
                <w:t>None</w:t>
              </w:r>
            </w:ins>
          </w:p>
        </w:tc>
      </w:tr>
      <w:tr w:rsidR="007B2B12" w:rsidRPr="00340831" w:rsidTr="004C693F">
        <w:trPr>
          <w:gridAfter w:val="1"/>
          <w:wAfter w:w="12" w:type="pct"/>
          <w:cantSplit/>
          <w:ins w:id="1837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373" w:author=" " w:date="2019-05-27T04:43:00Z"/>
                <w:rFonts w:ascii="Arial" w:hAnsi="Arial" w:cs="Arial"/>
                <w:color w:val="000000"/>
                <w:sz w:val="18"/>
                <w:szCs w:val="18"/>
                <w:lang w:val="en-US"/>
              </w:rPr>
            </w:pPr>
            <w:ins w:id="18374" w:author=" " w:date="2019-05-27T04:43:00Z">
              <w:r w:rsidRPr="00340831">
                <w:rPr>
                  <w:rFonts w:ascii="Arial" w:hAnsi="Arial" w:cs="Arial"/>
                  <w:color w:val="000000"/>
                  <w:sz w:val="18"/>
                  <w:szCs w:val="18"/>
                  <w:lang w:val="en-US"/>
                </w:rPr>
                <w:t>DC_5A_n261(G-H)_UL_5A_n261H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375" w:author=" " w:date="2019-05-27T04:43:00Z"/>
                <w:rFonts w:ascii="Arial" w:hAnsi="Arial" w:cs="Arial"/>
                <w:color w:val="000000"/>
                <w:sz w:val="18"/>
                <w:szCs w:val="18"/>
                <w:lang w:val="en-US"/>
              </w:rPr>
            </w:pPr>
            <w:ins w:id="1837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77" w:author=" " w:date="2019-05-27T04:43:00Z"/>
                <w:rStyle w:val="af2"/>
                <w:rFonts w:cs="Arial"/>
                <w:szCs w:val="18"/>
              </w:rPr>
            </w:pPr>
            <w:ins w:id="1837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379" w:author=" " w:date="2019-05-27T04:43:00Z"/>
                <w:rFonts w:cs="Arial"/>
                <w:szCs w:val="18"/>
              </w:rPr>
            </w:pPr>
            <w:ins w:id="1838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381" w:author=" " w:date="2019-05-27T04:43:00Z"/>
                <w:rFonts w:cs="Arial"/>
                <w:szCs w:val="18"/>
              </w:rPr>
            </w:pPr>
            <w:ins w:id="1838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383" w:author=" " w:date="2019-05-27T04:43:00Z"/>
                <w:rFonts w:cs="Arial"/>
                <w:szCs w:val="18"/>
              </w:rPr>
            </w:pPr>
            <w:ins w:id="1838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385" w:author=" " w:date="2019-05-27T04:43:00Z"/>
                <w:rFonts w:cs="Arial"/>
                <w:szCs w:val="18"/>
              </w:rPr>
            </w:pPr>
            <w:ins w:id="18386" w:author=" " w:date="2019-05-27T04:43:00Z">
              <w:r w:rsidRPr="00340831">
                <w:rPr>
                  <w:rFonts w:cs="Arial"/>
                  <w:szCs w:val="18"/>
                </w:rPr>
                <w:t>None</w:t>
              </w:r>
            </w:ins>
          </w:p>
        </w:tc>
      </w:tr>
      <w:tr w:rsidR="007B2B12" w:rsidRPr="00340831" w:rsidTr="004C693F">
        <w:trPr>
          <w:gridAfter w:val="1"/>
          <w:wAfter w:w="12" w:type="pct"/>
          <w:cantSplit/>
          <w:ins w:id="1838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388" w:author=" " w:date="2019-05-27T04:43:00Z"/>
                <w:rFonts w:ascii="Arial" w:hAnsi="Arial" w:cs="Arial"/>
                <w:color w:val="000000"/>
                <w:sz w:val="18"/>
                <w:szCs w:val="18"/>
                <w:lang w:val="en-US"/>
              </w:rPr>
            </w:pPr>
            <w:ins w:id="18389" w:author=" " w:date="2019-05-27T04:43:00Z">
              <w:r w:rsidRPr="00340831">
                <w:rPr>
                  <w:rFonts w:ascii="Arial" w:hAnsi="Arial" w:cs="Arial"/>
                  <w:color w:val="000000"/>
                  <w:sz w:val="18"/>
                  <w:szCs w:val="18"/>
                  <w:lang w:val="en-US"/>
                </w:rPr>
                <w:t>DC_5A_n261(A-H)_UL_5A_n261G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390" w:author=" " w:date="2019-05-27T04:43:00Z"/>
                <w:rFonts w:ascii="Arial" w:hAnsi="Arial" w:cs="Arial"/>
                <w:color w:val="000000"/>
                <w:sz w:val="18"/>
                <w:szCs w:val="18"/>
                <w:lang w:val="en-US"/>
              </w:rPr>
            </w:pPr>
            <w:ins w:id="1839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92" w:author=" " w:date="2019-05-27T04:43:00Z"/>
                <w:rStyle w:val="af2"/>
                <w:rFonts w:cs="Arial"/>
                <w:szCs w:val="18"/>
              </w:rPr>
            </w:pPr>
            <w:ins w:id="1839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394" w:author=" " w:date="2019-05-27T04:43:00Z"/>
                <w:rFonts w:cs="Arial"/>
                <w:szCs w:val="18"/>
              </w:rPr>
            </w:pPr>
            <w:ins w:id="1839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396" w:author=" " w:date="2019-05-27T04:43:00Z"/>
                <w:rFonts w:cs="Arial"/>
                <w:szCs w:val="18"/>
              </w:rPr>
            </w:pPr>
            <w:ins w:id="1839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398" w:author=" " w:date="2019-05-27T04:43:00Z"/>
                <w:rFonts w:cs="Arial"/>
                <w:szCs w:val="18"/>
              </w:rPr>
            </w:pPr>
            <w:ins w:id="1839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00" w:author=" " w:date="2019-05-27T04:43:00Z"/>
                <w:rFonts w:cs="Arial"/>
                <w:szCs w:val="18"/>
              </w:rPr>
            </w:pPr>
            <w:ins w:id="18401" w:author=" " w:date="2019-05-27T04:43:00Z">
              <w:r w:rsidRPr="00340831">
                <w:rPr>
                  <w:rFonts w:cs="Arial"/>
                  <w:szCs w:val="18"/>
                </w:rPr>
                <w:t>None</w:t>
              </w:r>
            </w:ins>
          </w:p>
        </w:tc>
      </w:tr>
      <w:tr w:rsidR="007B2B12" w:rsidRPr="00340831" w:rsidTr="004C693F">
        <w:trPr>
          <w:gridAfter w:val="1"/>
          <w:wAfter w:w="12" w:type="pct"/>
          <w:cantSplit/>
          <w:ins w:id="1840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403" w:author=" " w:date="2019-05-27T04:43:00Z"/>
                <w:rFonts w:ascii="Arial" w:hAnsi="Arial" w:cs="Arial"/>
                <w:color w:val="000000"/>
                <w:sz w:val="18"/>
                <w:szCs w:val="18"/>
                <w:lang w:val="en-US"/>
              </w:rPr>
            </w:pPr>
            <w:ins w:id="18404" w:author=" " w:date="2019-05-27T04:43:00Z">
              <w:r w:rsidRPr="00340831">
                <w:rPr>
                  <w:rFonts w:ascii="Arial" w:hAnsi="Arial" w:cs="Arial"/>
                  <w:color w:val="000000"/>
                  <w:sz w:val="18"/>
                  <w:szCs w:val="18"/>
                  <w:lang w:val="en-US"/>
                </w:rPr>
                <w:t>DC_5A_n261(G-H)_UL_5A_n261G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405" w:author=" " w:date="2019-05-27T04:43:00Z"/>
                <w:rFonts w:ascii="Arial" w:hAnsi="Arial" w:cs="Arial"/>
                <w:color w:val="000000"/>
                <w:sz w:val="18"/>
                <w:szCs w:val="18"/>
                <w:lang w:val="en-US"/>
              </w:rPr>
            </w:pPr>
            <w:ins w:id="1840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407" w:author=" " w:date="2019-05-27T04:43:00Z"/>
                <w:rStyle w:val="af2"/>
                <w:rFonts w:cs="Arial"/>
                <w:szCs w:val="18"/>
              </w:rPr>
            </w:pPr>
            <w:ins w:id="1840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409" w:author=" " w:date="2019-05-27T04:43:00Z"/>
                <w:rFonts w:cs="Arial"/>
                <w:szCs w:val="18"/>
              </w:rPr>
            </w:pPr>
            <w:ins w:id="1841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11" w:author=" " w:date="2019-05-27T04:43:00Z"/>
                <w:rFonts w:cs="Arial"/>
                <w:szCs w:val="18"/>
              </w:rPr>
            </w:pPr>
            <w:ins w:id="1841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13" w:author=" " w:date="2019-05-27T04:43:00Z"/>
                <w:rFonts w:cs="Arial"/>
                <w:szCs w:val="18"/>
              </w:rPr>
            </w:pPr>
            <w:ins w:id="1841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15" w:author=" " w:date="2019-05-27T04:43:00Z"/>
                <w:rFonts w:cs="Arial"/>
                <w:szCs w:val="18"/>
              </w:rPr>
            </w:pPr>
            <w:ins w:id="18416" w:author=" " w:date="2019-05-27T04:43:00Z">
              <w:r w:rsidRPr="00340831">
                <w:rPr>
                  <w:rFonts w:cs="Arial"/>
                  <w:szCs w:val="18"/>
                </w:rPr>
                <w:t>None</w:t>
              </w:r>
            </w:ins>
          </w:p>
        </w:tc>
      </w:tr>
      <w:tr w:rsidR="007B2B12" w:rsidRPr="00340831" w:rsidTr="004C693F">
        <w:trPr>
          <w:gridAfter w:val="1"/>
          <w:wAfter w:w="12" w:type="pct"/>
          <w:cantSplit/>
          <w:ins w:id="1841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418" w:author=" " w:date="2019-05-27T04:43:00Z"/>
                <w:rFonts w:ascii="Arial" w:hAnsi="Arial" w:cs="Arial"/>
                <w:color w:val="000000"/>
                <w:sz w:val="18"/>
                <w:szCs w:val="18"/>
                <w:lang w:val="en-US"/>
              </w:rPr>
            </w:pPr>
            <w:ins w:id="18419" w:author=" " w:date="2019-05-27T04:43:00Z">
              <w:r w:rsidRPr="00340831">
                <w:rPr>
                  <w:rFonts w:ascii="Arial" w:hAnsi="Arial" w:cs="Arial"/>
                  <w:color w:val="000000"/>
                  <w:sz w:val="18"/>
                  <w:szCs w:val="18"/>
                  <w:lang w:val="en-US"/>
                </w:rPr>
                <w:t>DC_5A_n261(A-I)_UL_5A_n261I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420" w:author=" " w:date="2019-05-27T04:43:00Z"/>
                <w:rFonts w:ascii="Arial" w:hAnsi="Arial" w:cs="Arial"/>
                <w:color w:val="000000"/>
                <w:sz w:val="18"/>
                <w:szCs w:val="18"/>
                <w:lang w:val="en-US"/>
              </w:rPr>
            </w:pPr>
            <w:ins w:id="1842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422" w:author=" " w:date="2019-05-27T04:43:00Z"/>
                <w:rStyle w:val="af2"/>
                <w:rFonts w:cs="Arial"/>
                <w:szCs w:val="18"/>
              </w:rPr>
            </w:pPr>
            <w:ins w:id="1842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424" w:author=" " w:date="2019-05-27T04:43:00Z"/>
                <w:rFonts w:cs="Arial"/>
                <w:szCs w:val="18"/>
              </w:rPr>
            </w:pPr>
            <w:ins w:id="1842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26" w:author=" " w:date="2019-05-27T04:43:00Z"/>
                <w:rFonts w:cs="Arial"/>
                <w:szCs w:val="18"/>
              </w:rPr>
            </w:pPr>
            <w:ins w:id="1842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28" w:author=" " w:date="2019-05-27T04:43:00Z"/>
                <w:rFonts w:cs="Arial"/>
                <w:szCs w:val="18"/>
              </w:rPr>
            </w:pPr>
            <w:ins w:id="1842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30" w:author=" " w:date="2019-05-27T04:43:00Z"/>
                <w:rFonts w:cs="Arial"/>
                <w:szCs w:val="18"/>
              </w:rPr>
            </w:pPr>
            <w:ins w:id="18431" w:author=" " w:date="2019-05-27T04:43:00Z">
              <w:r w:rsidRPr="00340831">
                <w:rPr>
                  <w:rFonts w:cs="Arial"/>
                  <w:szCs w:val="18"/>
                </w:rPr>
                <w:t>None</w:t>
              </w:r>
            </w:ins>
          </w:p>
        </w:tc>
      </w:tr>
      <w:tr w:rsidR="007B2B12" w:rsidRPr="00340831" w:rsidTr="004C693F">
        <w:trPr>
          <w:gridAfter w:val="1"/>
          <w:wAfter w:w="12" w:type="pct"/>
          <w:cantSplit/>
          <w:ins w:id="1843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433" w:author=" " w:date="2019-05-27T04:43:00Z"/>
                <w:rFonts w:ascii="Arial" w:hAnsi="Arial" w:cs="Arial"/>
                <w:color w:val="000000"/>
                <w:sz w:val="18"/>
                <w:szCs w:val="18"/>
                <w:lang w:val="en-US"/>
              </w:rPr>
            </w:pPr>
            <w:ins w:id="18434" w:author=" " w:date="2019-05-27T04:43:00Z">
              <w:r w:rsidRPr="00340831">
                <w:rPr>
                  <w:rFonts w:ascii="Arial" w:hAnsi="Arial" w:cs="Arial"/>
                  <w:color w:val="000000"/>
                  <w:sz w:val="18"/>
                  <w:szCs w:val="18"/>
                  <w:lang w:val="en-US"/>
                </w:rPr>
                <w:t>DC_5A_n261(G-I)_UL_5A_n261I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435" w:author=" " w:date="2019-05-27T04:43:00Z"/>
                <w:rFonts w:ascii="Arial" w:hAnsi="Arial" w:cs="Arial"/>
                <w:color w:val="000000"/>
                <w:sz w:val="18"/>
                <w:szCs w:val="18"/>
                <w:lang w:val="en-US"/>
              </w:rPr>
            </w:pPr>
            <w:ins w:id="1843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437" w:author=" " w:date="2019-05-27T04:43:00Z"/>
                <w:rStyle w:val="af2"/>
                <w:rFonts w:cs="Arial"/>
                <w:szCs w:val="18"/>
              </w:rPr>
            </w:pPr>
            <w:ins w:id="1843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439" w:author=" " w:date="2019-05-27T04:43:00Z"/>
                <w:rFonts w:cs="Arial"/>
                <w:szCs w:val="18"/>
              </w:rPr>
            </w:pPr>
            <w:ins w:id="1844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41" w:author=" " w:date="2019-05-27T04:43:00Z"/>
                <w:rFonts w:cs="Arial"/>
                <w:szCs w:val="18"/>
              </w:rPr>
            </w:pPr>
            <w:ins w:id="1844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43" w:author=" " w:date="2019-05-27T04:43:00Z"/>
                <w:rFonts w:cs="Arial"/>
                <w:szCs w:val="18"/>
              </w:rPr>
            </w:pPr>
            <w:ins w:id="1844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45" w:author=" " w:date="2019-05-27T04:43:00Z"/>
                <w:rFonts w:cs="Arial"/>
                <w:szCs w:val="18"/>
              </w:rPr>
            </w:pPr>
            <w:ins w:id="18446" w:author=" " w:date="2019-05-27T04:43:00Z">
              <w:r w:rsidRPr="00340831">
                <w:rPr>
                  <w:rFonts w:cs="Arial"/>
                  <w:szCs w:val="18"/>
                </w:rPr>
                <w:t>None</w:t>
              </w:r>
            </w:ins>
          </w:p>
        </w:tc>
      </w:tr>
      <w:tr w:rsidR="007B2B12" w:rsidRPr="00340831" w:rsidTr="004C693F">
        <w:trPr>
          <w:gridAfter w:val="1"/>
          <w:wAfter w:w="12" w:type="pct"/>
          <w:cantSplit/>
          <w:ins w:id="1844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448" w:author=" " w:date="2019-05-27T04:43:00Z"/>
                <w:rFonts w:ascii="Arial" w:hAnsi="Arial" w:cs="Arial"/>
                <w:color w:val="000000"/>
                <w:sz w:val="18"/>
                <w:szCs w:val="18"/>
                <w:lang w:val="en-US"/>
              </w:rPr>
            </w:pPr>
            <w:ins w:id="18449" w:author=" " w:date="2019-05-27T04:43:00Z">
              <w:r w:rsidRPr="00340831">
                <w:rPr>
                  <w:rFonts w:ascii="Arial" w:hAnsi="Arial" w:cs="Arial"/>
                  <w:color w:val="000000"/>
                  <w:sz w:val="18"/>
                  <w:szCs w:val="18"/>
                  <w:lang w:val="en-US"/>
                </w:rPr>
                <w:t xml:space="preserve">DC_5A_n261(A-I)_UL_5A_n261H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450" w:author=" " w:date="2019-05-27T04:43:00Z"/>
                <w:rFonts w:ascii="Arial" w:hAnsi="Arial" w:cs="Arial"/>
                <w:color w:val="000000"/>
                <w:sz w:val="18"/>
                <w:szCs w:val="18"/>
                <w:lang w:val="en-US"/>
              </w:rPr>
            </w:pPr>
            <w:ins w:id="1845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452" w:author=" " w:date="2019-05-27T04:43:00Z"/>
                <w:rStyle w:val="af2"/>
                <w:rFonts w:cs="Arial"/>
                <w:szCs w:val="18"/>
              </w:rPr>
            </w:pPr>
            <w:ins w:id="1845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454" w:author=" " w:date="2019-05-27T04:43:00Z"/>
                <w:rFonts w:cs="Arial"/>
                <w:szCs w:val="18"/>
              </w:rPr>
            </w:pPr>
            <w:ins w:id="1845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56" w:author=" " w:date="2019-05-27T04:43:00Z"/>
                <w:rFonts w:cs="Arial"/>
                <w:szCs w:val="18"/>
              </w:rPr>
            </w:pPr>
            <w:ins w:id="1845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58" w:author=" " w:date="2019-05-27T04:43:00Z"/>
                <w:rFonts w:cs="Arial"/>
                <w:szCs w:val="18"/>
              </w:rPr>
            </w:pPr>
            <w:ins w:id="1845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60" w:author=" " w:date="2019-05-27T04:43:00Z"/>
                <w:rFonts w:cs="Arial"/>
                <w:szCs w:val="18"/>
              </w:rPr>
            </w:pPr>
            <w:ins w:id="18461" w:author=" " w:date="2019-05-27T04:43:00Z">
              <w:r w:rsidRPr="00340831">
                <w:rPr>
                  <w:rFonts w:cs="Arial"/>
                  <w:szCs w:val="18"/>
                </w:rPr>
                <w:t>None</w:t>
              </w:r>
            </w:ins>
          </w:p>
        </w:tc>
      </w:tr>
      <w:tr w:rsidR="007B2B12" w:rsidRPr="00340831" w:rsidTr="004C693F">
        <w:trPr>
          <w:gridAfter w:val="1"/>
          <w:wAfter w:w="12" w:type="pct"/>
          <w:cantSplit/>
          <w:ins w:id="1846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463" w:author=" " w:date="2019-05-27T04:43:00Z"/>
                <w:rFonts w:ascii="Arial" w:hAnsi="Arial" w:cs="Arial"/>
                <w:color w:val="000000"/>
                <w:sz w:val="18"/>
                <w:szCs w:val="18"/>
                <w:lang w:val="en-US"/>
              </w:rPr>
            </w:pPr>
            <w:ins w:id="18464" w:author=" " w:date="2019-05-27T04:43:00Z">
              <w:r w:rsidRPr="00340831">
                <w:rPr>
                  <w:rFonts w:ascii="Arial" w:hAnsi="Arial" w:cs="Arial"/>
                  <w:color w:val="000000"/>
                  <w:sz w:val="18"/>
                  <w:szCs w:val="18"/>
                  <w:lang w:val="en-US"/>
                </w:rPr>
                <w:t>DC_5A_n261(G-I)_UL_5A_n261H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465" w:author=" " w:date="2019-05-27T04:43:00Z"/>
                <w:rFonts w:ascii="Arial" w:hAnsi="Arial" w:cs="Arial"/>
                <w:color w:val="000000"/>
                <w:sz w:val="18"/>
                <w:szCs w:val="18"/>
                <w:lang w:val="en-US"/>
              </w:rPr>
            </w:pPr>
            <w:ins w:id="1846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467" w:author=" " w:date="2019-05-27T04:43:00Z"/>
                <w:rStyle w:val="af2"/>
                <w:rFonts w:cs="Arial"/>
                <w:szCs w:val="18"/>
              </w:rPr>
            </w:pPr>
            <w:ins w:id="1846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469" w:author=" " w:date="2019-05-27T04:43:00Z"/>
                <w:rFonts w:cs="Arial"/>
                <w:szCs w:val="18"/>
              </w:rPr>
            </w:pPr>
            <w:ins w:id="1847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71" w:author=" " w:date="2019-05-27T04:43:00Z"/>
                <w:rFonts w:cs="Arial"/>
                <w:szCs w:val="18"/>
              </w:rPr>
            </w:pPr>
            <w:ins w:id="1847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73" w:author=" " w:date="2019-05-27T04:43:00Z"/>
                <w:rFonts w:cs="Arial"/>
                <w:szCs w:val="18"/>
              </w:rPr>
            </w:pPr>
            <w:ins w:id="1847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75" w:author=" " w:date="2019-05-27T04:43:00Z"/>
                <w:rFonts w:cs="Arial"/>
                <w:szCs w:val="18"/>
              </w:rPr>
            </w:pPr>
            <w:ins w:id="18476" w:author=" " w:date="2019-05-27T04:43:00Z">
              <w:r w:rsidRPr="00340831">
                <w:rPr>
                  <w:rFonts w:cs="Arial"/>
                  <w:szCs w:val="18"/>
                </w:rPr>
                <w:t>None</w:t>
              </w:r>
            </w:ins>
          </w:p>
        </w:tc>
      </w:tr>
      <w:tr w:rsidR="007B2B12" w:rsidRPr="00340831" w:rsidTr="004C693F">
        <w:trPr>
          <w:gridAfter w:val="1"/>
          <w:wAfter w:w="12" w:type="pct"/>
          <w:cantSplit/>
          <w:ins w:id="1847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478" w:author=" " w:date="2019-05-27T04:43:00Z"/>
                <w:rFonts w:ascii="Arial" w:hAnsi="Arial" w:cs="Arial"/>
                <w:color w:val="000000"/>
                <w:sz w:val="18"/>
                <w:szCs w:val="18"/>
                <w:lang w:val="en-US"/>
              </w:rPr>
            </w:pPr>
            <w:ins w:id="18479" w:author=" " w:date="2019-05-27T04:43:00Z">
              <w:r w:rsidRPr="00340831">
                <w:rPr>
                  <w:rFonts w:ascii="Arial" w:hAnsi="Arial" w:cs="Arial"/>
                  <w:color w:val="000000"/>
                  <w:sz w:val="18"/>
                  <w:szCs w:val="18"/>
                  <w:lang w:val="en-US"/>
                </w:rPr>
                <w:t>DC_5A_n261(A-I)_UL_5A_n261G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480" w:author=" " w:date="2019-05-27T04:43:00Z"/>
                <w:rFonts w:ascii="Arial" w:hAnsi="Arial" w:cs="Arial"/>
                <w:color w:val="000000"/>
                <w:sz w:val="18"/>
                <w:szCs w:val="18"/>
                <w:lang w:val="en-US"/>
              </w:rPr>
            </w:pPr>
            <w:ins w:id="1848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482" w:author=" " w:date="2019-05-27T04:43:00Z"/>
                <w:rStyle w:val="af2"/>
                <w:rFonts w:cs="Arial"/>
                <w:szCs w:val="18"/>
              </w:rPr>
            </w:pPr>
            <w:ins w:id="1848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484" w:author=" " w:date="2019-05-27T04:43:00Z"/>
                <w:rFonts w:cs="Arial"/>
                <w:szCs w:val="18"/>
              </w:rPr>
            </w:pPr>
            <w:ins w:id="1848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86" w:author=" " w:date="2019-05-27T04:43:00Z"/>
                <w:rFonts w:cs="Arial"/>
                <w:szCs w:val="18"/>
              </w:rPr>
            </w:pPr>
            <w:ins w:id="1848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88" w:author=" " w:date="2019-05-27T04:43:00Z"/>
                <w:rFonts w:cs="Arial"/>
                <w:szCs w:val="18"/>
              </w:rPr>
            </w:pPr>
            <w:ins w:id="1848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90" w:author=" " w:date="2019-05-27T04:43:00Z"/>
                <w:rFonts w:cs="Arial"/>
                <w:szCs w:val="18"/>
              </w:rPr>
            </w:pPr>
            <w:ins w:id="18491" w:author=" " w:date="2019-05-27T04:43:00Z">
              <w:r w:rsidRPr="00340831">
                <w:rPr>
                  <w:rFonts w:cs="Arial"/>
                  <w:szCs w:val="18"/>
                </w:rPr>
                <w:t>None</w:t>
              </w:r>
            </w:ins>
          </w:p>
        </w:tc>
      </w:tr>
      <w:tr w:rsidR="007B2B12" w:rsidRPr="00340831" w:rsidTr="004C693F">
        <w:trPr>
          <w:gridAfter w:val="1"/>
          <w:wAfter w:w="12" w:type="pct"/>
          <w:cantSplit/>
          <w:ins w:id="1849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493" w:author=" " w:date="2019-05-27T04:43:00Z"/>
                <w:rFonts w:ascii="Arial" w:hAnsi="Arial" w:cs="Arial"/>
                <w:color w:val="000000"/>
                <w:sz w:val="18"/>
                <w:szCs w:val="18"/>
                <w:lang w:val="en-US"/>
              </w:rPr>
            </w:pPr>
            <w:ins w:id="18494" w:author=" " w:date="2019-05-27T04:43:00Z">
              <w:r w:rsidRPr="00340831">
                <w:rPr>
                  <w:rFonts w:ascii="Arial" w:hAnsi="Arial" w:cs="Arial"/>
                  <w:color w:val="000000"/>
                  <w:sz w:val="18"/>
                  <w:szCs w:val="18"/>
                  <w:lang w:val="en-US"/>
                </w:rPr>
                <w:t>DC_5A_n261(G-I)_UL_5A_n261G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495" w:author=" " w:date="2019-05-27T04:43:00Z"/>
                <w:rFonts w:ascii="Arial" w:hAnsi="Arial" w:cs="Arial"/>
                <w:color w:val="000000"/>
                <w:sz w:val="18"/>
                <w:szCs w:val="18"/>
                <w:lang w:val="en-US"/>
              </w:rPr>
            </w:pPr>
            <w:ins w:id="1849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497" w:author=" " w:date="2019-05-27T04:43:00Z"/>
                <w:rStyle w:val="af2"/>
                <w:rFonts w:cs="Arial"/>
                <w:szCs w:val="18"/>
              </w:rPr>
            </w:pPr>
            <w:ins w:id="1849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499" w:author=" " w:date="2019-05-27T04:43:00Z"/>
                <w:rFonts w:cs="Arial"/>
                <w:szCs w:val="18"/>
              </w:rPr>
            </w:pPr>
            <w:ins w:id="1850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01" w:author=" " w:date="2019-05-27T04:43:00Z"/>
                <w:rFonts w:cs="Arial"/>
                <w:szCs w:val="18"/>
              </w:rPr>
            </w:pPr>
            <w:ins w:id="1850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03" w:author=" " w:date="2019-05-27T04:43:00Z"/>
                <w:rFonts w:cs="Arial"/>
                <w:szCs w:val="18"/>
              </w:rPr>
            </w:pPr>
            <w:ins w:id="1850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05" w:author=" " w:date="2019-05-27T04:43:00Z"/>
                <w:rFonts w:cs="Arial"/>
                <w:szCs w:val="18"/>
              </w:rPr>
            </w:pPr>
            <w:ins w:id="18506" w:author=" " w:date="2019-05-27T04:43:00Z">
              <w:r w:rsidRPr="00340831">
                <w:rPr>
                  <w:rFonts w:cs="Arial"/>
                  <w:szCs w:val="18"/>
                </w:rPr>
                <w:t>None</w:t>
              </w:r>
            </w:ins>
          </w:p>
        </w:tc>
      </w:tr>
      <w:tr w:rsidR="007B2B12" w:rsidRPr="00340831" w:rsidTr="004C693F">
        <w:trPr>
          <w:gridAfter w:val="1"/>
          <w:wAfter w:w="12" w:type="pct"/>
          <w:cantSplit/>
          <w:ins w:id="1850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508" w:author=" " w:date="2019-05-27T04:43:00Z"/>
                <w:rFonts w:ascii="Arial" w:hAnsi="Arial" w:cs="Arial"/>
                <w:color w:val="000000"/>
                <w:sz w:val="18"/>
                <w:szCs w:val="18"/>
                <w:lang w:val="en-US"/>
              </w:rPr>
            </w:pPr>
            <w:ins w:id="18509" w:author=" " w:date="2019-05-27T04:43:00Z">
              <w:r w:rsidRPr="00340831">
                <w:rPr>
                  <w:rFonts w:ascii="Arial" w:hAnsi="Arial" w:cs="Arial"/>
                  <w:color w:val="000000"/>
                  <w:sz w:val="18"/>
                  <w:szCs w:val="18"/>
                  <w:lang w:val="en-US"/>
                </w:rPr>
                <w:t>DC_5A_n261I_UL_5A_n261I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510" w:author=" " w:date="2019-05-27T04:43:00Z"/>
                <w:rFonts w:ascii="Arial" w:hAnsi="Arial" w:cs="Arial"/>
                <w:color w:val="000000"/>
                <w:sz w:val="18"/>
                <w:szCs w:val="18"/>
                <w:lang w:val="en-US"/>
              </w:rPr>
            </w:pPr>
            <w:ins w:id="1851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512" w:author=" " w:date="2019-05-27T04:43:00Z"/>
                <w:rStyle w:val="af2"/>
                <w:rFonts w:cs="Arial"/>
                <w:szCs w:val="18"/>
              </w:rPr>
            </w:pPr>
            <w:ins w:id="1851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514" w:author=" " w:date="2019-05-27T04:43:00Z"/>
                <w:rFonts w:cs="Arial"/>
                <w:szCs w:val="18"/>
              </w:rPr>
            </w:pPr>
            <w:ins w:id="1851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16" w:author=" " w:date="2019-05-27T04:43:00Z"/>
                <w:rFonts w:cs="Arial"/>
                <w:szCs w:val="18"/>
              </w:rPr>
            </w:pPr>
            <w:ins w:id="1851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18" w:author=" " w:date="2019-05-27T04:43:00Z"/>
                <w:rFonts w:cs="Arial"/>
                <w:szCs w:val="18"/>
              </w:rPr>
            </w:pPr>
            <w:ins w:id="1851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20" w:author=" " w:date="2019-05-27T04:43:00Z"/>
                <w:rFonts w:cs="Arial"/>
                <w:szCs w:val="18"/>
              </w:rPr>
            </w:pPr>
            <w:ins w:id="18521" w:author=" " w:date="2019-05-27T04:43:00Z">
              <w:r w:rsidRPr="00340831">
                <w:rPr>
                  <w:rFonts w:cs="Arial"/>
                  <w:szCs w:val="18"/>
                </w:rPr>
                <w:t>None</w:t>
              </w:r>
            </w:ins>
          </w:p>
        </w:tc>
      </w:tr>
      <w:tr w:rsidR="007B2B12" w:rsidRPr="00340831" w:rsidTr="004C693F">
        <w:trPr>
          <w:gridAfter w:val="1"/>
          <w:wAfter w:w="12" w:type="pct"/>
          <w:cantSplit/>
          <w:ins w:id="1852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523" w:author=" " w:date="2019-05-27T04:43:00Z"/>
                <w:rFonts w:ascii="Arial" w:hAnsi="Arial" w:cs="Arial"/>
                <w:color w:val="000000"/>
                <w:sz w:val="18"/>
                <w:szCs w:val="18"/>
                <w:lang w:val="en-US"/>
              </w:rPr>
            </w:pPr>
            <w:ins w:id="18524" w:author=" " w:date="2019-05-27T04:43:00Z">
              <w:r w:rsidRPr="00340831">
                <w:rPr>
                  <w:rFonts w:ascii="Arial" w:hAnsi="Arial" w:cs="Arial"/>
                  <w:color w:val="000000"/>
                  <w:sz w:val="18"/>
                  <w:szCs w:val="18"/>
                  <w:lang w:val="en-US"/>
                </w:rPr>
                <w:t>DC_5A_n261I_UL_5A_n261H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525" w:author=" " w:date="2019-05-27T04:43:00Z"/>
                <w:rFonts w:ascii="Arial" w:hAnsi="Arial" w:cs="Arial"/>
                <w:color w:val="000000"/>
                <w:sz w:val="18"/>
                <w:szCs w:val="18"/>
                <w:lang w:val="en-US"/>
              </w:rPr>
            </w:pPr>
            <w:ins w:id="1852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527" w:author=" " w:date="2019-05-27T04:43:00Z"/>
                <w:rStyle w:val="af2"/>
                <w:rFonts w:cs="Arial"/>
                <w:szCs w:val="18"/>
              </w:rPr>
            </w:pPr>
            <w:ins w:id="1852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529" w:author=" " w:date="2019-05-27T04:43:00Z"/>
                <w:rFonts w:cs="Arial"/>
                <w:szCs w:val="18"/>
              </w:rPr>
            </w:pPr>
            <w:ins w:id="1853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31" w:author=" " w:date="2019-05-27T04:43:00Z"/>
                <w:rFonts w:cs="Arial"/>
                <w:szCs w:val="18"/>
              </w:rPr>
            </w:pPr>
            <w:ins w:id="1853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33" w:author=" " w:date="2019-05-27T04:43:00Z"/>
                <w:rFonts w:cs="Arial"/>
                <w:szCs w:val="18"/>
              </w:rPr>
            </w:pPr>
            <w:ins w:id="1853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35" w:author=" " w:date="2019-05-27T04:43:00Z"/>
                <w:rFonts w:cs="Arial"/>
                <w:szCs w:val="18"/>
              </w:rPr>
            </w:pPr>
            <w:ins w:id="18536" w:author=" " w:date="2019-05-27T04:43:00Z">
              <w:r w:rsidRPr="00340831">
                <w:rPr>
                  <w:rFonts w:cs="Arial"/>
                  <w:szCs w:val="18"/>
                </w:rPr>
                <w:t>None</w:t>
              </w:r>
            </w:ins>
          </w:p>
        </w:tc>
      </w:tr>
      <w:tr w:rsidR="007B2B12" w:rsidRPr="00340831" w:rsidTr="004C693F">
        <w:trPr>
          <w:gridAfter w:val="1"/>
          <w:wAfter w:w="12" w:type="pct"/>
          <w:cantSplit/>
          <w:ins w:id="1853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538" w:author=" " w:date="2019-05-27T04:43:00Z"/>
                <w:rFonts w:ascii="Arial" w:hAnsi="Arial" w:cs="Arial"/>
                <w:color w:val="000000"/>
                <w:sz w:val="18"/>
                <w:szCs w:val="18"/>
                <w:lang w:val="en-US"/>
              </w:rPr>
            </w:pPr>
            <w:ins w:id="18539" w:author=" " w:date="2019-05-27T04:43:00Z">
              <w:r w:rsidRPr="00340831">
                <w:rPr>
                  <w:rFonts w:ascii="Arial" w:hAnsi="Arial" w:cs="Arial"/>
                  <w:color w:val="000000"/>
                  <w:sz w:val="18"/>
                  <w:szCs w:val="18"/>
                  <w:lang w:val="en-US"/>
                </w:rPr>
                <w:t>DC_5A_n261A_UL_5A_n261A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540" w:author=" " w:date="2019-05-27T04:43:00Z"/>
                <w:rFonts w:ascii="Arial" w:hAnsi="Arial" w:cs="Arial"/>
                <w:color w:val="000000"/>
                <w:sz w:val="18"/>
                <w:szCs w:val="18"/>
                <w:lang w:val="en-US"/>
              </w:rPr>
            </w:pPr>
            <w:ins w:id="1854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542" w:author=" " w:date="2019-05-27T04:43:00Z"/>
                <w:rStyle w:val="af2"/>
                <w:rFonts w:cs="Arial"/>
                <w:szCs w:val="18"/>
              </w:rPr>
            </w:pPr>
            <w:ins w:id="1854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544" w:author=" " w:date="2019-05-27T04:43:00Z"/>
                <w:rFonts w:cs="Arial"/>
                <w:szCs w:val="18"/>
              </w:rPr>
            </w:pPr>
            <w:ins w:id="1854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46" w:author=" " w:date="2019-05-27T04:43:00Z"/>
                <w:rFonts w:cs="Arial"/>
                <w:szCs w:val="18"/>
              </w:rPr>
            </w:pPr>
            <w:ins w:id="1854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48" w:author=" " w:date="2019-05-27T04:43:00Z"/>
                <w:rFonts w:cs="Arial"/>
                <w:szCs w:val="18"/>
              </w:rPr>
            </w:pPr>
            <w:ins w:id="1854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50" w:author=" " w:date="2019-05-27T04:43:00Z"/>
                <w:rFonts w:cs="Arial"/>
                <w:szCs w:val="18"/>
              </w:rPr>
            </w:pPr>
            <w:ins w:id="18551" w:author=" " w:date="2019-05-27T04:43:00Z">
              <w:r w:rsidRPr="00340831">
                <w:rPr>
                  <w:rFonts w:cs="Arial"/>
                  <w:szCs w:val="18"/>
                </w:rPr>
                <w:t>None</w:t>
              </w:r>
            </w:ins>
          </w:p>
        </w:tc>
      </w:tr>
      <w:tr w:rsidR="007B2B12" w:rsidRPr="00340831" w:rsidTr="004C693F">
        <w:trPr>
          <w:gridAfter w:val="1"/>
          <w:wAfter w:w="12" w:type="pct"/>
          <w:cantSplit/>
          <w:ins w:id="1855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553" w:author=" " w:date="2019-05-27T04:43:00Z"/>
                <w:rFonts w:ascii="Arial" w:hAnsi="Arial" w:cs="Arial"/>
                <w:color w:val="000000"/>
                <w:sz w:val="18"/>
                <w:szCs w:val="18"/>
                <w:lang w:val="en-US"/>
              </w:rPr>
            </w:pPr>
            <w:ins w:id="18554" w:author=" " w:date="2019-05-27T04:43:00Z">
              <w:r w:rsidRPr="00340831">
                <w:rPr>
                  <w:rFonts w:ascii="Arial" w:hAnsi="Arial" w:cs="Arial"/>
                  <w:color w:val="000000"/>
                  <w:sz w:val="18"/>
                  <w:szCs w:val="18"/>
                  <w:lang w:val="en-US"/>
                </w:rPr>
                <w:t>DC_5A_n261K_UL_5A_n261I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555" w:author=" " w:date="2019-05-27T04:43:00Z"/>
                <w:rFonts w:ascii="Arial" w:hAnsi="Arial" w:cs="Arial"/>
                <w:color w:val="000000"/>
                <w:sz w:val="18"/>
                <w:szCs w:val="18"/>
                <w:lang w:val="en-US"/>
              </w:rPr>
            </w:pPr>
            <w:ins w:id="1855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557" w:author=" " w:date="2019-05-27T04:43:00Z"/>
                <w:rStyle w:val="af2"/>
                <w:rFonts w:cs="Arial"/>
                <w:szCs w:val="18"/>
              </w:rPr>
            </w:pPr>
            <w:ins w:id="1855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559"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560" w:author=" " w:date="2019-05-27T04:43:00Z"/>
                <w:rFonts w:ascii="Arial" w:hAnsi="Arial" w:cs="Arial"/>
                <w:sz w:val="18"/>
                <w:szCs w:val="18"/>
              </w:rPr>
            </w:pPr>
            <w:ins w:id="18561"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562" w:author=" " w:date="2019-05-27T04:43:00Z"/>
                <w:rFonts w:ascii="Arial" w:hAnsi="Arial" w:cs="Arial"/>
                <w:sz w:val="18"/>
                <w:szCs w:val="18"/>
              </w:rPr>
            </w:pPr>
            <w:ins w:id="18563"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564" w:author=" " w:date="2019-05-27T04:43:00Z"/>
                <w:rFonts w:ascii="Arial" w:hAnsi="Arial" w:cs="Arial"/>
                <w:sz w:val="18"/>
                <w:szCs w:val="18"/>
              </w:rPr>
            </w:pPr>
            <w:ins w:id="18565" w:author=" " w:date="2019-05-27T04:43:00Z">
              <w:r w:rsidRPr="00340831">
                <w:rPr>
                  <w:rFonts w:ascii="Arial" w:hAnsi="Arial" w:cs="Arial"/>
                  <w:sz w:val="18"/>
                  <w:szCs w:val="18"/>
                </w:rPr>
                <w:t>Ongoing</w:t>
              </w:r>
            </w:ins>
          </w:p>
        </w:tc>
      </w:tr>
      <w:tr w:rsidR="007B2B12" w:rsidRPr="00340831" w:rsidTr="004C693F">
        <w:trPr>
          <w:gridAfter w:val="1"/>
          <w:wAfter w:w="12" w:type="pct"/>
          <w:cantSplit/>
          <w:ins w:id="1856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567" w:author=" " w:date="2019-05-27T04:43:00Z"/>
                <w:rFonts w:ascii="Arial" w:hAnsi="Arial" w:cs="Arial"/>
                <w:color w:val="000000"/>
                <w:sz w:val="18"/>
                <w:szCs w:val="18"/>
                <w:lang w:val="en-US"/>
              </w:rPr>
            </w:pPr>
            <w:ins w:id="18568" w:author=" " w:date="2019-05-27T04:43:00Z">
              <w:r w:rsidRPr="00340831">
                <w:rPr>
                  <w:rFonts w:ascii="Arial" w:hAnsi="Arial" w:cs="Arial"/>
                  <w:color w:val="000000"/>
                  <w:sz w:val="18"/>
                  <w:szCs w:val="18"/>
                  <w:lang w:val="en-US"/>
                </w:rPr>
                <w:lastRenderedPageBreak/>
                <w:t>DC_5A_n261J_UL_5A_n261I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569" w:author=" " w:date="2019-05-27T04:43:00Z"/>
                <w:rFonts w:ascii="Arial" w:hAnsi="Arial" w:cs="Arial"/>
                <w:color w:val="000000"/>
                <w:sz w:val="18"/>
                <w:szCs w:val="18"/>
                <w:lang w:val="en-US"/>
              </w:rPr>
            </w:pPr>
            <w:ins w:id="1857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571" w:author=" " w:date="2019-05-27T04:43:00Z"/>
                <w:rStyle w:val="af2"/>
                <w:rFonts w:cs="Arial"/>
                <w:szCs w:val="18"/>
              </w:rPr>
            </w:pPr>
            <w:ins w:id="1857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573"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574" w:author=" " w:date="2019-05-27T04:43:00Z"/>
                <w:rFonts w:ascii="Arial" w:hAnsi="Arial" w:cs="Arial"/>
                <w:sz w:val="18"/>
                <w:szCs w:val="18"/>
              </w:rPr>
            </w:pPr>
            <w:ins w:id="18575"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576" w:author=" " w:date="2019-05-27T04:43:00Z"/>
                <w:rFonts w:ascii="Arial" w:hAnsi="Arial" w:cs="Arial"/>
                <w:sz w:val="18"/>
                <w:szCs w:val="18"/>
              </w:rPr>
            </w:pPr>
            <w:ins w:id="18577"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578" w:author=" " w:date="2019-05-27T04:43:00Z"/>
                <w:rFonts w:ascii="Arial" w:hAnsi="Arial" w:cs="Arial"/>
                <w:sz w:val="18"/>
                <w:szCs w:val="18"/>
              </w:rPr>
            </w:pPr>
            <w:ins w:id="18579" w:author=" " w:date="2019-05-27T04:43:00Z">
              <w:r w:rsidRPr="00340831">
                <w:rPr>
                  <w:rFonts w:ascii="Arial" w:hAnsi="Arial" w:cs="Arial"/>
                  <w:sz w:val="18"/>
                  <w:szCs w:val="18"/>
                </w:rPr>
                <w:t>Ongoing</w:t>
              </w:r>
            </w:ins>
          </w:p>
        </w:tc>
      </w:tr>
      <w:tr w:rsidR="007B2B12" w:rsidRPr="00340831" w:rsidTr="004C693F">
        <w:trPr>
          <w:gridAfter w:val="1"/>
          <w:wAfter w:w="12" w:type="pct"/>
          <w:cantSplit/>
          <w:ins w:id="1858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581" w:author=" " w:date="2019-05-27T04:43:00Z"/>
                <w:rFonts w:ascii="Arial" w:hAnsi="Arial" w:cs="Arial"/>
                <w:color w:val="000000"/>
                <w:sz w:val="18"/>
                <w:szCs w:val="18"/>
                <w:lang w:val="en-US"/>
              </w:rPr>
            </w:pPr>
            <w:ins w:id="18582" w:author=" " w:date="2019-05-27T04:43:00Z">
              <w:r w:rsidRPr="00340831">
                <w:rPr>
                  <w:rFonts w:ascii="Arial" w:hAnsi="Arial" w:cs="Arial"/>
                  <w:color w:val="000000"/>
                  <w:sz w:val="18"/>
                  <w:szCs w:val="18"/>
                  <w:lang w:val="en-US"/>
                </w:rPr>
                <w:t>DC_5A_n26IH_UL_5A_n261H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583" w:author=" " w:date="2019-05-27T04:43:00Z"/>
                <w:rFonts w:ascii="Arial" w:hAnsi="Arial" w:cs="Arial"/>
                <w:color w:val="000000"/>
                <w:sz w:val="18"/>
                <w:szCs w:val="18"/>
                <w:lang w:val="en-US"/>
              </w:rPr>
            </w:pPr>
            <w:ins w:id="1858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585" w:author=" " w:date="2019-05-27T04:43:00Z"/>
                <w:rStyle w:val="af2"/>
                <w:rFonts w:cs="Arial"/>
                <w:szCs w:val="18"/>
              </w:rPr>
            </w:pPr>
            <w:ins w:id="1858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587"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588" w:author=" " w:date="2019-05-27T04:43:00Z"/>
                <w:rFonts w:ascii="Arial" w:hAnsi="Arial" w:cs="Arial"/>
                <w:sz w:val="18"/>
                <w:szCs w:val="18"/>
              </w:rPr>
            </w:pPr>
            <w:ins w:id="18589"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590" w:author=" " w:date="2019-05-27T04:43:00Z"/>
                <w:rFonts w:ascii="Arial" w:hAnsi="Arial" w:cs="Arial"/>
                <w:sz w:val="18"/>
                <w:szCs w:val="18"/>
              </w:rPr>
            </w:pPr>
            <w:ins w:id="18591"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592" w:author=" " w:date="2019-05-27T04:43:00Z"/>
                <w:rFonts w:ascii="Arial" w:hAnsi="Arial" w:cs="Arial"/>
                <w:sz w:val="18"/>
                <w:szCs w:val="18"/>
              </w:rPr>
            </w:pPr>
            <w:ins w:id="18593" w:author=" " w:date="2019-05-27T04:43:00Z">
              <w:r w:rsidRPr="00340831">
                <w:rPr>
                  <w:rFonts w:ascii="Arial" w:hAnsi="Arial" w:cs="Arial"/>
                  <w:sz w:val="18"/>
                  <w:szCs w:val="18"/>
                </w:rPr>
                <w:t>Ongoing</w:t>
              </w:r>
            </w:ins>
          </w:p>
        </w:tc>
      </w:tr>
      <w:tr w:rsidR="007B2B12" w:rsidRPr="00340831" w:rsidTr="004C693F">
        <w:trPr>
          <w:gridAfter w:val="1"/>
          <w:wAfter w:w="12" w:type="pct"/>
          <w:cantSplit/>
          <w:ins w:id="1859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595" w:author=" " w:date="2019-05-27T04:43:00Z"/>
                <w:rFonts w:ascii="Arial" w:hAnsi="Arial" w:cs="Arial"/>
                <w:color w:val="000000"/>
                <w:sz w:val="18"/>
                <w:szCs w:val="18"/>
                <w:lang w:val="en-US"/>
              </w:rPr>
            </w:pPr>
            <w:ins w:id="18596" w:author=" " w:date="2019-05-27T04:43:00Z">
              <w:r w:rsidRPr="00340831">
                <w:rPr>
                  <w:rFonts w:ascii="Arial" w:hAnsi="Arial" w:cs="Arial"/>
                  <w:color w:val="000000"/>
                  <w:sz w:val="18"/>
                  <w:szCs w:val="18"/>
                  <w:lang w:val="en-US"/>
                </w:rPr>
                <w:t>DC_5A_n26IG_UL_5A_n261G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597" w:author=" " w:date="2019-05-27T04:43:00Z"/>
                <w:rFonts w:ascii="Arial" w:hAnsi="Arial" w:cs="Arial"/>
                <w:color w:val="000000"/>
                <w:sz w:val="18"/>
                <w:szCs w:val="18"/>
                <w:lang w:val="en-US"/>
              </w:rPr>
            </w:pPr>
            <w:ins w:id="18598"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599" w:author=" " w:date="2019-05-27T04:43:00Z"/>
                <w:rStyle w:val="af2"/>
                <w:rFonts w:cs="Arial"/>
                <w:szCs w:val="18"/>
              </w:rPr>
            </w:pPr>
            <w:ins w:id="18600"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01"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02" w:author=" " w:date="2019-05-27T04:43:00Z"/>
                <w:rFonts w:ascii="Arial" w:hAnsi="Arial" w:cs="Arial"/>
                <w:sz w:val="18"/>
                <w:szCs w:val="18"/>
              </w:rPr>
            </w:pPr>
            <w:ins w:id="18603"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04" w:author=" " w:date="2019-05-27T04:43:00Z"/>
                <w:rFonts w:ascii="Arial" w:hAnsi="Arial" w:cs="Arial"/>
                <w:sz w:val="18"/>
                <w:szCs w:val="18"/>
              </w:rPr>
            </w:pPr>
            <w:ins w:id="18605"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06" w:author=" " w:date="2019-05-27T04:43:00Z"/>
                <w:rFonts w:ascii="Arial" w:hAnsi="Arial" w:cs="Arial"/>
                <w:sz w:val="18"/>
                <w:szCs w:val="18"/>
              </w:rPr>
            </w:pPr>
            <w:ins w:id="18607" w:author=" " w:date="2019-05-27T04:43:00Z">
              <w:r w:rsidRPr="00340831">
                <w:rPr>
                  <w:rFonts w:ascii="Arial" w:hAnsi="Arial" w:cs="Arial"/>
                  <w:sz w:val="18"/>
                  <w:szCs w:val="18"/>
                </w:rPr>
                <w:t>Ongoing</w:t>
              </w:r>
            </w:ins>
          </w:p>
        </w:tc>
      </w:tr>
      <w:tr w:rsidR="007B2B12" w:rsidRPr="00340831" w:rsidTr="004C693F">
        <w:trPr>
          <w:gridAfter w:val="1"/>
          <w:wAfter w:w="12" w:type="pct"/>
          <w:cantSplit/>
          <w:ins w:id="1860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609" w:author=" " w:date="2019-05-27T04:43:00Z"/>
                <w:rFonts w:ascii="Arial" w:hAnsi="Arial" w:cs="Arial"/>
                <w:color w:val="000000"/>
                <w:sz w:val="18"/>
                <w:szCs w:val="18"/>
                <w:lang w:val="en-US"/>
              </w:rPr>
            </w:pPr>
            <w:ins w:id="18610" w:author=" " w:date="2019-05-27T04:43:00Z">
              <w:r w:rsidRPr="00340831">
                <w:rPr>
                  <w:rFonts w:ascii="Arial" w:hAnsi="Arial" w:cs="Arial"/>
                  <w:color w:val="000000"/>
                  <w:sz w:val="18"/>
                  <w:szCs w:val="18"/>
                  <w:lang w:val="en-US"/>
                </w:rPr>
                <w:t>DC_5A_n261K_UL_5A_n261H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611" w:author=" " w:date="2019-05-27T04:43:00Z"/>
                <w:rFonts w:ascii="Arial" w:hAnsi="Arial" w:cs="Arial"/>
                <w:color w:val="000000"/>
                <w:sz w:val="18"/>
                <w:szCs w:val="18"/>
                <w:lang w:val="en-US"/>
              </w:rPr>
            </w:pPr>
            <w:ins w:id="1861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13" w:author=" " w:date="2019-05-27T04:43:00Z"/>
                <w:rStyle w:val="af2"/>
                <w:rFonts w:cs="Arial"/>
                <w:szCs w:val="18"/>
              </w:rPr>
            </w:pPr>
            <w:ins w:id="1861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15"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16" w:author=" " w:date="2019-05-27T04:43:00Z"/>
                <w:rFonts w:ascii="Arial" w:hAnsi="Arial" w:cs="Arial"/>
                <w:sz w:val="18"/>
                <w:szCs w:val="18"/>
              </w:rPr>
            </w:pPr>
            <w:ins w:id="18617"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18" w:author=" " w:date="2019-05-27T04:43:00Z"/>
                <w:rFonts w:ascii="Arial" w:hAnsi="Arial" w:cs="Arial"/>
                <w:sz w:val="18"/>
                <w:szCs w:val="18"/>
              </w:rPr>
            </w:pPr>
            <w:ins w:id="18619"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20" w:author=" " w:date="2019-05-27T04:43:00Z"/>
                <w:rFonts w:ascii="Arial" w:hAnsi="Arial" w:cs="Arial"/>
                <w:sz w:val="18"/>
                <w:szCs w:val="18"/>
              </w:rPr>
            </w:pPr>
            <w:ins w:id="18621" w:author=" " w:date="2019-05-27T04:43:00Z">
              <w:r w:rsidRPr="00340831">
                <w:rPr>
                  <w:rFonts w:ascii="Arial" w:hAnsi="Arial" w:cs="Arial"/>
                  <w:sz w:val="18"/>
                  <w:szCs w:val="18"/>
                </w:rPr>
                <w:t>Ongoing</w:t>
              </w:r>
            </w:ins>
          </w:p>
        </w:tc>
      </w:tr>
      <w:tr w:rsidR="007B2B12" w:rsidRPr="00340831" w:rsidTr="004C693F">
        <w:trPr>
          <w:gridAfter w:val="1"/>
          <w:wAfter w:w="12" w:type="pct"/>
          <w:cantSplit/>
          <w:ins w:id="1862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623" w:author=" " w:date="2019-05-27T04:43:00Z"/>
                <w:rFonts w:ascii="Arial" w:hAnsi="Arial" w:cs="Arial"/>
                <w:color w:val="000000"/>
                <w:sz w:val="18"/>
                <w:szCs w:val="18"/>
                <w:lang w:val="en-US"/>
              </w:rPr>
            </w:pPr>
            <w:ins w:id="18624" w:author=" " w:date="2019-05-27T04:43:00Z">
              <w:r w:rsidRPr="00340831">
                <w:rPr>
                  <w:rFonts w:ascii="Arial" w:hAnsi="Arial" w:cs="Arial"/>
                  <w:color w:val="000000"/>
                  <w:sz w:val="18"/>
                  <w:szCs w:val="18"/>
                  <w:lang w:val="en-US"/>
                </w:rPr>
                <w:t>DC_5A_n261J_UL_5A_n261H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625" w:author=" " w:date="2019-05-27T04:43:00Z"/>
                <w:rFonts w:ascii="Arial" w:hAnsi="Arial" w:cs="Arial"/>
                <w:color w:val="000000"/>
                <w:sz w:val="18"/>
                <w:szCs w:val="18"/>
                <w:lang w:val="en-US"/>
              </w:rPr>
            </w:pPr>
            <w:ins w:id="1862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27" w:author=" " w:date="2019-05-27T04:43:00Z"/>
                <w:rStyle w:val="af2"/>
                <w:rFonts w:cs="Arial"/>
                <w:szCs w:val="18"/>
              </w:rPr>
            </w:pPr>
            <w:ins w:id="1862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29"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30" w:author=" " w:date="2019-05-27T04:43:00Z"/>
                <w:rFonts w:ascii="Arial" w:hAnsi="Arial" w:cs="Arial"/>
                <w:sz w:val="18"/>
                <w:szCs w:val="18"/>
              </w:rPr>
            </w:pPr>
            <w:ins w:id="18631"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32" w:author=" " w:date="2019-05-27T04:43:00Z"/>
                <w:rFonts w:ascii="Arial" w:hAnsi="Arial" w:cs="Arial"/>
                <w:sz w:val="18"/>
                <w:szCs w:val="18"/>
              </w:rPr>
            </w:pPr>
            <w:ins w:id="18633"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34" w:author=" " w:date="2019-05-27T04:43:00Z"/>
                <w:rFonts w:ascii="Arial" w:hAnsi="Arial" w:cs="Arial"/>
                <w:sz w:val="18"/>
                <w:szCs w:val="18"/>
              </w:rPr>
            </w:pPr>
            <w:ins w:id="18635" w:author=" " w:date="2019-05-27T04:43:00Z">
              <w:r w:rsidRPr="00340831">
                <w:rPr>
                  <w:rFonts w:ascii="Arial" w:hAnsi="Arial" w:cs="Arial"/>
                  <w:sz w:val="18"/>
                  <w:szCs w:val="18"/>
                </w:rPr>
                <w:t>Ongoing</w:t>
              </w:r>
            </w:ins>
          </w:p>
        </w:tc>
      </w:tr>
      <w:tr w:rsidR="007B2B12" w:rsidRPr="00340831" w:rsidTr="004C693F">
        <w:trPr>
          <w:gridAfter w:val="1"/>
          <w:wAfter w:w="12" w:type="pct"/>
          <w:cantSplit/>
          <w:ins w:id="1863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637" w:author=" " w:date="2019-05-27T04:43:00Z"/>
                <w:rFonts w:ascii="Arial" w:hAnsi="Arial" w:cs="Arial"/>
                <w:color w:val="000000"/>
                <w:sz w:val="18"/>
                <w:szCs w:val="18"/>
                <w:lang w:val="en-US"/>
              </w:rPr>
            </w:pPr>
            <w:ins w:id="18638" w:author=" " w:date="2019-05-27T04:43:00Z">
              <w:r w:rsidRPr="00340831">
                <w:rPr>
                  <w:rFonts w:ascii="Arial" w:hAnsi="Arial" w:cs="Arial"/>
                  <w:color w:val="000000"/>
                  <w:sz w:val="18"/>
                  <w:szCs w:val="18"/>
                  <w:lang w:val="en-US"/>
                </w:rPr>
                <w:t>DC_5A_n261K_UL_5A_n261G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639" w:author=" " w:date="2019-05-27T04:43:00Z"/>
                <w:rFonts w:ascii="Arial" w:hAnsi="Arial" w:cs="Arial"/>
                <w:color w:val="000000"/>
                <w:sz w:val="18"/>
                <w:szCs w:val="18"/>
                <w:lang w:val="en-US"/>
              </w:rPr>
            </w:pPr>
            <w:ins w:id="1864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41" w:author=" " w:date="2019-05-27T04:43:00Z"/>
                <w:rStyle w:val="af2"/>
                <w:rFonts w:cs="Arial"/>
                <w:szCs w:val="18"/>
              </w:rPr>
            </w:pPr>
            <w:ins w:id="1864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43"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44" w:author=" " w:date="2019-05-27T04:43:00Z"/>
                <w:rFonts w:ascii="Arial" w:hAnsi="Arial" w:cs="Arial"/>
                <w:sz w:val="18"/>
                <w:szCs w:val="18"/>
              </w:rPr>
            </w:pPr>
            <w:ins w:id="18645"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46" w:author=" " w:date="2019-05-27T04:43:00Z"/>
                <w:rFonts w:ascii="Arial" w:hAnsi="Arial" w:cs="Arial"/>
                <w:sz w:val="18"/>
                <w:szCs w:val="18"/>
              </w:rPr>
            </w:pPr>
            <w:ins w:id="18647"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48" w:author=" " w:date="2019-05-27T04:43:00Z"/>
                <w:rFonts w:ascii="Arial" w:hAnsi="Arial" w:cs="Arial"/>
                <w:sz w:val="18"/>
                <w:szCs w:val="18"/>
              </w:rPr>
            </w:pPr>
            <w:ins w:id="18649" w:author=" " w:date="2019-05-27T04:43:00Z">
              <w:r w:rsidRPr="00340831">
                <w:rPr>
                  <w:rFonts w:ascii="Arial" w:hAnsi="Arial" w:cs="Arial"/>
                  <w:sz w:val="18"/>
                  <w:szCs w:val="18"/>
                </w:rPr>
                <w:t>Ongoing</w:t>
              </w:r>
            </w:ins>
          </w:p>
        </w:tc>
      </w:tr>
      <w:tr w:rsidR="007B2B12" w:rsidRPr="00340831" w:rsidTr="004C693F">
        <w:trPr>
          <w:gridAfter w:val="1"/>
          <w:wAfter w:w="12" w:type="pct"/>
          <w:cantSplit/>
          <w:ins w:id="1865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651" w:author=" " w:date="2019-05-27T04:43:00Z"/>
                <w:rFonts w:ascii="Arial" w:hAnsi="Arial" w:cs="Arial"/>
                <w:color w:val="000000"/>
                <w:sz w:val="18"/>
                <w:szCs w:val="18"/>
                <w:lang w:val="en-US"/>
              </w:rPr>
            </w:pPr>
            <w:ins w:id="18652" w:author=" " w:date="2019-05-27T04:43:00Z">
              <w:r w:rsidRPr="00340831">
                <w:rPr>
                  <w:rFonts w:ascii="Arial" w:hAnsi="Arial" w:cs="Arial"/>
                  <w:color w:val="000000"/>
                  <w:sz w:val="18"/>
                  <w:szCs w:val="18"/>
                  <w:lang w:val="en-US"/>
                </w:rPr>
                <w:t>DC_5A_n261J_UL_5A_n261G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653" w:author=" " w:date="2019-05-27T04:43:00Z"/>
                <w:rFonts w:ascii="Arial" w:hAnsi="Arial" w:cs="Arial"/>
                <w:color w:val="000000"/>
                <w:sz w:val="18"/>
                <w:szCs w:val="18"/>
                <w:lang w:val="en-US"/>
              </w:rPr>
            </w:pPr>
            <w:ins w:id="1865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55" w:author=" " w:date="2019-05-27T04:43:00Z"/>
                <w:rStyle w:val="af2"/>
                <w:rFonts w:cs="Arial"/>
                <w:szCs w:val="18"/>
              </w:rPr>
            </w:pPr>
            <w:ins w:id="1865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57"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58" w:author=" " w:date="2019-05-27T04:43:00Z"/>
                <w:rFonts w:ascii="Arial" w:hAnsi="Arial" w:cs="Arial"/>
                <w:sz w:val="18"/>
                <w:szCs w:val="18"/>
              </w:rPr>
            </w:pPr>
            <w:ins w:id="18659"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60" w:author=" " w:date="2019-05-27T04:43:00Z"/>
                <w:rFonts w:ascii="Arial" w:hAnsi="Arial" w:cs="Arial"/>
                <w:sz w:val="18"/>
                <w:szCs w:val="18"/>
              </w:rPr>
            </w:pPr>
            <w:ins w:id="18661"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62" w:author=" " w:date="2019-05-27T04:43:00Z"/>
                <w:rFonts w:ascii="Arial" w:hAnsi="Arial" w:cs="Arial"/>
                <w:sz w:val="18"/>
                <w:szCs w:val="18"/>
              </w:rPr>
            </w:pPr>
            <w:ins w:id="18663" w:author=" " w:date="2019-05-27T04:43:00Z">
              <w:r w:rsidRPr="00340831">
                <w:rPr>
                  <w:rFonts w:ascii="Arial" w:hAnsi="Arial" w:cs="Arial"/>
                  <w:sz w:val="18"/>
                  <w:szCs w:val="18"/>
                </w:rPr>
                <w:t>Ongoing</w:t>
              </w:r>
            </w:ins>
          </w:p>
        </w:tc>
      </w:tr>
      <w:tr w:rsidR="007B2B12" w:rsidRPr="00340831" w:rsidTr="004C693F">
        <w:trPr>
          <w:gridAfter w:val="1"/>
          <w:wAfter w:w="12" w:type="pct"/>
          <w:cantSplit/>
          <w:ins w:id="1866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65" w:author=" " w:date="2019-05-27T04:43:00Z"/>
                <w:rFonts w:cs="Arial"/>
                <w:szCs w:val="18"/>
              </w:rPr>
            </w:pPr>
            <w:ins w:id="18666" w:author=" " w:date="2019-05-27T04:43:00Z">
              <w:r w:rsidRPr="00340831">
                <w:rPr>
                  <w:rFonts w:cs="Arial"/>
                  <w:lang w:val="x-none"/>
                </w:rPr>
                <w:t xml:space="preserve"> DC_</w:t>
              </w:r>
              <w:r w:rsidRPr="00340831">
                <w:rPr>
                  <w:rFonts w:cs="Arial"/>
                </w:rPr>
                <w:t>13</w:t>
              </w:r>
              <w:r w:rsidRPr="00340831">
                <w:rPr>
                  <w:rFonts w:cs="Arial"/>
                  <w:lang w:val="x-none"/>
                </w:rPr>
                <w:t>A</w:t>
              </w:r>
              <w:r w:rsidRPr="00340831">
                <w:rPr>
                  <w:rFonts w:cs="Arial"/>
                  <w:lang w:val="sv-SE"/>
                </w:rPr>
                <w:t>_DL_n260(2A)_UL_n260(2A)</w:t>
              </w:r>
            </w:ins>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67" w:author=" " w:date="2019-05-27T04:43:00Z"/>
                <w:rFonts w:ascii="Arial" w:hAnsi="Arial" w:cs="Arial"/>
                <w:sz w:val="18"/>
                <w:szCs w:val="18"/>
              </w:rPr>
            </w:pPr>
            <w:ins w:id="1866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69" w:author=" " w:date="2019-05-27T04:43:00Z"/>
                <w:rFonts w:eastAsia="PMingLiU" w:cs="Arial"/>
                <w:szCs w:val="18"/>
                <w:lang w:eastAsia="zh-TW"/>
              </w:rPr>
            </w:pPr>
            <w:ins w:id="18670" w:author=" " w:date="2019-05-27T04:43:00Z">
              <w:r w:rsidRPr="00340831">
                <w:rPr>
                  <w:rStyle w:val="af2"/>
                  <w:rFonts w:eastAsia="PMingLiU" w:cs="Arial"/>
                  <w:szCs w:val="18"/>
                  <w:lang w:eastAsia="zh-TW"/>
                </w:rPr>
                <w:fldChar w:fldCharType="begin"/>
              </w:r>
              <w:r w:rsidRPr="00340831">
                <w:rPr>
                  <w:rStyle w:val="af2"/>
                  <w:rFonts w:eastAsia="PMingLiU" w:cs="Arial"/>
                  <w:szCs w:val="18"/>
                  <w:lang w:eastAsia="zh-TW"/>
                </w:rPr>
                <w:instrText xml:space="preserve"> HYPERLINK "mailto:Zheng.zhao@verizonwireless.com" </w:instrText>
              </w:r>
              <w:r w:rsidRPr="00340831">
                <w:rPr>
                  <w:rStyle w:val="af2"/>
                  <w:rFonts w:eastAsia="PMingLiU" w:cs="Arial"/>
                  <w:szCs w:val="18"/>
                  <w:lang w:eastAsia="zh-TW"/>
                </w:rPr>
                <w:fldChar w:fldCharType="separate"/>
              </w:r>
              <w:r w:rsidRPr="00340831">
                <w:rPr>
                  <w:rStyle w:val="af2"/>
                  <w:rFonts w:eastAsia="PMingLiU" w:cs="Arial"/>
                  <w:szCs w:val="18"/>
                  <w:lang w:eastAsia="zh-TW"/>
                </w:rPr>
                <w:t>Zheng.zhao@verizonwireless.com</w:t>
              </w:r>
              <w:r w:rsidRPr="00340831">
                <w:rPr>
                  <w:rStyle w:val="af2"/>
                  <w:rFonts w:eastAsia="PMingLiU" w:cs="Arial"/>
                  <w:szCs w:val="18"/>
                  <w:lang w:eastAsia="zh-TW"/>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671" w:author=" " w:date="2019-05-27T04:43:00Z"/>
                <w:rFonts w:cs="Arial"/>
                <w:szCs w:val="18"/>
              </w:rPr>
            </w:pPr>
            <w:ins w:id="18672" w:author=" " w:date="2019-05-27T04:43:00Z">
              <w:r w:rsidRPr="00340831">
                <w:rPr>
                  <w:rFonts w:cs="Arial"/>
                  <w:szCs w:val="18"/>
                  <w:lang w:eastAsia="ja-JP"/>
                </w:rPr>
                <w:t xml:space="preserve">TR </w:t>
              </w:r>
              <w:r w:rsidRPr="00340831">
                <w:rPr>
                  <w:rFonts w:cs="Arial"/>
                  <w:szCs w:val="18"/>
                </w:rPr>
                <w:t>37.716-11-11: R4-1813788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73" w:author=" " w:date="2019-05-27T04:43:00Z"/>
                <w:rFonts w:cs="Arial"/>
                <w:szCs w:val="18"/>
              </w:rPr>
            </w:pPr>
            <w:ins w:id="18674" w:author=" " w:date="2019-05-27T04:43:00Z">
              <w:r w:rsidRPr="00340831">
                <w:rPr>
                  <w:rFonts w:eastAsia="PMingLiU" w:cs="Arial"/>
                  <w:szCs w:val="18"/>
                  <w:lang w:val="en-US" w:eastAsia="zh-TW"/>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75" w:author=" " w:date="2019-05-27T04:43:00Z"/>
                <w:rFonts w:eastAsia="PMingLiU" w:cs="Arial"/>
                <w:szCs w:val="18"/>
                <w:lang w:val="en-US" w:eastAsia="zh-TW"/>
              </w:rPr>
            </w:pPr>
            <w:ins w:id="18676"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677"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78" w:author=" " w:date="2019-05-27T04:43:00Z"/>
                <w:rFonts w:cs="Arial"/>
                <w:szCs w:val="18"/>
              </w:rPr>
            </w:pPr>
            <w:ins w:id="18679" w:author=" " w:date="2019-05-27T04:43:00Z">
              <w:r w:rsidRPr="00340831">
                <w:rPr>
                  <w:rFonts w:cs="Arial"/>
                  <w:szCs w:val="18"/>
                </w:rPr>
                <w:t>None</w:t>
              </w:r>
            </w:ins>
          </w:p>
        </w:tc>
      </w:tr>
      <w:tr w:rsidR="007B2B12" w:rsidRPr="00340831" w:rsidTr="004C693F">
        <w:trPr>
          <w:gridAfter w:val="1"/>
          <w:wAfter w:w="12" w:type="pct"/>
          <w:cantSplit/>
          <w:ins w:id="1868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81" w:author=" " w:date="2019-05-27T04:43:00Z"/>
                <w:rFonts w:cs="Arial"/>
                <w:szCs w:val="18"/>
              </w:rPr>
            </w:pPr>
            <w:ins w:id="18682" w:author=" " w:date="2019-05-27T04:43:00Z">
              <w:r w:rsidRPr="00340831">
                <w:rPr>
                  <w:rFonts w:cs="Arial"/>
                  <w:szCs w:val="18"/>
                </w:rPr>
                <w:t>DC_13A_DL_n260(4A)_UL_n260(4A)</w:t>
              </w:r>
            </w:ins>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83" w:author=" " w:date="2019-05-27T04:43:00Z"/>
                <w:rFonts w:ascii="Arial" w:hAnsi="Arial" w:cs="Arial"/>
                <w:sz w:val="18"/>
                <w:szCs w:val="18"/>
              </w:rPr>
            </w:pPr>
            <w:ins w:id="1868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85" w:author=" " w:date="2019-05-27T04:43:00Z"/>
                <w:rFonts w:eastAsia="PMingLiU" w:cs="Arial"/>
                <w:szCs w:val="18"/>
                <w:lang w:eastAsia="zh-TW"/>
              </w:rPr>
            </w:pPr>
            <w:ins w:id="18686" w:author=" " w:date="2019-05-27T04:43:00Z">
              <w:r w:rsidRPr="00340831">
                <w:rPr>
                  <w:rStyle w:val="af2"/>
                  <w:rFonts w:eastAsia="PMingLiU" w:cs="Arial"/>
                  <w:szCs w:val="18"/>
                  <w:lang w:eastAsia="zh-TW"/>
                </w:rPr>
                <w:fldChar w:fldCharType="begin"/>
              </w:r>
              <w:r w:rsidRPr="00340831">
                <w:rPr>
                  <w:rStyle w:val="af2"/>
                  <w:rFonts w:eastAsia="PMingLiU" w:cs="Arial"/>
                  <w:szCs w:val="18"/>
                  <w:lang w:eastAsia="zh-TW"/>
                </w:rPr>
                <w:instrText xml:space="preserve"> HYPERLINK "mailto:Zheng.zhao@verizonwireless.com" </w:instrText>
              </w:r>
              <w:r w:rsidRPr="00340831">
                <w:rPr>
                  <w:rStyle w:val="af2"/>
                  <w:rFonts w:eastAsia="PMingLiU" w:cs="Arial"/>
                  <w:szCs w:val="18"/>
                  <w:lang w:eastAsia="zh-TW"/>
                </w:rPr>
                <w:fldChar w:fldCharType="separate"/>
              </w:r>
              <w:r w:rsidRPr="00340831">
                <w:rPr>
                  <w:rStyle w:val="af2"/>
                  <w:rFonts w:eastAsia="PMingLiU" w:cs="Arial"/>
                  <w:szCs w:val="18"/>
                  <w:lang w:eastAsia="zh-TW"/>
                </w:rPr>
                <w:t>Zheng.zhao@verizonwireless.com</w:t>
              </w:r>
              <w:r w:rsidRPr="00340831">
                <w:rPr>
                  <w:rStyle w:val="af2"/>
                  <w:rFonts w:eastAsia="PMingLiU" w:cs="Arial"/>
                  <w:szCs w:val="18"/>
                  <w:lang w:eastAsia="zh-TW"/>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687" w:author=" " w:date="2019-05-27T04:43:00Z"/>
                <w:rFonts w:cs="Arial"/>
                <w:szCs w:val="18"/>
              </w:rPr>
            </w:pPr>
            <w:ins w:id="18688" w:author=" " w:date="2019-05-27T04:43:00Z">
              <w:r w:rsidRPr="00340831">
                <w:rPr>
                  <w:rFonts w:cs="Arial"/>
                  <w:szCs w:val="18"/>
                  <w:lang w:eastAsia="ja-JP"/>
                </w:rPr>
                <w:t xml:space="preserve">TR </w:t>
              </w:r>
              <w:r w:rsidRPr="00340831">
                <w:rPr>
                  <w:rFonts w:cs="Arial"/>
                  <w:szCs w:val="18"/>
                </w:rPr>
                <w:t>37.716-11-11: R4-1813788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89" w:author=" " w:date="2019-05-27T04:43:00Z"/>
                <w:rFonts w:cs="Arial"/>
                <w:szCs w:val="18"/>
              </w:rPr>
            </w:pPr>
            <w:ins w:id="18690" w:author=" " w:date="2019-05-27T04:43:00Z">
              <w:r w:rsidRPr="00340831">
                <w:rPr>
                  <w:rFonts w:eastAsia="PMingLiU" w:cs="Arial"/>
                  <w:szCs w:val="18"/>
                  <w:lang w:val="en-US" w:eastAsia="zh-TW"/>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91" w:author=" " w:date="2019-05-27T04:43:00Z"/>
                <w:rFonts w:eastAsia="PMingLiU" w:cs="Arial"/>
                <w:szCs w:val="18"/>
                <w:lang w:val="en-US" w:eastAsia="zh-TW"/>
              </w:rPr>
            </w:pPr>
            <w:ins w:id="18692"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693"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94" w:author=" " w:date="2019-05-27T04:43:00Z"/>
                <w:rFonts w:cs="Arial"/>
                <w:szCs w:val="18"/>
              </w:rPr>
            </w:pPr>
            <w:ins w:id="18695" w:author=" " w:date="2019-05-27T04:43:00Z">
              <w:r w:rsidRPr="00340831">
                <w:rPr>
                  <w:rFonts w:cs="Arial"/>
                  <w:szCs w:val="18"/>
                </w:rPr>
                <w:t>None</w:t>
              </w:r>
            </w:ins>
          </w:p>
        </w:tc>
      </w:tr>
      <w:tr w:rsidR="007B2B12" w:rsidRPr="00340831" w:rsidTr="004C693F">
        <w:trPr>
          <w:gridAfter w:val="1"/>
          <w:wAfter w:w="12" w:type="pct"/>
          <w:cantSplit/>
          <w:ins w:id="1869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97" w:author=" " w:date="2019-05-27T04:43:00Z"/>
                <w:rFonts w:cs="Arial"/>
                <w:szCs w:val="18"/>
              </w:rPr>
            </w:pPr>
            <w:ins w:id="18698" w:author=" " w:date="2019-05-27T04:43:00Z">
              <w:r w:rsidRPr="00340831">
                <w:rPr>
                  <w:rFonts w:cs="Arial"/>
                  <w:szCs w:val="18"/>
                </w:rPr>
                <w:t>DC_13A_DL_n261I_UL_n261H</w:t>
              </w:r>
            </w:ins>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99" w:author=" " w:date="2019-05-27T04:43:00Z"/>
                <w:rFonts w:ascii="Arial" w:hAnsi="Arial" w:cs="Arial"/>
                <w:sz w:val="18"/>
                <w:szCs w:val="18"/>
              </w:rPr>
            </w:pPr>
            <w:ins w:id="1870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01" w:author=" " w:date="2019-05-27T04:43:00Z"/>
                <w:rFonts w:eastAsia="PMingLiU" w:cs="Arial"/>
                <w:szCs w:val="18"/>
                <w:lang w:eastAsia="zh-TW"/>
              </w:rPr>
            </w:pPr>
            <w:ins w:id="18702" w:author=" " w:date="2019-05-27T04:43:00Z">
              <w:r w:rsidRPr="00340831">
                <w:rPr>
                  <w:rStyle w:val="af2"/>
                  <w:rFonts w:eastAsia="PMingLiU" w:cs="Arial"/>
                  <w:szCs w:val="18"/>
                  <w:lang w:eastAsia="zh-TW"/>
                </w:rPr>
                <w:fldChar w:fldCharType="begin"/>
              </w:r>
              <w:r w:rsidRPr="00340831">
                <w:rPr>
                  <w:rStyle w:val="af2"/>
                  <w:rFonts w:eastAsia="PMingLiU" w:cs="Arial"/>
                  <w:szCs w:val="18"/>
                  <w:lang w:eastAsia="zh-TW"/>
                </w:rPr>
                <w:instrText xml:space="preserve"> HYPERLINK "mailto:Zheng.zhao@verizonwireless.com" </w:instrText>
              </w:r>
              <w:r w:rsidRPr="00340831">
                <w:rPr>
                  <w:rStyle w:val="af2"/>
                  <w:rFonts w:eastAsia="PMingLiU" w:cs="Arial"/>
                  <w:szCs w:val="18"/>
                  <w:lang w:eastAsia="zh-TW"/>
                </w:rPr>
                <w:fldChar w:fldCharType="separate"/>
              </w:r>
              <w:r w:rsidRPr="00340831">
                <w:rPr>
                  <w:rStyle w:val="af2"/>
                  <w:rFonts w:eastAsia="PMingLiU" w:cs="Arial"/>
                  <w:szCs w:val="18"/>
                  <w:lang w:eastAsia="zh-TW"/>
                </w:rPr>
                <w:t>Zheng.zhao@verizonwireless.com</w:t>
              </w:r>
              <w:r w:rsidRPr="00340831">
                <w:rPr>
                  <w:rStyle w:val="af2"/>
                  <w:rFonts w:eastAsia="PMingLiU" w:cs="Arial"/>
                  <w:szCs w:val="18"/>
                  <w:lang w:eastAsia="zh-TW"/>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703" w:author=" " w:date="2019-05-27T04:43:00Z"/>
                <w:rFonts w:cs="Arial"/>
                <w:szCs w:val="18"/>
              </w:rPr>
            </w:pPr>
            <w:ins w:id="18704" w:author=" " w:date="2019-05-27T04:43:00Z">
              <w:r w:rsidRPr="00340831">
                <w:rPr>
                  <w:rFonts w:cs="Arial"/>
                  <w:szCs w:val="18"/>
                  <w:lang w:eastAsia="ja-JP"/>
                </w:rPr>
                <w:t xml:space="preserve">TR </w:t>
              </w:r>
              <w:r w:rsidRPr="00340831">
                <w:rPr>
                  <w:rFonts w:cs="Arial"/>
                  <w:szCs w:val="18"/>
                </w:rPr>
                <w:t>37.716-11-11: R4-1813788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05" w:author=" " w:date="2019-05-27T04:43:00Z"/>
                <w:rFonts w:cs="Arial"/>
                <w:szCs w:val="18"/>
              </w:rPr>
            </w:pPr>
            <w:ins w:id="18706" w:author=" " w:date="2019-05-27T04:43:00Z">
              <w:r w:rsidRPr="00340831">
                <w:rPr>
                  <w:rFonts w:eastAsia="PMingLiU" w:cs="Arial"/>
                  <w:szCs w:val="18"/>
                  <w:lang w:val="en-US" w:eastAsia="zh-TW"/>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07" w:author=" " w:date="2019-05-27T04:43:00Z"/>
                <w:rFonts w:eastAsia="PMingLiU" w:cs="Arial"/>
                <w:szCs w:val="18"/>
                <w:lang w:val="en-US" w:eastAsia="zh-TW"/>
              </w:rPr>
            </w:pPr>
            <w:ins w:id="18708"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709"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10" w:author=" " w:date="2019-05-27T04:43:00Z"/>
                <w:rFonts w:cs="Arial"/>
                <w:szCs w:val="18"/>
              </w:rPr>
            </w:pPr>
            <w:ins w:id="18711" w:author=" " w:date="2019-05-27T04:43:00Z">
              <w:r w:rsidRPr="00340831">
                <w:rPr>
                  <w:rFonts w:cs="Arial"/>
                  <w:szCs w:val="18"/>
                </w:rPr>
                <w:t>None</w:t>
              </w:r>
            </w:ins>
          </w:p>
        </w:tc>
      </w:tr>
      <w:tr w:rsidR="007B2B12" w:rsidRPr="00340831" w:rsidTr="004C693F">
        <w:trPr>
          <w:gridAfter w:val="1"/>
          <w:wAfter w:w="12" w:type="pct"/>
          <w:cantSplit/>
          <w:ins w:id="1871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13" w:author=" " w:date="2019-05-27T04:43:00Z"/>
                <w:rFonts w:cs="Arial"/>
                <w:szCs w:val="18"/>
              </w:rPr>
            </w:pPr>
            <w:ins w:id="18714" w:author=" " w:date="2019-05-27T04:43:00Z">
              <w:r w:rsidRPr="00340831">
                <w:rPr>
                  <w:rFonts w:cs="Arial"/>
                  <w:szCs w:val="18"/>
                </w:rPr>
                <w:t>DC_13A_DL_n261M_UL_n261H</w:t>
              </w:r>
            </w:ins>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715" w:author=" " w:date="2019-05-27T04:43:00Z"/>
                <w:rFonts w:ascii="Arial" w:hAnsi="Arial" w:cs="Arial"/>
                <w:sz w:val="18"/>
                <w:szCs w:val="18"/>
              </w:rPr>
            </w:pPr>
            <w:ins w:id="18716"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17" w:author=" " w:date="2019-05-27T04:43:00Z"/>
                <w:rFonts w:eastAsia="PMingLiU" w:cs="Arial"/>
                <w:szCs w:val="18"/>
                <w:lang w:eastAsia="zh-TW"/>
              </w:rPr>
            </w:pPr>
            <w:ins w:id="18718" w:author=" " w:date="2019-05-27T04:43:00Z">
              <w:r w:rsidRPr="00340831">
                <w:rPr>
                  <w:rStyle w:val="af2"/>
                  <w:rFonts w:eastAsia="PMingLiU" w:cs="Arial"/>
                  <w:szCs w:val="18"/>
                  <w:lang w:eastAsia="zh-TW"/>
                </w:rPr>
                <w:fldChar w:fldCharType="begin"/>
              </w:r>
              <w:r w:rsidRPr="00340831">
                <w:rPr>
                  <w:rStyle w:val="af2"/>
                  <w:rFonts w:eastAsia="PMingLiU" w:cs="Arial"/>
                  <w:szCs w:val="18"/>
                  <w:lang w:eastAsia="zh-TW"/>
                </w:rPr>
                <w:instrText xml:space="preserve"> HYPERLINK "mailto:Zheng.zhao@verizonwireless.com" </w:instrText>
              </w:r>
              <w:r w:rsidRPr="00340831">
                <w:rPr>
                  <w:rStyle w:val="af2"/>
                  <w:rFonts w:eastAsia="PMingLiU" w:cs="Arial"/>
                  <w:szCs w:val="18"/>
                  <w:lang w:eastAsia="zh-TW"/>
                </w:rPr>
                <w:fldChar w:fldCharType="separate"/>
              </w:r>
              <w:r w:rsidRPr="00340831">
                <w:rPr>
                  <w:rStyle w:val="af2"/>
                  <w:rFonts w:eastAsia="PMingLiU" w:cs="Arial"/>
                  <w:szCs w:val="18"/>
                  <w:lang w:eastAsia="zh-TW"/>
                </w:rPr>
                <w:t>Zheng.zhao@verizonwireless.com</w:t>
              </w:r>
              <w:r w:rsidRPr="00340831">
                <w:rPr>
                  <w:rStyle w:val="af2"/>
                  <w:rFonts w:eastAsia="PMingLiU" w:cs="Arial"/>
                  <w:szCs w:val="18"/>
                  <w:lang w:eastAsia="zh-TW"/>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719" w:author=" " w:date="2019-05-27T04:43:00Z"/>
                <w:rFonts w:cs="Arial"/>
                <w:szCs w:val="18"/>
              </w:rPr>
            </w:pPr>
            <w:ins w:id="18720" w:author=" " w:date="2019-05-27T04:43:00Z">
              <w:r w:rsidRPr="00340831">
                <w:rPr>
                  <w:rFonts w:cs="Arial"/>
                  <w:szCs w:val="18"/>
                  <w:lang w:eastAsia="ja-JP"/>
                </w:rPr>
                <w:t xml:space="preserve">TR </w:t>
              </w:r>
              <w:r w:rsidRPr="00340831">
                <w:rPr>
                  <w:rFonts w:cs="Arial"/>
                  <w:szCs w:val="18"/>
                </w:rPr>
                <w:t>37.716-11-11: R4-1813788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21" w:author=" " w:date="2019-05-27T04:43:00Z"/>
                <w:rFonts w:cs="Arial"/>
                <w:szCs w:val="18"/>
              </w:rPr>
            </w:pPr>
            <w:ins w:id="18722" w:author=" " w:date="2019-05-27T04:43:00Z">
              <w:r w:rsidRPr="00340831">
                <w:rPr>
                  <w:rFonts w:eastAsia="PMingLiU" w:cs="Arial"/>
                  <w:szCs w:val="18"/>
                  <w:lang w:val="en-US" w:eastAsia="zh-TW"/>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23" w:author=" " w:date="2019-05-27T04:43:00Z"/>
                <w:rFonts w:eastAsia="PMingLiU" w:cs="Arial"/>
                <w:szCs w:val="18"/>
                <w:lang w:val="en-US" w:eastAsia="zh-TW"/>
              </w:rPr>
            </w:pPr>
            <w:ins w:id="18724"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725"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26" w:author=" " w:date="2019-05-27T04:43:00Z"/>
                <w:rFonts w:cs="Arial"/>
                <w:szCs w:val="18"/>
              </w:rPr>
            </w:pPr>
            <w:ins w:id="18727" w:author=" " w:date="2019-05-27T04:43:00Z">
              <w:r w:rsidRPr="00340831">
                <w:rPr>
                  <w:rFonts w:cs="Arial"/>
                  <w:szCs w:val="18"/>
                </w:rPr>
                <w:t>None</w:t>
              </w:r>
            </w:ins>
          </w:p>
        </w:tc>
      </w:tr>
      <w:tr w:rsidR="007B2B12" w:rsidRPr="00340831" w:rsidTr="004C693F">
        <w:trPr>
          <w:gridAfter w:val="1"/>
          <w:wAfter w:w="12" w:type="pct"/>
          <w:cantSplit/>
          <w:ins w:id="1872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729" w:author=" " w:date="2019-05-27T04:43:00Z"/>
                <w:rFonts w:ascii="Arial" w:eastAsia="SimSun" w:hAnsi="Arial" w:cs="Arial"/>
                <w:sz w:val="18"/>
                <w:szCs w:val="18"/>
                <w:lang w:eastAsia="zh-CN"/>
              </w:rPr>
            </w:pPr>
            <w:ins w:id="18730" w:author=" " w:date="2019-05-27T04:43:00Z">
              <w:r w:rsidRPr="00340831">
                <w:rPr>
                  <w:rFonts w:ascii="Arial" w:hAnsi="Arial" w:cs="Arial"/>
                  <w:sz w:val="18"/>
                  <w:szCs w:val="18"/>
                  <w:lang w:val="x-none" w:eastAsia="ja-JP"/>
                </w:rPr>
                <w:t>DC_13A</w:t>
              </w:r>
              <w:r w:rsidRPr="00340831">
                <w:rPr>
                  <w:rFonts w:ascii="Arial" w:hAnsi="Arial" w:cs="Arial"/>
                  <w:sz w:val="18"/>
                  <w:szCs w:val="18"/>
                  <w:lang w:val="sv-SE" w:eastAsia="ja-JP"/>
                </w:rPr>
                <w:t>_n260(5A)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731" w:author=" " w:date="2019-05-27T04:43:00Z"/>
                <w:rFonts w:ascii="Arial" w:hAnsi="Arial" w:cs="Arial"/>
                <w:sz w:val="18"/>
                <w:szCs w:val="18"/>
              </w:rPr>
            </w:pPr>
            <w:ins w:id="18732"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733" w:author=" " w:date="2019-05-27T04:43:00Z"/>
                <w:rFonts w:ascii="Arial" w:hAnsi="Arial" w:cs="Arial"/>
                <w:sz w:val="18"/>
                <w:szCs w:val="18"/>
              </w:rPr>
            </w:pPr>
            <w:ins w:id="18734"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735" w:author=" " w:date="2019-05-27T04:43:00Z"/>
                <w:rFonts w:cs="Arial"/>
                <w:szCs w:val="18"/>
              </w:rPr>
            </w:pPr>
            <w:ins w:id="18736"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37" w:author=" " w:date="2019-05-27T04:43:00Z"/>
                <w:rFonts w:eastAsia="PMingLiU" w:cs="Arial"/>
                <w:szCs w:val="18"/>
                <w:lang w:val="en-US" w:eastAsia="zh-TW"/>
              </w:rPr>
            </w:pPr>
            <w:ins w:id="18738"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739"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40" w:author=" " w:date="2019-05-27T04:43:00Z"/>
                <w:rFonts w:eastAsia="PMingLiU" w:cs="Arial"/>
                <w:szCs w:val="18"/>
                <w:lang w:val="en-US" w:eastAsia="zh-TW"/>
              </w:rPr>
            </w:pPr>
            <w:ins w:id="18741"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742"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43" w:author=" " w:date="2019-05-27T04:43:00Z"/>
                <w:rFonts w:cs="Arial"/>
                <w:szCs w:val="18"/>
              </w:rPr>
            </w:pPr>
            <w:ins w:id="18744" w:author=" " w:date="2019-05-27T04:43:00Z">
              <w:r w:rsidRPr="00340831">
                <w:rPr>
                  <w:rFonts w:cs="Arial"/>
                  <w:szCs w:val="18"/>
                </w:rPr>
                <w:t>None</w:t>
              </w:r>
            </w:ins>
          </w:p>
        </w:tc>
      </w:tr>
      <w:tr w:rsidR="007B2B12" w:rsidRPr="00340831" w:rsidTr="004C693F">
        <w:trPr>
          <w:gridAfter w:val="1"/>
          <w:wAfter w:w="12" w:type="pct"/>
          <w:cantSplit/>
          <w:ins w:id="1874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746" w:author=" " w:date="2019-05-27T04:43:00Z"/>
                <w:rFonts w:ascii="Arial" w:eastAsia="SimSun" w:hAnsi="Arial" w:cs="Arial"/>
                <w:sz w:val="18"/>
                <w:szCs w:val="18"/>
                <w:lang w:eastAsia="zh-CN"/>
              </w:rPr>
            </w:pPr>
            <w:ins w:id="18747" w:author=" " w:date="2019-05-27T04:43:00Z">
              <w:r w:rsidRPr="00340831">
                <w:rPr>
                  <w:rFonts w:ascii="Arial" w:hAnsi="Arial" w:cs="Arial"/>
                  <w:sz w:val="18"/>
                  <w:szCs w:val="18"/>
                  <w:lang w:val="x-none" w:eastAsia="ja-JP"/>
                </w:rPr>
                <w:t>DC_13A</w:t>
              </w:r>
              <w:r w:rsidRPr="00340831">
                <w:rPr>
                  <w:rFonts w:ascii="Arial" w:hAnsi="Arial" w:cs="Arial"/>
                  <w:sz w:val="18"/>
                  <w:szCs w:val="18"/>
                  <w:lang w:val="sv-SE" w:eastAsia="ja-JP"/>
                </w:rPr>
                <w:t>_n260(6A)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748" w:author=" " w:date="2019-05-27T04:43:00Z"/>
                <w:rFonts w:ascii="Arial" w:hAnsi="Arial" w:cs="Arial"/>
                <w:sz w:val="18"/>
                <w:szCs w:val="18"/>
              </w:rPr>
            </w:pPr>
            <w:ins w:id="1874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750" w:author=" " w:date="2019-05-27T04:43:00Z"/>
                <w:rFonts w:ascii="Arial" w:hAnsi="Arial" w:cs="Arial"/>
                <w:sz w:val="18"/>
                <w:szCs w:val="18"/>
              </w:rPr>
            </w:pPr>
            <w:ins w:id="1875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752" w:author=" " w:date="2019-05-27T04:43:00Z"/>
                <w:rFonts w:cs="Arial"/>
                <w:szCs w:val="18"/>
              </w:rPr>
            </w:pPr>
            <w:ins w:id="18753"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54" w:author=" " w:date="2019-05-27T04:43:00Z"/>
                <w:rFonts w:eastAsia="PMingLiU" w:cs="Arial"/>
                <w:szCs w:val="18"/>
                <w:lang w:val="en-US" w:eastAsia="zh-TW"/>
              </w:rPr>
            </w:pPr>
            <w:ins w:id="18755"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756"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57" w:author=" " w:date="2019-05-27T04:43:00Z"/>
                <w:rFonts w:eastAsia="PMingLiU" w:cs="Arial"/>
                <w:szCs w:val="18"/>
                <w:lang w:val="en-US" w:eastAsia="zh-TW"/>
              </w:rPr>
            </w:pPr>
            <w:ins w:id="18758"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759"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60" w:author=" " w:date="2019-05-27T04:43:00Z"/>
                <w:rFonts w:cs="Arial"/>
                <w:szCs w:val="18"/>
              </w:rPr>
            </w:pPr>
            <w:ins w:id="18761" w:author=" " w:date="2019-05-27T04:43:00Z">
              <w:r w:rsidRPr="00340831">
                <w:rPr>
                  <w:rFonts w:cs="Arial"/>
                  <w:szCs w:val="18"/>
                </w:rPr>
                <w:t>None</w:t>
              </w:r>
            </w:ins>
          </w:p>
        </w:tc>
      </w:tr>
      <w:tr w:rsidR="007B2B12" w:rsidRPr="00340831" w:rsidTr="004C693F">
        <w:trPr>
          <w:gridAfter w:val="1"/>
          <w:wAfter w:w="12" w:type="pct"/>
          <w:cantSplit/>
          <w:ins w:id="1876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763" w:author=" " w:date="2019-05-27T04:43:00Z"/>
                <w:rFonts w:ascii="Arial" w:eastAsia="SimSun" w:hAnsi="Arial" w:cs="Arial"/>
                <w:sz w:val="18"/>
                <w:szCs w:val="18"/>
                <w:lang w:eastAsia="zh-CN"/>
              </w:rPr>
            </w:pPr>
            <w:ins w:id="18764" w:author=" " w:date="2019-05-27T04:43:00Z">
              <w:r w:rsidRPr="00340831">
                <w:rPr>
                  <w:rFonts w:ascii="Arial" w:hAnsi="Arial" w:cs="Arial"/>
                  <w:sz w:val="18"/>
                  <w:szCs w:val="18"/>
                  <w:lang w:val="x-none" w:eastAsia="ja-JP"/>
                </w:rPr>
                <w:t>DC_13A</w:t>
              </w:r>
              <w:r w:rsidRPr="00340831">
                <w:rPr>
                  <w:rFonts w:ascii="Arial" w:hAnsi="Arial" w:cs="Arial"/>
                  <w:sz w:val="18"/>
                  <w:szCs w:val="18"/>
                  <w:lang w:val="sv-SE" w:eastAsia="ja-JP"/>
                </w:rPr>
                <w:t>_n260(7A)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765" w:author=" " w:date="2019-05-27T04:43:00Z"/>
                <w:rFonts w:ascii="Arial" w:hAnsi="Arial" w:cs="Arial"/>
                <w:sz w:val="18"/>
                <w:szCs w:val="18"/>
              </w:rPr>
            </w:pPr>
            <w:ins w:id="18766"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767" w:author=" " w:date="2019-05-27T04:43:00Z"/>
                <w:rFonts w:ascii="Arial" w:hAnsi="Arial" w:cs="Arial"/>
                <w:sz w:val="18"/>
                <w:szCs w:val="18"/>
              </w:rPr>
            </w:pPr>
            <w:ins w:id="18768"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769" w:author=" " w:date="2019-05-27T04:43:00Z"/>
                <w:rFonts w:cs="Arial"/>
                <w:szCs w:val="18"/>
              </w:rPr>
            </w:pPr>
            <w:ins w:id="18770"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71" w:author=" " w:date="2019-05-27T04:43:00Z"/>
                <w:rFonts w:eastAsia="PMingLiU" w:cs="Arial"/>
                <w:szCs w:val="18"/>
                <w:lang w:val="en-US" w:eastAsia="zh-TW"/>
              </w:rPr>
            </w:pPr>
            <w:ins w:id="18772"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773"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74" w:author=" " w:date="2019-05-27T04:43:00Z"/>
                <w:rFonts w:eastAsia="PMingLiU" w:cs="Arial"/>
                <w:szCs w:val="18"/>
                <w:lang w:val="en-US" w:eastAsia="zh-TW"/>
              </w:rPr>
            </w:pPr>
            <w:ins w:id="18775"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776"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77" w:author=" " w:date="2019-05-27T04:43:00Z"/>
                <w:rFonts w:cs="Arial"/>
                <w:szCs w:val="18"/>
              </w:rPr>
            </w:pPr>
            <w:ins w:id="18778" w:author=" " w:date="2019-05-27T04:43:00Z">
              <w:r w:rsidRPr="00340831">
                <w:rPr>
                  <w:rFonts w:cs="Arial"/>
                  <w:szCs w:val="18"/>
                </w:rPr>
                <w:t>None</w:t>
              </w:r>
            </w:ins>
          </w:p>
        </w:tc>
      </w:tr>
      <w:tr w:rsidR="007B2B12" w:rsidRPr="00340831" w:rsidTr="004C693F">
        <w:trPr>
          <w:gridAfter w:val="1"/>
          <w:wAfter w:w="12" w:type="pct"/>
          <w:cantSplit/>
          <w:ins w:id="1877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780" w:author=" " w:date="2019-05-27T04:43:00Z"/>
                <w:rFonts w:ascii="Arial" w:eastAsia="SimSun" w:hAnsi="Arial" w:cs="Arial"/>
                <w:sz w:val="18"/>
                <w:szCs w:val="18"/>
                <w:lang w:eastAsia="zh-CN"/>
              </w:rPr>
            </w:pPr>
            <w:ins w:id="18781" w:author=" " w:date="2019-05-27T04:43:00Z">
              <w:r w:rsidRPr="00340831">
                <w:rPr>
                  <w:rFonts w:ascii="Arial" w:hAnsi="Arial" w:cs="Arial"/>
                  <w:sz w:val="18"/>
                  <w:szCs w:val="18"/>
                  <w:lang w:val="x-none" w:eastAsia="ja-JP"/>
                </w:rPr>
                <w:t>DC_13A</w:t>
              </w:r>
              <w:r w:rsidRPr="00340831">
                <w:rPr>
                  <w:rFonts w:ascii="Arial" w:hAnsi="Arial" w:cs="Arial"/>
                  <w:sz w:val="18"/>
                  <w:szCs w:val="18"/>
                  <w:lang w:val="sv-SE" w:eastAsia="ja-JP"/>
                </w:rPr>
                <w:t>_n260(8A)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782" w:author=" " w:date="2019-05-27T04:43:00Z"/>
                <w:rFonts w:ascii="Arial" w:hAnsi="Arial" w:cs="Arial"/>
                <w:sz w:val="18"/>
                <w:szCs w:val="18"/>
              </w:rPr>
            </w:pPr>
            <w:ins w:id="1878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784" w:author=" " w:date="2019-05-27T04:43:00Z"/>
                <w:rFonts w:ascii="Arial" w:hAnsi="Arial" w:cs="Arial"/>
                <w:sz w:val="18"/>
                <w:szCs w:val="18"/>
              </w:rPr>
            </w:pPr>
            <w:ins w:id="1878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786" w:author=" " w:date="2019-05-27T04:43:00Z"/>
                <w:rFonts w:cs="Arial"/>
                <w:szCs w:val="18"/>
              </w:rPr>
            </w:pPr>
            <w:ins w:id="18787"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88" w:author=" " w:date="2019-05-27T04:43:00Z"/>
                <w:rFonts w:eastAsia="PMingLiU" w:cs="Arial"/>
                <w:szCs w:val="18"/>
                <w:lang w:val="en-US" w:eastAsia="zh-TW"/>
              </w:rPr>
            </w:pPr>
            <w:ins w:id="18789"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790"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91" w:author=" " w:date="2019-05-27T04:43:00Z"/>
                <w:rFonts w:eastAsia="PMingLiU" w:cs="Arial"/>
                <w:szCs w:val="18"/>
                <w:lang w:val="en-US" w:eastAsia="zh-TW"/>
              </w:rPr>
            </w:pPr>
            <w:ins w:id="18792"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793"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94" w:author=" " w:date="2019-05-27T04:43:00Z"/>
                <w:rFonts w:cs="Arial"/>
                <w:szCs w:val="18"/>
              </w:rPr>
            </w:pPr>
            <w:ins w:id="18795" w:author=" " w:date="2019-05-27T04:43:00Z">
              <w:r w:rsidRPr="00340831">
                <w:rPr>
                  <w:rFonts w:cs="Arial"/>
                  <w:szCs w:val="18"/>
                </w:rPr>
                <w:t>None</w:t>
              </w:r>
            </w:ins>
          </w:p>
        </w:tc>
      </w:tr>
      <w:tr w:rsidR="007B2B12" w:rsidRPr="00340831" w:rsidTr="004C693F">
        <w:trPr>
          <w:gridAfter w:val="1"/>
          <w:wAfter w:w="12" w:type="pct"/>
          <w:cantSplit/>
          <w:ins w:id="1879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797" w:author=" " w:date="2019-05-27T04:43:00Z"/>
                <w:rFonts w:ascii="Arial" w:hAnsi="Arial" w:cs="Arial"/>
                <w:sz w:val="18"/>
                <w:szCs w:val="18"/>
              </w:rPr>
            </w:pPr>
          </w:p>
          <w:p w:rsidR="00413606" w:rsidRPr="00340831" w:rsidRDefault="00413606" w:rsidP="009E6075">
            <w:pPr>
              <w:shd w:val="clear" w:color="auto" w:fill="FFFFFF"/>
              <w:spacing w:after="0"/>
              <w:jc w:val="center"/>
              <w:rPr>
                <w:ins w:id="18798" w:author=" " w:date="2019-05-27T04:43:00Z"/>
                <w:rFonts w:ascii="Arial" w:eastAsia="SimSun" w:hAnsi="Arial" w:cs="Arial"/>
                <w:sz w:val="18"/>
                <w:szCs w:val="18"/>
                <w:lang w:eastAsia="zh-CN"/>
              </w:rPr>
            </w:pPr>
            <w:ins w:id="18799" w:author=" " w:date="2019-05-27T04:43:00Z">
              <w:r w:rsidRPr="00340831">
                <w:rPr>
                  <w:rFonts w:ascii="Arial" w:hAnsi="Arial" w:cs="Arial"/>
                  <w:sz w:val="18"/>
                  <w:szCs w:val="18"/>
                  <w:lang w:val="x-none" w:eastAsia="ja-JP"/>
                </w:rPr>
                <w:t>DC_13A</w:t>
              </w:r>
              <w:r w:rsidRPr="00340831">
                <w:rPr>
                  <w:rFonts w:ascii="Arial" w:hAnsi="Arial" w:cs="Arial"/>
                  <w:sz w:val="18"/>
                  <w:szCs w:val="18"/>
                  <w:lang w:val="sv-SE" w:eastAsia="ja-JP"/>
                </w:rPr>
                <w:t>_n260(2D)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00" w:author=" " w:date="2019-05-27T04:43:00Z"/>
                <w:rFonts w:ascii="Arial" w:hAnsi="Arial" w:cs="Arial"/>
                <w:sz w:val="18"/>
                <w:szCs w:val="18"/>
              </w:rPr>
            </w:pPr>
            <w:ins w:id="18801"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02" w:author=" " w:date="2019-05-27T04:43:00Z"/>
                <w:rFonts w:ascii="Arial" w:hAnsi="Arial" w:cs="Arial"/>
                <w:sz w:val="18"/>
                <w:szCs w:val="18"/>
              </w:rPr>
            </w:pPr>
            <w:ins w:id="18803"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804" w:author=" " w:date="2019-05-27T04:43:00Z"/>
                <w:rFonts w:cs="Arial"/>
                <w:szCs w:val="18"/>
              </w:rPr>
            </w:pPr>
            <w:ins w:id="18805"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06" w:author=" " w:date="2019-05-27T04:43:00Z"/>
                <w:rFonts w:eastAsia="PMingLiU" w:cs="Arial"/>
                <w:szCs w:val="18"/>
                <w:lang w:val="en-US" w:eastAsia="zh-TW"/>
              </w:rPr>
            </w:pPr>
            <w:ins w:id="18807"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808"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09" w:author=" " w:date="2019-05-27T04:43:00Z"/>
                <w:rFonts w:eastAsia="PMingLiU" w:cs="Arial"/>
                <w:szCs w:val="18"/>
                <w:lang w:val="en-US" w:eastAsia="zh-TW"/>
              </w:rPr>
            </w:pPr>
            <w:ins w:id="18810"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811"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12" w:author=" " w:date="2019-05-27T04:43:00Z"/>
                <w:rFonts w:cs="Arial"/>
                <w:szCs w:val="18"/>
              </w:rPr>
            </w:pPr>
            <w:ins w:id="18813" w:author=" " w:date="2019-05-27T04:43:00Z">
              <w:r w:rsidRPr="00340831">
                <w:rPr>
                  <w:rFonts w:cs="Arial"/>
                  <w:szCs w:val="18"/>
                </w:rPr>
                <w:t>None</w:t>
              </w:r>
            </w:ins>
          </w:p>
        </w:tc>
      </w:tr>
      <w:tr w:rsidR="007B2B12" w:rsidRPr="00340831" w:rsidTr="004C693F">
        <w:trPr>
          <w:gridAfter w:val="1"/>
          <w:wAfter w:w="12" w:type="pct"/>
          <w:cantSplit/>
          <w:ins w:id="1881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815" w:author=" " w:date="2019-05-27T04:43:00Z"/>
                <w:rFonts w:ascii="Arial" w:eastAsia="SimSun" w:hAnsi="Arial" w:cs="Arial"/>
                <w:sz w:val="18"/>
                <w:szCs w:val="18"/>
                <w:lang w:eastAsia="zh-CN"/>
              </w:rPr>
            </w:pPr>
            <w:ins w:id="18816" w:author=" " w:date="2019-05-27T04:43:00Z">
              <w:r w:rsidRPr="00340831">
                <w:rPr>
                  <w:rFonts w:ascii="Arial" w:hAnsi="Arial" w:cs="Arial"/>
                  <w:sz w:val="18"/>
                  <w:szCs w:val="18"/>
                  <w:lang w:val="x-none" w:eastAsia="ja-JP"/>
                </w:rPr>
                <w:t>DC_13A</w:t>
              </w:r>
              <w:r w:rsidRPr="00340831">
                <w:rPr>
                  <w:rFonts w:ascii="Arial" w:hAnsi="Arial" w:cs="Arial"/>
                  <w:sz w:val="18"/>
                  <w:szCs w:val="18"/>
                  <w:lang w:val="sv-SE" w:eastAsia="ja-JP"/>
                </w:rPr>
                <w:t>_n260(2G)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17" w:author=" " w:date="2019-05-27T04:43:00Z"/>
                <w:rFonts w:ascii="Arial" w:hAnsi="Arial" w:cs="Arial"/>
                <w:sz w:val="18"/>
                <w:szCs w:val="18"/>
              </w:rPr>
            </w:pPr>
            <w:ins w:id="1881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19" w:author=" " w:date="2019-05-27T04:43:00Z"/>
                <w:rFonts w:ascii="Arial" w:hAnsi="Arial" w:cs="Arial"/>
                <w:sz w:val="18"/>
                <w:szCs w:val="18"/>
              </w:rPr>
            </w:pPr>
            <w:ins w:id="1882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821" w:author=" " w:date="2019-05-27T04:43:00Z"/>
                <w:rFonts w:cs="Arial"/>
                <w:szCs w:val="18"/>
              </w:rPr>
            </w:pPr>
            <w:ins w:id="18822"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23" w:author=" " w:date="2019-05-27T04:43:00Z"/>
                <w:rFonts w:eastAsia="PMingLiU" w:cs="Arial"/>
                <w:szCs w:val="18"/>
                <w:lang w:val="en-US" w:eastAsia="zh-TW"/>
              </w:rPr>
            </w:pPr>
            <w:ins w:id="18824"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825"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26" w:author=" " w:date="2019-05-27T04:43:00Z"/>
                <w:rFonts w:eastAsia="PMingLiU" w:cs="Arial"/>
                <w:szCs w:val="18"/>
                <w:lang w:val="en-US" w:eastAsia="zh-TW"/>
              </w:rPr>
            </w:pPr>
            <w:ins w:id="18827"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828"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29" w:author=" " w:date="2019-05-27T04:43:00Z"/>
                <w:rFonts w:cs="Arial"/>
                <w:szCs w:val="18"/>
              </w:rPr>
            </w:pPr>
            <w:ins w:id="18830" w:author=" " w:date="2019-05-27T04:43:00Z">
              <w:r w:rsidRPr="00340831">
                <w:rPr>
                  <w:rFonts w:cs="Arial"/>
                  <w:szCs w:val="18"/>
                </w:rPr>
                <w:t>None</w:t>
              </w:r>
            </w:ins>
          </w:p>
        </w:tc>
      </w:tr>
      <w:tr w:rsidR="007B2B12" w:rsidRPr="00340831" w:rsidTr="004C693F">
        <w:trPr>
          <w:gridAfter w:val="1"/>
          <w:wAfter w:w="12" w:type="pct"/>
          <w:cantSplit/>
          <w:ins w:id="1883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832" w:author=" " w:date="2019-05-27T04:43:00Z"/>
                <w:rFonts w:ascii="Arial" w:hAnsi="Arial" w:cs="Arial"/>
                <w:sz w:val="18"/>
                <w:szCs w:val="18"/>
                <w:lang w:val="x-none" w:eastAsia="ja-JP"/>
              </w:rPr>
            </w:pPr>
            <w:ins w:id="18833" w:author=" " w:date="2019-05-27T04:43:00Z">
              <w:r w:rsidRPr="00340831">
                <w:rPr>
                  <w:rFonts w:ascii="Arial" w:hAnsi="Arial" w:cs="Arial"/>
                  <w:sz w:val="18"/>
                  <w:szCs w:val="18"/>
                  <w:lang w:val="x-none" w:eastAsia="ja-JP"/>
                </w:rPr>
                <w:t>DC_13A</w:t>
              </w:r>
              <w:r w:rsidRPr="00340831">
                <w:rPr>
                  <w:rFonts w:ascii="Arial" w:hAnsi="Arial" w:cs="Arial"/>
                  <w:sz w:val="18"/>
                  <w:szCs w:val="18"/>
                  <w:lang w:val="sv-SE" w:eastAsia="ja-JP"/>
                </w:rPr>
                <w:t>_n260(3G)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34" w:author=" " w:date="2019-05-27T04:43:00Z"/>
                <w:rFonts w:ascii="Arial" w:hAnsi="Arial" w:cs="Arial"/>
                <w:sz w:val="18"/>
                <w:szCs w:val="18"/>
              </w:rPr>
            </w:pPr>
            <w:ins w:id="18835"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36" w:author=" " w:date="2019-05-27T04:43:00Z"/>
                <w:rFonts w:ascii="Arial" w:hAnsi="Arial" w:cs="Arial"/>
                <w:sz w:val="18"/>
                <w:szCs w:val="18"/>
              </w:rPr>
            </w:pPr>
            <w:ins w:id="1883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838" w:author=" " w:date="2019-05-27T04:43:00Z"/>
                <w:rFonts w:cs="Arial"/>
                <w:szCs w:val="18"/>
              </w:rPr>
            </w:pPr>
            <w:ins w:id="18839"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40" w:author=" " w:date="2019-05-27T04:43:00Z"/>
                <w:rFonts w:eastAsia="PMingLiU" w:cs="Arial"/>
                <w:szCs w:val="18"/>
                <w:lang w:val="en-US" w:eastAsia="zh-TW"/>
              </w:rPr>
            </w:pPr>
            <w:ins w:id="18841"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842"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43" w:author=" " w:date="2019-05-27T04:43:00Z"/>
                <w:rFonts w:eastAsia="PMingLiU" w:cs="Arial"/>
                <w:szCs w:val="18"/>
                <w:lang w:val="en-US" w:eastAsia="zh-TW"/>
              </w:rPr>
            </w:pPr>
            <w:ins w:id="18844"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845"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46" w:author=" " w:date="2019-05-27T04:43:00Z"/>
                <w:rFonts w:cs="Arial"/>
                <w:szCs w:val="18"/>
              </w:rPr>
            </w:pPr>
            <w:ins w:id="18847" w:author=" " w:date="2019-05-27T04:43:00Z">
              <w:r w:rsidRPr="00340831">
                <w:rPr>
                  <w:rFonts w:cs="Arial"/>
                  <w:szCs w:val="18"/>
                </w:rPr>
                <w:t>None</w:t>
              </w:r>
            </w:ins>
          </w:p>
        </w:tc>
      </w:tr>
      <w:tr w:rsidR="007B2B12" w:rsidRPr="00340831" w:rsidTr="004C693F">
        <w:trPr>
          <w:gridAfter w:val="1"/>
          <w:wAfter w:w="12" w:type="pct"/>
          <w:cantSplit/>
          <w:ins w:id="1884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849" w:author=" " w:date="2019-05-27T04:43:00Z"/>
                <w:rFonts w:ascii="Arial" w:eastAsia="SimSun" w:hAnsi="Arial" w:cs="Arial"/>
                <w:sz w:val="18"/>
                <w:szCs w:val="18"/>
                <w:lang w:eastAsia="zh-CN"/>
              </w:rPr>
            </w:pPr>
            <w:ins w:id="18850" w:author=" " w:date="2019-05-27T04:43:00Z">
              <w:r w:rsidRPr="00340831">
                <w:rPr>
                  <w:rFonts w:ascii="Arial" w:hAnsi="Arial" w:cs="Arial"/>
                  <w:sz w:val="18"/>
                  <w:szCs w:val="18"/>
                  <w:lang w:val="x-none" w:eastAsia="ja-JP"/>
                </w:rPr>
                <w:t>DC_13A</w:t>
              </w:r>
              <w:r w:rsidRPr="00340831">
                <w:rPr>
                  <w:rFonts w:ascii="Arial" w:hAnsi="Arial" w:cs="Arial"/>
                  <w:sz w:val="18"/>
                  <w:szCs w:val="18"/>
                  <w:lang w:val="sv-SE" w:eastAsia="ja-JP"/>
                </w:rPr>
                <w:t>_n260(4G)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51" w:author=" " w:date="2019-05-27T04:43:00Z"/>
                <w:rFonts w:ascii="Arial" w:hAnsi="Arial" w:cs="Arial"/>
                <w:sz w:val="18"/>
                <w:szCs w:val="18"/>
              </w:rPr>
            </w:pPr>
            <w:ins w:id="18852"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53" w:author=" " w:date="2019-05-27T04:43:00Z"/>
                <w:rFonts w:ascii="Arial" w:hAnsi="Arial" w:cs="Arial"/>
                <w:sz w:val="18"/>
                <w:szCs w:val="18"/>
              </w:rPr>
            </w:pPr>
            <w:ins w:id="18854"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855" w:author=" " w:date="2019-05-27T04:43:00Z"/>
                <w:rFonts w:cs="Arial"/>
                <w:szCs w:val="18"/>
              </w:rPr>
            </w:pPr>
            <w:ins w:id="18856"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57" w:author=" " w:date="2019-05-27T04:43:00Z"/>
                <w:rFonts w:eastAsia="PMingLiU" w:cs="Arial"/>
                <w:szCs w:val="18"/>
                <w:lang w:val="en-US" w:eastAsia="zh-TW"/>
              </w:rPr>
            </w:pPr>
            <w:ins w:id="18858"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859"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60" w:author=" " w:date="2019-05-27T04:43:00Z"/>
                <w:rFonts w:eastAsia="PMingLiU" w:cs="Arial"/>
                <w:szCs w:val="18"/>
                <w:lang w:val="en-US" w:eastAsia="zh-TW"/>
              </w:rPr>
            </w:pPr>
            <w:ins w:id="18861"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862"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63" w:author=" " w:date="2019-05-27T04:43:00Z"/>
                <w:rFonts w:cs="Arial"/>
                <w:szCs w:val="18"/>
              </w:rPr>
            </w:pPr>
            <w:ins w:id="18864" w:author=" " w:date="2019-05-27T04:43:00Z">
              <w:r w:rsidRPr="00340831">
                <w:rPr>
                  <w:rFonts w:cs="Arial"/>
                  <w:szCs w:val="18"/>
                </w:rPr>
                <w:t>None</w:t>
              </w:r>
            </w:ins>
          </w:p>
        </w:tc>
      </w:tr>
      <w:tr w:rsidR="007B2B12" w:rsidRPr="00340831" w:rsidTr="004C693F">
        <w:trPr>
          <w:gridAfter w:val="1"/>
          <w:wAfter w:w="12" w:type="pct"/>
          <w:cantSplit/>
          <w:ins w:id="1886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866" w:author=" " w:date="2019-05-27T04:43:00Z"/>
                <w:rFonts w:ascii="Arial" w:eastAsia="SimSun" w:hAnsi="Arial" w:cs="Arial"/>
                <w:sz w:val="18"/>
                <w:szCs w:val="18"/>
                <w:lang w:eastAsia="zh-CN"/>
              </w:rPr>
            </w:pPr>
            <w:ins w:id="18867" w:author=" " w:date="2019-05-27T04:43:00Z">
              <w:r w:rsidRPr="00340831">
                <w:rPr>
                  <w:rFonts w:ascii="Arial" w:hAnsi="Arial" w:cs="Arial"/>
                  <w:sz w:val="18"/>
                  <w:szCs w:val="18"/>
                  <w:lang w:val="x-none" w:eastAsia="ja-JP"/>
                </w:rPr>
                <w:t>DC_13A</w:t>
              </w:r>
              <w:r w:rsidRPr="00340831">
                <w:rPr>
                  <w:rFonts w:ascii="Arial" w:hAnsi="Arial" w:cs="Arial"/>
                  <w:sz w:val="18"/>
                  <w:szCs w:val="18"/>
                  <w:lang w:val="sv-SE" w:eastAsia="ja-JP"/>
                </w:rPr>
                <w:t>_n260(2H)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68" w:author=" " w:date="2019-05-27T04:43:00Z"/>
                <w:rFonts w:ascii="Arial" w:hAnsi="Arial" w:cs="Arial"/>
                <w:sz w:val="18"/>
                <w:szCs w:val="18"/>
              </w:rPr>
            </w:pPr>
            <w:ins w:id="1886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70" w:author=" " w:date="2019-05-27T04:43:00Z"/>
                <w:rFonts w:ascii="Arial" w:hAnsi="Arial" w:cs="Arial"/>
                <w:sz w:val="18"/>
                <w:szCs w:val="18"/>
              </w:rPr>
            </w:pPr>
            <w:ins w:id="1887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872" w:author=" " w:date="2019-05-27T04:43:00Z"/>
                <w:rFonts w:cs="Arial"/>
                <w:szCs w:val="18"/>
              </w:rPr>
            </w:pPr>
            <w:ins w:id="18873"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74" w:author=" " w:date="2019-05-27T04:43:00Z"/>
                <w:rFonts w:eastAsia="PMingLiU" w:cs="Arial"/>
                <w:szCs w:val="18"/>
                <w:lang w:val="en-US" w:eastAsia="zh-TW"/>
              </w:rPr>
            </w:pPr>
            <w:ins w:id="18875"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876"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77" w:author=" " w:date="2019-05-27T04:43:00Z"/>
                <w:rFonts w:eastAsia="PMingLiU" w:cs="Arial"/>
                <w:szCs w:val="18"/>
                <w:lang w:val="en-US" w:eastAsia="zh-TW"/>
              </w:rPr>
            </w:pPr>
            <w:ins w:id="18878"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879"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80" w:author=" " w:date="2019-05-27T04:43:00Z"/>
                <w:rFonts w:cs="Arial"/>
                <w:szCs w:val="18"/>
              </w:rPr>
            </w:pPr>
            <w:ins w:id="18881" w:author=" " w:date="2019-05-27T04:43:00Z">
              <w:r w:rsidRPr="00340831">
                <w:rPr>
                  <w:rFonts w:cs="Arial"/>
                  <w:szCs w:val="18"/>
                </w:rPr>
                <w:t>None</w:t>
              </w:r>
            </w:ins>
          </w:p>
        </w:tc>
      </w:tr>
      <w:tr w:rsidR="007B2B12" w:rsidRPr="00340831" w:rsidTr="004C693F">
        <w:trPr>
          <w:gridAfter w:val="1"/>
          <w:wAfter w:w="12" w:type="pct"/>
          <w:cantSplit/>
          <w:ins w:id="1888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883" w:author=" " w:date="2019-05-27T04:43:00Z"/>
                <w:rFonts w:ascii="Arial" w:eastAsia="SimSun" w:hAnsi="Arial" w:cs="Arial"/>
                <w:sz w:val="18"/>
                <w:szCs w:val="18"/>
                <w:lang w:eastAsia="zh-CN"/>
              </w:rPr>
            </w:pPr>
            <w:ins w:id="18884" w:author=" " w:date="2019-05-27T04:43:00Z">
              <w:r w:rsidRPr="00340831">
                <w:rPr>
                  <w:rFonts w:ascii="Arial" w:hAnsi="Arial" w:cs="Arial"/>
                  <w:sz w:val="18"/>
                  <w:szCs w:val="18"/>
                  <w:lang w:val="x-none" w:eastAsia="ja-JP"/>
                </w:rPr>
                <w:t>DC_13A</w:t>
              </w:r>
              <w:r w:rsidRPr="00340831">
                <w:rPr>
                  <w:rFonts w:ascii="Arial" w:hAnsi="Arial" w:cs="Arial"/>
                  <w:sz w:val="18"/>
                  <w:szCs w:val="18"/>
                  <w:lang w:val="sv-SE" w:eastAsia="ja-JP"/>
                </w:rPr>
                <w:t>_n260(2O)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85" w:author=" " w:date="2019-05-27T04:43:00Z"/>
                <w:rFonts w:ascii="Arial" w:hAnsi="Arial" w:cs="Arial"/>
                <w:sz w:val="18"/>
                <w:szCs w:val="18"/>
              </w:rPr>
            </w:pPr>
            <w:ins w:id="18886"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87" w:author=" " w:date="2019-05-27T04:43:00Z"/>
                <w:rFonts w:ascii="Arial" w:hAnsi="Arial" w:cs="Arial"/>
                <w:sz w:val="18"/>
                <w:szCs w:val="18"/>
              </w:rPr>
            </w:pPr>
            <w:ins w:id="18888"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889" w:author=" " w:date="2019-05-27T04:43:00Z"/>
                <w:rFonts w:cs="Arial"/>
                <w:szCs w:val="18"/>
              </w:rPr>
            </w:pPr>
            <w:ins w:id="18890"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91" w:author=" " w:date="2019-05-27T04:43:00Z"/>
                <w:rFonts w:eastAsia="PMingLiU" w:cs="Arial"/>
                <w:szCs w:val="18"/>
                <w:lang w:val="en-US" w:eastAsia="zh-TW"/>
              </w:rPr>
            </w:pPr>
            <w:ins w:id="18892"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893"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94" w:author=" " w:date="2019-05-27T04:43:00Z"/>
                <w:rFonts w:eastAsia="PMingLiU" w:cs="Arial"/>
                <w:szCs w:val="18"/>
                <w:lang w:val="en-US" w:eastAsia="zh-TW"/>
              </w:rPr>
            </w:pPr>
            <w:ins w:id="18895"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896"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97" w:author=" " w:date="2019-05-27T04:43:00Z"/>
                <w:rFonts w:cs="Arial"/>
                <w:szCs w:val="18"/>
              </w:rPr>
            </w:pPr>
            <w:ins w:id="18898" w:author=" " w:date="2019-05-27T04:43:00Z">
              <w:r w:rsidRPr="00340831">
                <w:rPr>
                  <w:rFonts w:cs="Arial"/>
                  <w:szCs w:val="18"/>
                </w:rPr>
                <w:t>None</w:t>
              </w:r>
            </w:ins>
          </w:p>
        </w:tc>
      </w:tr>
      <w:tr w:rsidR="007B2B12" w:rsidRPr="00340831" w:rsidTr="004C693F">
        <w:trPr>
          <w:gridAfter w:val="1"/>
          <w:wAfter w:w="12" w:type="pct"/>
          <w:cantSplit/>
          <w:ins w:id="1889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900" w:author=" " w:date="2019-05-27T04:43:00Z"/>
                <w:rFonts w:ascii="Arial" w:eastAsia="SimSun" w:hAnsi="Arial" w:cs="Arial"/>
                <w:sz w:val="18"/>
                <w:szCs w:val="18"/>
                <w:lang w:eastAsia="zh-CN"/>
              </w:rPr>
            </w:pPr>
            <w:ins w:id="18901" w:author=" " w:date="2019-05-27T04:43:00Z">
              <w:r w:rsidRPr="00340831">
                <w:rPr>
                  <w:rFonts w:ascii="Arial" w:hAnsi="Arial" w:cs="Arial"/>
                  <w:sz w:val="18"/>
                  <w:szCs w:val="18"/>
                  <w:lang w:val="x-none" w:eastAsia="ja-JP"/>
                </w:rPr>
                <w:t>DC_13A</w:t>
              </w:r>
              <w:r w:rsidRPr="00340831">
                <w:rPr>
                  <w:rFonts w:ascii="Arial" w:hAnsi="Arial" w:cs="Arial"/>
                  <w:sz w:val="18"/>
                  <w:szCs w:val="18"/>
                  <w:lang w:val="sv-SE" w:eastAsia="ja-JP"/>
                </w:rPr>
                <w:t>_n260(3O)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902" w:author=" " w:date="2019-05-27T04:43:00Z"/>
                <w:rFonts w:ascii="Arial" w:hAnsi="Arial" w:cs="Arial"/>
                <w:sz w:val="18"/>
                <w:szCs w:val="18"/>
              </w:rPr>
            </w:pPr>
            <w:ins w:id="1890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904" w:author=" " w:date="2019-05-27T04:43:00Z"/>
                <w:rFonts w:ascii="Arial" w:hAnsi="Arial" w:cs="Arial"/>
                <w:sz w:val="18"/>
                <w:szCs w:val="18"/>
              </w:rPr>
            </w:pPr>
            <w:ins w:id="1890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906" w:author=" " w:date="2019-05-27T04:43:00Z"/>
                <w:rFonts w:cs="Arial"/>
                <w:szCs w:val="18"/>
              </w:rPr>
            </w:pPr>
            <w:ins w:id="18907"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08" w:author=" " w:date="2019-05-27T04:43:00Z"/>
                <w:rFonts w:eastAsia="PMingLiU" w:cs="Arial"/>
                <w:szCs w:val="18"/>
                <w:lang w:val="en-US" w:eastAsia="zh-TW"/>
              </w:rPr>
            </w:pPr>
            <w:ins w:id="18909"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910"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11" w:author=" " w:date="2019-05-27T04:43:00Z"/>
                <w:rFonts w:eastAsia="PMingLiU" w:cs="Arial"/>
                <w:szCs w:val="18"/>
                <w:lang w:val="en-US" w:eastAsia="zh-TW"/>
              </w:rPr>
            </w:pPr>
            <w:ins w:id="18912"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913"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14" w:author=" " w:date="2019-05-27T04:43:00Z"/>
                <w:rFonts w:cs="Arial"/>
                <w:szCs w:val="18"/>
              </w:rPr>
            </w:pPr>
            <w:ins w:id="18915" w:author=" " w:date="2019-05-27T04:43:00Z">
              <w:r w:rsidRPr="00340831">
                <w:rPr>
                  <w:rFonts w:cs="Arial"/>
                  <w:szCs w:val="18"/>
                </w:rPr>
                <w:t>None</w:t>
              </w:r>
            </w:ins>
          </w:p>
        </w:tc>
      </w:tr>
      <w:tr w:rsidR="007B2B12" w:rsidRPr="00340831" w:rsidTr="004C693F">
        <w:trPr>
          <w:gridAfter w:val="1"/>
          <w:wAfter w:w="12" w:type="pct"/>
          <w:cantSplit/>
          <w:ins w:id="1891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8917" w:author=" " w:date="2019-05-27T04:43:00Z"/>
                <w:rFonts w:ascii="Arial" w:eastAsia="SimSun" w:hAnsi="Arial" w:cs="Arial"/>
                <w:sz w:val="18"/>
                <w:szCs w:val="18"/>
                <w:lang w:eastAsia="zh-CN"/>
              </w:rPr>
            </w:pPr>
            <w:ins w:id="18918" w:author=" " w:date="2019-05-27T04:43:00Z">
              <w:r w:rsidRPr="00340831">
                <w:rPr>
                  <w:rFonts w:ascii="Arial" w:hAnsi="Arial" w:cs="Arial"/>
                  <w:sz w:val="18"/>
                  <w:szCs w:val="18"/>
                  <w:lang w:val="x-none" w:eastAsia="ja-JP"/>
                </w:rPr>
                <w:t>DC_13A</w:t>
              </w:r>
              <w:r w:rsidRPr="00340831">
                <w:rPr>
                  <w:rFonts w:ascii="Arial" w:hAnsi="Arial" w:cs="Arial"/>
                  <w:sz w:val="18"/>
                  <w:szCs w:val="18"/>
                  <w:lang w:val="sv-SE" w:eastAsia="ja-JP"/>
                </w:rPr>
                <w:t>_n260(4O)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919" w:author=" " w:date="2019-05-27T04:43:00Z"/>
                <w:rFonts w:ascii="Arial" w:hAnsi="Arial" w:cs="Arial"/>
                <w:sz w:val="18"/>
                <w:szCs w:val="18"/>
              </w:rPr>
            </w:pPr>
            <w:ins w:id="18920"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921" w:author=" " w:date="2019-05-27T04:43:00Z"/>
                <w:rFonts w:ascii="Arial" w:hAnsi="Arial" w:cs="Arial"/>
                <w:sz w:val="18"/>
                <w:szCs w:val="18"/>
              </w:rPr>
            </w:pPr>
            <w:ins w:id="1892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923" w:author=" " w:date="2019-05-27T04:43:00Z"/>
                <w:rFonts w:cs="Arial"/>
                <w:szCs w:val="18"/>
              </w:rPr>
            </w:pPr>
            <w:ins w:id="18924"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25" w:author=" " w:date="2019-05-27T04:43:00Z"/>
                <w:rFonts w:eastAsia="PMingLiU" w:cs="Arial"/>
                <w:szCs w:val="18"/>
                <w:lang w:val="en-US" w:eastAsia="zh-TW"/>
              </w:rPr>
            </w:pPr>
            <w:ins w:id="18926"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927"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28" w:author=" " w:date="2019-05-27T04:43:00Z"/>
                <w:rFonts w:eastAsia="PMingLiU" w:cs="Arial"/>
                <w:szCs w:val="18"/>
                <w:lang w:val="en-US" w:eastAsia="zh-TW"/>
              </w:rPr>
            </w:pPr>
            <w:ins w:id="18929"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930"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31" w:author=" " w:date="2019-05-27T04:43:00Z"/>
                <w:rFonts w:cs="Arial"/>
                <w:szCs w:val="18"/>
              </w:rPr>
            </w:pPr>
            <w:ins w:id="18932" w:author=" " w:date="2019-05-27T04:43:00Z">
              <w:r w:rsidRPr="00340831">
                <w:rPr>
                  <w:rFonts w:cs="Arial"/>
                  <w:szCs w:val="18"/>
                </w:rPr>
                <w:t>None</w:t>
              </w:r>
            </w:ins>
          </w:p>
        </w:tc>
      </w:tr>
      <w:tr w:rsidR="007B2B12" w:rsidRPr="00340831" w:rsidTr="004C693F">
        <w:trPr>
          <w:gridAfter w:val="1"/>
          <w:wAfter w:w="12" w:type="pct"/>
          <w:cantSplit/>
          <w:ins w:id="1893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8934" w:author=" " w:date="2019-05-27T04:43:00Z"/>
                <w:rFonts w:ascii="Arial" w:eastAsia="SimSun" w:hAnsi="Arial" w:cs="Arial"/>
                <w:sz w:val="18"/>
                <w:szCs w:val="18"/>
                <w:lang w:eastAsia="zh-CN"/>
              </w:rPr>
            </w:pPr>
            <w:ins w:id="18935" w:author=" " w:date="2019-05-27T04:43:00Z">
              <w:r w:rsidRPr="00340831">
                <w:rPr>
                  <w:rFonts w:ascii="Arial" w:hAnsi="Arial" w:cs="Arial"/>
                  <w:sz w:val="18"/>
                  <w:szCs w:val="18"/>
                  <w:lang w:val="x-none" w:eastAsia="ja-JP"/>
                </w:rPr>
                <w:t>DC_13A</w:t>
              </w:r>
              <w:r w:rsidRPr="00340831">
                <w:rPr>
                  <w:rFonts w:ascii="Arial" w:hAnsi="Arial" w:cs="Arial"/>
                  <w:sz w:val="18"/>
                  <w:szCs w:val="18"/>
                  <w:lang w:val="sv-SE" w:eastAsia="ja-JP"/>
                </w:rPr>
                <w:t>_n261(2H)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936" w:author=" " w:date="2019-05-27T04:43:00Z"/>
                <w:rFonts w:ascii="Arial" w:hAnsi="Arial" w:cs="Arial"/>
                <w:sz w:val="18"/>
                <w:szCs w:val="18"/>
              </w:rPr>
            </w:pPr>
            <w:ins w:id="18937"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938" w:author=" " w:date="2019-05-27T04:43:00Z"/>
                <w:rFonts w:ascii="Arial" w:hAnsi="Arial" w:cs="Arial"/>
                <w:sz w:val="18"/>
                <w:szCs w:val="18"/>
              </w:rPr>
            </w:pPr>
            <w:ins w:id="18939"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940" w:author=" " w:date="2019-05-27T04:43:00Z"/>
                <w:rFonts w:cs="Arial"/>
                <w:szCs w:val="18"/>
              </w:rPr>
            </w:pPr>
            <w:ins w:id="18941"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42" w:author=" " w:date="2019-05-27T04:43:00Z"/>
                <w:rFonts w:eastAsia="PMingLiU" w:cs="Arial"/>
                <w:szCs w:val="18"/>
                <w:lang w:val="en-US" w:eastAsia="zh-TW"/>
              </w:rPr>
            </w:pPr>
            <w:ins w:id="18943"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944"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45" w:author=" " w:date="2019-05-27T04:43:00Z"/>
                <w:rFonts w:eastAsia="PMingLiU" w:cs="Arial"/>
                <w:szCs w:val="18"/>
                <w:lang w:val="en-US" w:eastAsia="zh-TW"/>
              </w:rPr>
            </w:pPr>
            <w:ins w:id="18946"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947"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48" w:author=" " w:date="2019-05-27T04:43:00Z"/>
                <w:rFonts w:cs="Arial"/>
                <w:szCs w:val="18"/>
              </w:rPr>
            </w:pPr>
            <w:ins w:id="18949" w:author=" " w:date="2019-05-27T04:43:00Z">
              <w:r w:rsidRPr="00340831">
                <w:rPr>
                  <w:rFonts w:cs="Arial"/>
                  <w:szCs w:val="18"/>
                </w:rPr>
                <w:t>None</w:t>
              </w:r>
            </w:ins>
          </w:p>
        </w:tc>
      </w:tr>
      <w:tr w:rsidR="007B2B12" w:rsidRPr="00340831" w:rsidTr="004C693F">
        <w:trPr>
          <w:gridAfter w:val="1"/>
          <w:wAfter w:w="12" w:type="pct"/>
          <w:cantSplit/>
          <w:ins w:id="1895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8951" w:author=" " w:date="2019-05-27T04:43:00Z"/>
                <w:rFonts w:ascii="Arial" w:eastAsia="SimSun" w:hAnsi="Arial" w:cs="Arial"/>
                <w:sz w:val="18"/>
                <w:szCs w:val="18"/>
                <w:lang w:eastAsia="zh-CN"/>
              </w:rPr>
            </w:pPr>
            <w:ins w:id="18952" w:author=" " w:date="2019-05-27T04:43:00Z">
              <w:r w:rsidRPr="00340831">
                <w:rPr>
                  <w:rFonts w:ascii="Arial" w:hAnsi="Arial" w:cs="Arial"/>
                  <w:sz w:val="18"/>
                  <w:szCs w:val="18"/>
                  <w:lang w:val="x-none" w:eastAsia="ja-JP"/>
                </w:rPr>
                <w:lastRenderedPageBreak/>
                <w:t>DC_13A</w:t>
              </w:r>
              <w:r w:rsidRPr="00340831">
                <w:rPr>
                  <w:rFonts w:ascii="Arial" w:hAnsi="Arial" w:cs="Arial"/>
                  <w:sz w:val="18"/>
                  <w:szCs w:val="18"/>
                  <w:lang w:val="sv-SE" w:eastAsia="ja-JP"/>
                </w:rPr>
                <w:t>_n261(2I)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953" w:author=" " w:date="2019-05-27T04:43:00Z"/>
                <w:rFonts w:ascii="Arial" w:hAnsi="Arial" w:cs="Arial"/>
                <w:sz w:val="18"/>
                <w:szCs w:val="18"/>
              </w:rPr>
            </w:pPr>
            <w:ins w:id="1895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955" w:author=" " w:date="2019-05-27T04:43:00Z"/>
                <w:rFonts w:ascii="Arial" w:hAnsi="Arial" w:cs="Arial"/>
                <w:sz w:val="18"/>
                <w:szCs w:val="18"/>
              </w:rPr>
            </w:pPr>
            <w:ins w:id="1895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957" w:author=" " w:date="2019-05-27T04:43:00Z"/>
                <w:rFonts w:cs="Arial"/>
                <w:szCs w:val="18"/>
              </w:rPr>
            </w:pPr>
            <w:ins w:id="18958"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59" w:author=" " w:date="2019-05-27T04:43:00Z"/>
                <w:rFonts w:eastAsia="PMingLiU" w:cs="Arial"/>
                <w:szCs w:val="18"/>
                <w:lang w:val="en-US" w:eastAsia="zh-TW"/>
              </w:rPr>
            </w:pPr>
            <w:ins w:id="18960"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961"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62" w:author=" " w:date="2019-05-27T04:43:00Z"/>
                <w:rFonts w:eastAsia="PMingLiU" w:cs="Arial"/>
                <w:szCs w:val="18"/>
                <w:lang w:val="en-US" w:eastAsia="zh-TW"/>
              </w:rPr>
            </w:pPr>
            <w:ins w:id="18963"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964"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65" w:author=" " w:date="2019-05-27T04:43:00Z"/>
                <w:rFonts w:cs="Arial"/>
                <w:szCs w:val="18"/>
              </w:rPr>
            </w:pPr>
            <w:ins w:id="18966" w:author=" " w:date="2019-05-27T04:43:00Z">
              <w:r w:rsidRPr="00340831">
                <w:rPr>
                  <w:rFonts w:cs="Arial"/>
                  <w:szCs w:val="18"/>
                </w:rPr>
                <w:t>None</w:t>
              </w:r>
            </w:ins>
          </w:p>
        </w:tc>
      </w:tr>
      <w:tr w:rsidR="007B2B12" w:rsidRPr="00340831" w:rsidTr="004C693F">
        <w:trPr>
          <w:gridAfter w:val="1"/>
          <w:wAfter w:w="12" w:type="pct"/>
          <w:cantSplit/>
          <w:ins w:id="1896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8968" w:author=" " w:date="2019-05-27T04:43:00Z"/>
                <w:rFonts w:ascii="Arial" w:hAnsi="Arial" w:cs="Arial"/>
                <w:sz w:val="18"/>
                <w:szCs w:val="18"/>
                <w:lang w:val="x-none" w:eastAsia="ja-JP"/>
              </w:rPr>
            </w:pPr>
            <w:ins w:id="18969" w:author=" " w:date="2019-05-27T04:43:00Z">
              <w:r w:rsidRPr="00340831">
                <w:rPr>
                  <w:rFonts w:ascii="Arial" w:hAnsi="Arial" w:cs="Arial"/>
                  <w:color w:val="000000"/>
                  <w:sz w:val="18"/>
                  <w:szCs w:val="18"/>
                  <w:lang w:val="en-US"/>
                </w:rPr>
                <w:t>DC_13A_n260(2A)_UL_13A_n260A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970" w:author=" " w:date="2019-05-27T04:43:00Z"/>
                <w:rFonts w:ascii="Arial" w:hAnsi="Arial" w:cs="Arial"/>
                <w:sz w:val="18"/>
                <w:szCs w:val="18"/>
              </w:rPr>
            </w:pPr>
            <w:ins w:id="18971"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972" w:author=" " w:date="2019-05-27T04:43:00Z"/>
                <w:rFonts w:ascii="Arial" w:hAnsi="Arial" w:cs="Arial"/>
                <w:sz w:val="18"/>
                <w:szCs w:val="18"/>
              </w:rPr>
            </w:pPr>
            <w:ins w:id="18973"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974" w:author=" " w:date="2019-05-27T04:43:00Z"/>
                <w:rFonts w:cs="Arial"/>
                <w:szCs w:val="18"/>
              </w:rPr>
            </w:pPr>
            <w:ins w:id="18975"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76" w:author=" " w:date="2019-05-27T04:43:00Z"/>
                <w:rFonts w:eastAsia="PMingLiU" w:cs="Arial"/>
                <w:szCs w:val="18"/>
                <w:lang w:val="en-US" w:eastAsia="zh-TW"/>
              </w:rPr>
            </w:pPr>
            <w:ins w:id="18977"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978"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79" w:author=" " w:date="2019-05-27T04:43:00Z"/>
                <w:rFonts w:eastAsia="PMingLiU" w:cs="Arial"/>
                <w:szCs w:val="18"/>
                <w:lang w:val="en-US" w:eastAsia="zh-TW"/>
              </w:rPr>
            </w:pPr>
            <w:ins w:id="18980"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981"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82" w:author=" " w:date="2019-05-27T04:43:00Z"/>
                <w:rFonts w:cs="Arial"/>
                <w:szCs w:val="18"/>
              </w:rPr>
            </w:pPr>
            <w:ins w:id="18983" w:author=" " w:date="2019-05-27T04:43:00Z">
              <w:r w:rsidRPr="00340831">
                <w:rPr>
                  <w:rFonts w:cs="Arial"/>
                  <w:szCs w:val="18"/>
                </w:rPr>
                <w:t>None</w:t>
              </w:r>
            </w:ins>
          </w:p>
        </w:tc>
      </w:tr>
      <w:tr w:rsidR="007B2B12" w:rsidRPr="00340831" w:rsidTr="004C693F">
        <w:trPr>
          <w:gridAfter w:val="1"/>
          <w:wAfter w:w="12" w:type="pct"/>
          <w:cantSplit/>
          <w:ins w:id="1898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8985" w:author=" " w:date="2019-05-27T04:43:00Z"/>
                <w:rFonts w:ascii="Arial" w:hAnsi="Arial" w:cs="Arial"/>
                <w:sz w:val="18"/>
                <w:szCs w:val="18"/>
                <w:lang w:val="x-none" w:eastAsia="ja-JP"/>
              </w:rPr>
            </w:pPr>
            <w:ins w:id="18986" w:author=" " w:date="2019-05-27T04:43:00Z">
              <w:r w:rsidRPr="00340831">
                <w:rPr>
                  <w:rFonts w:ascii="Arial" w:hAnsi="Arial" w:cs="Arial"/>
                  <w:color w:val="000000"/>
                  <w:sz w:val="18"/>
                  <w:szCs w:val="18"/>
                  <w:lang w:val="en-US"/>
                </w:rPr>
                <w:t>DC_13A_n260(3A)_UL_13A_n260A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987" w:author=" " w:date="2019-05-27T04:43:00Z"/>
                <w:rFonts w:ascii="Arial" w:hAnsi="Arial" w:cs="Arial"/>
                <w:sz w:val="18"/>
                <w:szCs w:val="18"/>
              </w:rPr>
            </w:pPr>
            <w:ins w:id="18988"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989" w:author=" " w:date="2019-05-27T04:43:00Z"/>
                <w:rFonts w:ascii="Arial" w:hAnsi="Arial" w:cs="Arial"/>
                <w:sz w:val="18"/>
                <w:szCs w:val="18"/>
              </w:rPr>
            </w:pPr>
            <w:ins w:id="1899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991" w:author=" " w:date="2019-05-27T04:43:00Z"/>
                <w:rFonts w:cs="Arial"/>
                <w:szCs w:val="18"/>
              </w:rPr>
            </w:pPr>
            <w:ins w:id="18992"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93" w:author=" " w:date="2019-05-27T04:43:00Z"/>
                <w:rFonts w:eastAsia="PMingLiU" w:cs="Arial"/>
                <w:szCs w:val="18"/>
                <w:lang w:val="en-US" w:eastAsia="zh-TW"/>
              </w:rPr>
            </w:pPr>
            <w:ins w:id="18994"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995"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96" w:author=" " w:date="2019-05-27T04:43:00Z"/>
                <w:rFonts w:eastAsia="PMingLiU" w:cs="Arial"/>
                <w:szCs w:val="18"/>
                <w:lang w:val="en-US" w:eastAsia="zh-TW"/>
              </w:rPr>
            </w:pPr>
            <w:ins w:id="18997"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8998"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99" w:author=" " w:date="2019-05-27T04:43:00Z"/>
                <w:rFonts w:cs="Arial"/>
                <w:szCs w:val="18"/>
              </w:rPr>
            </w:pPr>
            <w:ins w:id="19000" w:author=" " w:date="2019-05-27T04:43:00Z">
              <w:r w:rsidRPr="00340831">
                <w:rPr>
                  <w:rFonts w:cs="Arial"/>
                  <w:szCs w:val="18"/>
                </w:rPr>
                <w:t>None</w:t>
              </w:r>
            </w:ins>
          </w:p>
        </w:tc>
      </w:tr>
      <w:tr w:rsidR="007B2B12" w:rsidRPr="00340831" w:rsidTr="004C693F">
        <w:trPr>
          <w:gridAfter w:val="1"/>
          <w:wAfter w:w="12" w:type="pct"/>
          <w:cantSplit/>
          <w:ins w:id="1900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002" w:author=" " w:date="2019-05-27T04:43:00Z"/>
                <w:rFonts w:ascii="Arial" w:hAnsi="Arial" w:cs="Arial"/>
                <w:sz w:val="18"/>
                <w:szCs w:val="18"/>
                <w:lang w:val="x-none" w:eastAsia="ja-JP"/>
              </w:rPr>
            </w:pPr>
            <w:ins w:id="19003" w:author=" " w:date="2019-05-27T04:43:00Z">
              <w:r w:rsidRPr="00340831">
                <w:rPr>
                  <w:rFonts w:ascii="Arial" w:hAnsi="Arial" w:cs="Arial"/>
                  <w:color w:val="000000"/>
                  <w:sz w:val="18"/>
                  <w:szCs w:val="18"/>
                  <w:lang w:val="en-US"/>
                </w:rPr>
                <w:t>DC_13A_</w:t>
              </w:r>
              <w:r w:rsidRPr="00340831">
                <w:rPr>
                  <w:rFonts w:ascii="Arial" w:hAnsi="Arial" w:cs="Arial"/>
                  <w:bCs/>
                  <w:color w:val="000000"/>
                  <w:sz w:val="18"/>
                  <w:szCs w:val="18"/>
                  <w:lang w:val="en-US"/>
                </w:rPr>
                <w:t>n260(4A)_UL_13A_n</w:t>
              </w:r>
              <w:r w:rsidRPr="00340831">
                <w:rPr>
                  <w:rFonts w:ascii="Arial" w:hAnsi="Arial" w:cs="Arial"/>
                  <w:color w:val="000000"/>
                  <w:sz w:val="18"/>
                  <w:szCs w:val="18"/>
                  <w:lang w:val="en-US"/>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004" w:author=" " w:date="2019-05-27T04:43:00Z"/>
                <w:rFonts w:ascii="Arial" w:hAnsi="Arial" w:cs="Arial"/>
                <w:sz w:val="18"/>
                <w:szCs w:val="18"/>
              </w:rPr>
            </w:pPr>
            <w:ins w:id="1900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006" w:author=" " w:date="2019-05-27T04:43:00Z"/>
                <w:rFonts w:ascii="Arial" w:hAnsi="Arial" w:cs="Arial"/>
                <w:sz w:val="18"/>
                <w:szCs w:val="18"/>
              </w:rPr>
            </w:pPr>
            <w:ins w:id="1900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008" w:author=" " w:date="2019-05-27T04:43:00Z"/>
                <w:rFonts w:cs="Arial"/>
                <w:szCs w:val="18"/>
              </w:rPr>
            </w:pPr>
            <w:ins w:id="19009"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10" w:author=" " w:date="2019-05-27T04:43:00Z"/>
                <w:rFonts w:eastAsia="PMingLiU" w:cs="Arial"/>
                <w:szCs w:val="18"/>
                <w:lang w:val="en-US" w:eastAsia="zh-TW"/>
              </w:rPr>
            </w:pPr>
            <w:ins w:id="19011"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012"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13" w:author=" " w:date="2019-05-27T04:43:00Z"/>
                <w:rFonts w:eastAsia="PMingLiU" w:cs="Arial"/>
                <w:szCs w:val="18"/>
                <w:lang w:val="en-US" w:eastAsia="zh-TW"/>
              </w:rPr>
            </w:pPr>
            <w:ins w:id="19014"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015"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16" w:author=" " w:date="2019-05-27T04:43:00Z"/>
                <w:rFonts w:cs="Arial"/>
                <w:szCs w:val="18"/>
              </w:rPr>
            </w:pPr>
            <w:ins w:id="19017" w:author=" " w:date="2019-05-27T04:43:00Z">
              <w:r w:rsidRPr="00340831">
                <w:rPr>
                  <w:rFonts w:cs="Arial"/>
                  <w:szCs w:val="18"/>
                </w:rPr>
                <w:t>None</w:t>
              </w:r>
            </w:ins>
          </w:p>
        </w:tc>
      </w:tr>
      <w:tr w:rsidR="007B2B12" w:rsidRPr="00340831" w:rsidTr="004C693F">
        <w:trPr>
          <w:gridAfter w:val="1"/>
          <w:wAfter w:w="12" w:type="pct"/>
          <w:cantSplit/>
          <w:ins w:id="1901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019" w:author=" " w:date="2019-05-27T04:43:00Z"/>
                <w:rFonts w:ascii="Arial" w:hAnsi="Arial" w:cs="Arial"/>
                <w:sz w:val="18"/>
                <w:szCs w:val="18"/>
                <w:lang w:val="x-none" w:eastAsia="ja-JP"/>
              </w:rPr>
            </w:pPr>
            <w:ins w:id="19020" w:author=" " w:date="2019-05-27T04:43:00Z">
              <w:r w:rsidRPr="00340831">
                <w:rPr>
                  <w:rFonts w:ascii="Arial" w:hAnsi="Arial" w:cs="Arial"/>
                  <w:color w:val="000000"/>
                  <w:sz w:val="18"/>
                  <w:szCs w:val="18"/>
                  <w:lang w:val="en-US"/>
                </w:rPr>
                <w:t>DC_13A_</w:t>
              </w:r>
              <w:r w:rsidRPr="00340831">
                <w:rPr>
                  <w:rFonts w:ascii="Arial" w:hAnsi="Arial" w:cs="Arial"/>
                  <w:bCs/>
                  <w:color w:val="000000"/>
                  <w:sz w:val="18"/>
                  <w:szCs w:val="18"/>
                  <w:lang w:val="en-US"/>
                </w:rPr>
                <w:t>n260(6A)_UL_13A_n</w:t>
              </w:r>
              <w:r w:rsidRPr="00340831">
                <w:rPr>
                  <w:rFonts w:ascii="Arial" w:hAnsi="Arial" w:cs="Arial"/>
                  <w:color w:val="000000"/>
                  <w:sz w:val="18"/>
                  <w:szCs w:val="18"/>
                  <w:lang w:val="en-US"/>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021" w:author=" " w:date="2019-05-27T04:43:00Z"/>
                <w:rFonts w:ascii="Arial" w:hAnsi="Arial" w:cs="Arial"/>
                <w:sz w:val="18"/>
                <w:szCs w:val="18"/>
              </w:rPr>
            </w:pPr>
            <w:ins w:id="19022"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023" w:author=" " w:date="2019-05-27T04:43:00Z"/>
                <w:rFonts w:ascii="Arial" w:hAnsi="Arial" w:cs="Arial"/>
                <w:sz w:val="18"/>
                <w:szCs w:val="18"/>
              </w:rPr>
            </w:pPr>
            <w:ins w:id="1902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025" w:author=" " w:date="2019-05-27T04:43:00Z"/>
                <w:rFonts w:cs="Arial"/>
                <w:szCs w:val="18"/>
              </w:rPr>
            </w:pPr>
            <w:ins w:id="19026" w:author=" " w:date="2019-05-27T04:43:00Z">
              <w:r w:rsidRPr="00340831">
                <w:rPr>
                  <w:rFonts w:cs="Arial"/>
                  <w:szCs w:val="18"/>
                  <w:lang w:eastAsia="ja-JP"/>
                </w:rPr>
                <w:t xml:space="preserve">TR </w:t>
              </w:r>
              <w:r w:rsidRPr="00340831">
                <w:rPr>
                  <w:rFonts w:cs="Arial"/>
                  <w:szCs w:val="18"/>
                </w:rPr>
                <w:t>37.716-11-11: R4-1812075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27" w:author=" " w:date="2019-05-27T04:43:00Z"/>
                <w:rFonts w:eastAsia="PMingLiU" w:cs="Arial"/>
                <w:szCs w:val="18"/>
                <w:lang w:val="en-US" w:eastAsia="zh-TW"/>
              </w:rPr>
            </w:pPr>
            <w:ins w:id="19028"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029"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30" w:author=" " w:date="2019-05-27T04:43:00Z"/>
                <w:rFonts w:eastAsia="PMingLiU" w:cs="Arial"/>
                <w:szCs w:val="18"/>
                <w:lang w:val="en-US" w:eastAsia="zh-TW"/>
              </w:rPr>
            </w:pPr>
            <w:ins w:id="19031"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032"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33" w:author=" " w:date="2019-05-27T04:43:00Z"/>
                <w:rFonts w:cs="Arial"/>
                <w:szCs w:val="18"/>
              </w:rPr>
            </w:pPr>
            <w:ins w:id="19034" w:author=" " w:date="2019-05-27T04:43:00Z">
              <w:r w:rsidRPr="00340831">
                <w:rPr>
                  <w:rFonts w:cs="Arial"/>
                  <w:szCs w:val="18"/>
                </w:rPr>
                <w:t>None</w:t>
              </w:r>
            </w:ins>
          </w:p>
        </w:tc>
      </w:tr>
      <w:tr w:rsidR="007B2B12" w:rsidRPr="00340831" w:rsidTr="004C693F">
        <w:trPr>
          <w:gridAfter w:val="1"/>
          <w:wAfter w:w="12" w:type="pct"/>
          <w:cantSplit/>
          <w:ins w:id="1903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036" w:author=" " w:date="2019-05-27T04:43:00Z"/>
                <w:rFonts w:ascii="Arial" w:hAnsi="Arial" w:cs="Arial"/>
                <w:sz w:val="18"/>
                <w:szCs w:val="18"/>
                <w:lang w:val="x-none" w:eastAsia="ja-JP"/>
              </w:rPr>
            </w:pPr>
            <w:ins w:id="19037" w:author=" " w:date="2019-05-27T04:43:00Z">
              <w:r w:rsidRPr="00340831">
                <w:rPr>
                  <w:rFonts w:ascii="Arial" w:hAnsi="Arial" w:cs="Arial"/>
                  <w:color w:val="000000"/>
                  <w:sz w:val="18"/>
                  <w:szCs w:val="18"/>
                  <w:lang w:val="en-US"/>
                </w:rPr>
                <w:t>DC_13A_</w:t>
              </w:r>
              <w:r w:rsidRPr="00340831">
                <w:rPr>
                  <w:rFonts w:ascii="Arial" w:hAnsi="Arial" w:cs="Arial"/>
                  <w:bCs/>
                  <w:color w:val="000000"/>
                  <w:sz w:val="18"/>
                  <w:szCs w:val="18"/>
                  <w:lang w:val="en-US"/>
                </w:rPr>
                <w:t>n260(8A)_UL_13A_n</w:t>
              </w:r>
              <w:r w:rsidRPr="00340831">
                <w:rPr>
                  <w:rFonts w:ascii="Arial" w:hAnsi="Arial" w:cs="Arial"/>
                  <w:color w:val="000000"/>
                  <w:sz w:val="18"/>
                  <w:szCs w:val="18"/>
                  <w:lang w:val="en-US"/>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038" w:author=" " w:date="2019-05-27T04:43:00Z"/>
                <w:rFonts w:ascii="Arial" w:hAnsi="Arial" w:cs="Arial"/>
                <w:sz w:val="18"/>
                <w:szCs w:val="18"/>
              </w:rPr>
            </w:pPr>
            <w:ins w:id="19039"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040" w:author=" " w:date="2019-05-27T04:43:00Z"/>
                <w:rFonts w:ascii="Arial" w:hAnsi="Arial" w:cs="Arial"/>
                <w:sz w:val="18"/>
                <w:szCs w:val="18"/>
              </w:rPr>
            </w:pPr>
            <w:ins w:id="1904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042" w:author=" " w:date="2019-05-27T04:43:00Z"/>
                <w:rFonts w:cs="Arial"/>
                <w:szCs w:val="18"/>
              </w:rPr>
            </w:pPr>
            <w:ins w:id="19043" w:author=" " w:date="2019-05-27T04:43:00Z">
              <w:r w:rsidRPr="00340831">
                <w:rPr>
                  <w:rFonts w:cs="Arial"/>
                  <w:szCs w:val="18"/>
                  <w:lang w:eastAsia="ja-JP"/>
                </w:rPr>
                <w:t xml:space="preserve">TR </w:t>
              </w:r>
              <w:r w:rsidRPr="00340831">
                <w:rPr>
                  <w:rFonts w:cs="Arial"/>
                  <w:szCs w:val="18"/>
                </w:rPr>
                <w:t>37.716-11-11: R4-1812075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44" w:author=" " w:date="2019-05-27T04:43:00Z"/>
                <w:rFonts w:eastAsia="PMingLiU" w:cs="Arial"/>
                <w:szCs w:val="18"/>
                <w:lang w:val="en-US" w:eastAsia="zh-TW"/>
              </w:rPr>
            </w:pPr>
            <w:ins w:id="19045"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046"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47" w:author=" " w:date="2019-05-27T04:43:00Z"/>
                <w:rFonts w:eastAsia="PMingLiU" w:cs="Arial"/>
                <w:szCs w:val="18"/>
                <w:lang w:val="en-US" w:eastAsia="zh-TW"/>
              </w:rPr>
            </w:pPr>
            <w:ins w:id="19048"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049"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50" w:author=" " w:date="2019-05-27T04:43:00Z"/>
                <w:rFonts w:cs="Arial"/>
                <w:szCs w:val="18"/>
              </w:rPr>
            </w:pPr>
            <w:ins w:id="19051" w:author=" " w:date="2019-05-27T04:43:00Z">
              <w:r w:rsidRPr="00340831">
                <w:rPr>
                  <w:rFonts w:cs="Arial"/>
                  <w:szCs w:val="18"/>
                </w:rPr>
                <w:t>None</w:t>
              </w:r>
            </w:ins>
          </w:p>
        </w:tc>
      </w:tr>
      <w:tr w:rsidR="007B2B12" w:rsidRPr="00340831" w:rsidTr="004C693F">
        <w:trPr>
          <w:gridAfter w:val="1"/>
          <w:wAfter w:w="12" w:type="pct"/>
          <w:cantSplit/>
          <w:ins w:id="1905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053" w:author=" " w:date="2019-05-27T04:43:00Z"/>
                <w:rFonts w:ascii="Arial" w:hAnsi="Arial" w:cs="Arial"/>
                <w:sz w:val="18"/>
                <w:szCs w:val="18"/>
                <w:lang w:val="x-none" w:eastAsia="ja-JP"/>
              </w:rPr>
            </w:pPr>
            <w:ins w:id="19054" w:author=" " w:date="2019-05-27T04:43:00Z">
              <w:r w:rsidRPr="00340831">
                <w:rPr>
                  <w:rFonts w:ascii="Arial" w:hAnsi="Arial" w:cs="Arial"/>
                  <w:color w:val="000000"/>
                  <w:sz w:val="18"/>
                  <w:szCs w:val="18"/>
                  <w:lang w:val="en-US"/>
                </w:rPr>
                <w:t>DC_13A_n260G_UL_13A_n260A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055" w:author=" " w:date="2019-05-27T04:43:00Z"/>
                <w:rFonts w:ascii="Arial" w:hAnsi="Arial" w:cs="Arial"/>
                <w:sz w:val="18"/>
                <w:szCs w:val="18"/>
              </w:rPr>
            </w:pPr>
            <w:ins w:id="19056"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057" w:author=" " w:date="2019-05-27T04:43:00Z"/>
                <w:rFonts w:ascii="Arial" w:hAnsi="Arial" w:cs="Arial"/>
                <w:sz w:val="18"/>
                <w:szCs w:val="18"/>
              </w:rPr>
            </w:pPr>
            <w:ins w:id="19058"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059" w:author=" " w:date="2019-05-27T04:43:00Z"/>
                <w:rFonts w:cs="Arial"/>
                <w:szCs w:val="18"/>
              </w:rPr>
            </w:pPr>
            <w:ins w:id="19060"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61" w:author=" " w:date="2019-05-27T04:43:00Z"/>
                <w:rFonts w:eastAsia="PMingLiU" w:cs="Arial"/>
                <w:szCs w:val="18"/>
                <w:lang w:val="en-US" w:eastAsia="zh-TW"/>
              </w:rPr>
            </w:pPr>
            <w:ins w:id="19062"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063"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64" w:author=" " w:date="2019-05-27T04:43:00Z"/>
                <w:rFonts w:eastAsia="PMingLiU" w:cs="Arial"/>
                <w:szCs w:val="18"/>
                <w:lang w:val="en-US" w:eastAsia="zh-TW"/>
              </w:rPr>
            </w:pPr>
            <w:ins w:id="19065"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066"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67" w:author=" " w:date="2019-05-27T04:43:00Z"/>
                <w:rFonts w:cs="Arial"/>
                <w:szCs w:val="18"/>
              </w:rPr>
            </w:pPr>
            <w:ins w:id="19068" w:author=" " w:date="2019-05-27T04:43:00Z">
              <w:r w:rsidRPr="00340831">
                <w:rPr>
                  <w:rFonts w:cs="Arial"/>
                  <w:szCs w:val="18"/>
                </w:rPr>
                <w:t>None</w:t>
              </w:r>
            </w:ins>
          </w:p>
        </w:tc>
      </w:tr>
      <w:tr w:rsidR="007B2B12" w:rsidRPr="00340831" w:rsidTr="004C693F">
        <w:trPr>
          <w:gridAfter w:val="1"/>
          <w:wAfter w:w="12" w:type="pct"/>
          <w:cantSplit/>
          <w:ins w:id="1906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070" w:author=" " w:date="2019-05-27T04:43:00Z"/>
                <w:rFonts w:ascii="Arial" w:hAnsi="Arial" w:cs="Arial"/>
                <w:sz w:val="18"/>
                <w:szCs w:val="18"/>
                <w:lang w:val="x-none" w:eastAsia="ja-JP"/>
              </w:rPr>
            </w:pPr>
            <w:ins w:id="19071" w:author=" " w:date="2019-05-27T04:43:00Z">
              <w:r w:rsidRPr="00340831">
                <w:rPr>
                  <w:rFonts w:ascii="Arial" w:hAnsi="Arial" w:cs="Arial"/>
                  <w:color w:val="000000"/>
                  <w:sz w:val="18"/>
                  <w:szCs w:val="18"/>
                  <w:lang w:val="en-US"/>
                </w:rPr>
                <w:t>DC_13A_n260G_UL_13A_n260G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072" w:author=" " w:date="2019-05-27T04:43:00Z"/>
                <w:rFonts w:ascii="Arial" w:hAnsi="Arial" w:cs="Arial"/>
                <w:sz w:val="18"/>
                <w:szCs w:val="18"/>
              </w:rPr>
            </w:pPr>
            <w:ins w:id="19073"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074" w:author=" " w:date="2019-05-27T04:43:00Z"/>
                <w:rFonts w:ascii="Arial" w:hAnsi="Arial" w:cs="Arial"/>
                <w:sz w:val="18"/>
                <w:szCs w:val="18"/>
              </w:rPr>
            </w:pPr>
            <w:ins w:id="1907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076" w:author=" " w:date="2019-05-27T04:43:00Z"/>
                <w:rFonts w:cs="Arial"/>
                <w:szCs w:val="18"/>
              </w:rPr>
            </w:pPr>
            <w:ins w:id="19077"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78" w:author=" " w:date="2019-05-27T04:43:00Z"/>
                <w:rFonts w:eastAsia="PMingLiU" w:cs="Arial"/>
                <w:szCs w:val="18"/>
                <w:lang w:val="en-US" w:eastAsia="zh-TW"/>
              </w:rPr>
            </w:pPr>
            <w:ins w:id="19079"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080"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81" w:author=" " w:date="2019-05-27T04:43:00Z"/>
                <w:rFonts w:eastAsia="PMingLiU" w:cs="Arial"/>
                <w:szCs w:val="18"/>
                <w:lang w:val="en-US" w:eastAsia="zh-TW"/>
              </w:rPr>
            </w:pPr>
            <w:ins w:id="19082"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083"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84" w:author=" " w:date="2019-05-27T04:43:00Z"/>
                <w:rFonts w:cs="Arial"/>
                <w:szCs w:val="18"/>
              </w:rPr>
            </w:pPr>
            <w:ins w:id="19085" w:author=" " w:date="2019-05-27T04:43:00Z">
              <w:r w:rsidRPr="00340831">
                <w:rPr>
                  <w:rFonts w:cs="Arial"/>
                  <w:szCs w:val="18"/>
                </w:rPr>
                <w:t>None</w:t>
              </w:r>
            </w:ins>
          </w:p>
        </w:tc>
      </w:tr>
      <w:tr w:rsidR="007B2B12" w:rsidRPr="00340831" w:rsidTr="004C693F">
        <w:trPr>
          <w:gridAfter w:val="1"/>
          <w:wAfter w:w="12" w:type="pct"/>
          <w:cantSplit/>
          <w:ins w:id="1908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087" w:author=" " w:date="2019-05-27T04:43:00Z"/>
                <w:rFonts w:ascii="Arial" w:hAnsi="Arial" w:cs="Arial"/>
                <w:sz w:val="18"/>
                <w:szCs w:val="18"/>
                <w:lang w:val="x-none" w:eastAsia="ja-JP"/>
              </w:rPr>
            </w:pPr>
            <w:ins w:id="19088" w:author=" " w:date="2019-05-27T04:43:00Z">
              <w:r w:rsidRPr="00340831">
                <w:rPr>
                  <w:rFonts w:ascii="Arial" w:hAnsi="Arial" w:cs="Arial"/>
                  <w:color w:val="000000"/>
                  <w:sz w:val="18"/>
                  <w:szCs w:val="18"/>
                  <w:lang w:val="en-US"/>
                </w:rPr>
                <w:t>DC_13A_n260(A-G)_UL_13A_n260A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089" w:author=" " w:date="2019-05-27T04:43:00Z"/>
                <w:rFonts w:ascii="Arial" w:hAnsi="Arial" w:cs="Arial"/>
                <w:sz w:val="18"/>
                <w:szCs w:val="18"/>
              </w:rPr>
            </w:pPr>
            <w:ins w:id="19090"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091" w:author=" " w:date="2019-05-27T04:43:00Z"/>
                <w:rFonts w:ascii="Arial" w:hAnsi="Arial" w:cs="Arial"/>
                <w:sz w:val="18"/>
                <w:szCs w:val="18"/>
              </w:rPr>
            </w:pPr>
            <w:ins w:id="1909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093" w:author=" " w:date="2019-05-27T04:43:00Z"/>
                <w:rFonts w:cs="Arial"/>
                <w:szCs w:val="18"/>
              </w:rPr>
            </w:pPr>
            <w:ins w:id="19094"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95" w:author=" " w:date="2019-05-27T04:43:00Z"/>
                <w:rFonts w:eastAsia="PMingLiU" w:cs="Arial"/>
                <w:szCs w:val="18"/>
                <w:lang w:val="en-US" w:eastAsia="zh-TW"/>
              </w:rPr>
            </w:pPr>
            <w:ins w:id="19096"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097"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98" w:author=" " w:date="2019-05-27T04:43:00Z"/>
                <w:rFonts w:eastAsia="PMingLiU" w:cs="Arial"/>
                <w:szCs w:val="18"/>
                <w:lang w:val="en-US" w:eastAsia="zh-TW"/>
              </w:rPr>
            </w:pPr>
            <w:ins w:id="19099"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100"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01" w:author=" " w:date="2019-05-27T04:43:00Z"/>
                <w:rFonts w:cs="Arial"/>
                <w:szCs w:val="18"/>
              </w:rPr>
            </w:pPr>
            <w:ins w:id="19102" w:author=" " w:date="2019-05-27T04:43:00Z">
              <w:r w:rsidRPr="00340831">
                <w:rPr>
                  <w:rFonts w:cs="Arial"/>
                  <w:szCs w:val="18"/>
                </w:rPr>
                <w:t>None</w:t>
              </w:r>
            </w:ins>
          </w:p>
        </w:tc>
      </w:tr>
      <w:tr w:rsidR="007B2B12" w:rsidRPr="00340831" w:rsidTr="004C693F">
        <w:trPr>
          <w:gridAfter w:val="1"/>
          <w:wAfter w:w="12" w:type="pct"/>
          <w:cantSplit/>
          <w:ins w:id="1910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104" w:author=" " w:date="2019-05-27T04:43:00Z"/>
                <w:rFonts w:ascii="Arial" w:hAnsi="Arial" w:cs="Arial"/>
                <w:sz w:val="18"/>
                <w:szCs w:val="18"/>
                <w:lang w:val="x-none" w:eastAsia="ja-JP"/>
              </w:rPr>
            </w:pPr>
            <w:ins w:id="19105" w:author=" " w:date="2019-05-27T04:43:00Z">
              <w:r w:rsidRPr="00340831">
                <w:rPr>
                  <w:rFonts w:ascii="Arial" w:hAnsi="Arial" w:cs="Arial"/>
                  <w:color w:val="000000"/>
                  <w:sz w:val="18"/>
                  <w:szCs w:val="18"/>
                  <w:lang w:val="en-US"/>
                </w:rPr>
                <w:t>DC_13A_n260(A-G)_UL_13A_n260G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106" w:author=" " w:date="2019-05-27T04:43:00Z"/>
                <w:rFonts w:ascii="Arial" w:hAnsi="Arial" w:cs="Arial"/>
                <w:sz w:val="18"/>
                <w:szCs w:val="18"/>
              </w:rPr>
            </w:pPr>
            <w:ins w:id="19107"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108" w:author=" " w:date="2019-05-27T04:43:00Z"/>
                <w:rFonts w:ascii="Arial" w:hAnsi="Arial" w:cs="Arial"/>
                <w:sz w:val="18"/>
                <w:szCs w:val="18"/>
              </w:rPr>
            </w:pPr>
            <w:ins w:id="1910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110" w:author=" " w:date="2019-05-27T04:43:00Z"/>
                <w:rFonts w:cs="Arial"/>
                <w:szCs w:val="18"/>
              </w:rPr>
            </w:pPr>
            <w:ins w:id="19111"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12" w:author=" " w:date="2019-05-27T04:43:00Z"/>
                <w:rFonts w:eastAsia="PMingLiU" w:cs="Arial"/>
                <w:szCs w:val="18"/>
                <w:lang w:val="en-US" w:eastAsia="zh-TW"/>
              </w:rPr>
            </w:pPr>
            <w:ins w:id="19113"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114"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15" w:author=" " w:date="2019-05-27T04:43:00Z"/>
                <w:rFonts w:eastAsia="PMingLiU" w:cs="Arial"/>
                <w:szCs w:val="18"/>
                <w:lang w:val="en-US" w:eastAsia="zh-TW"/>
              </w:rPr>
            </w:pPr>
            <w:ins w:id="19116"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117"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18" w:author=" " w:date="2019-05-27T04:43:00Z"/>
                <w:rFonts w:cs="Arial"/>
                <w:szCs w:val="18"/>
              </w:rPr>
            </w:pPr>
            <w:ins w:id="19119" w:author=" " w:date="2019-05-27T04:43:00Z">
              <w:r w:rsidRPr="00340831">
                <w:rPr>
                  <w:rFonts w:cs="Arial"/>
                  <w:szCs w:val="18"/>
                </w:rPr>
                <w:t>None</w:t>
              </w:r>
            </w:ins>
          </w:p>
        </w:tc>
      </w:tr>
      <w:tr w:rsidR="007B2B12" w:rsidRPr="00340831" w:rsidTr="004C693F">
        <w:trPr>
          <w:gridAfter w:val="1"/>
          <w:wAfter w:w="12" w:type="pct"/>
          <w:cantSplit/>
          <w:ins w:id="1912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121" w:author=" " w:date="2019-05-27T04:43:00Z"/>
                <w:rFonts w:ascii="Arial" w:hAnsi="Arial" w:cs="Arial"/>
                <w:sz w:val="18"/>
                <w:szCs w:val="18"/>
                <w:lang w:val="x-none" w:eastAsia="ja-JP"/>
              </w:rPr>
            </w:pPr>
            <w:ins w:id="19122" w:author=" " w:date="2019-05-27T04:43:00Z">
              <w:r w:rsidRPr="00340831">
                <w:rPr>
                  <w:rFonts w:ascii="Arial" w:hAnsi="Arial" w:cs="Arial"/>
                  <w:color w:val="000000"/>
                  <w:sz w:val="18"/>
                  <w:szCs w:val="18"/>
                  <w:lang w:val="en-US"/>
                </w:rPr>
                <w:t>DC_13A_</w:t>
              </w:r>
              <w:r w:rsidRPr="00340831">
                <w:rPr>
                  <w:rFonts w:ascii="Arial" w:hAnsi="Arial" w:cs="Arial"/>
                  <w:bCs/>
                  <w:color w:val="000000"/>
                  <w:sz w:val="18"/>
                  <w:szCs w:val="18"/>
                  <w:lang w:val="en-US"/>
                </w:rPr>
                <w:t>n260(2G)_UL_13A_n</w:t>
              </w:r>
              <w:r w:rsidRPr="00340831">
                <w:rPr>
                  <w:rFonts w:ascii="Arial" w:hAnsi="Arial" w:cs="Arial"/>
                  <w:color w:val="000000"/>
                  <w:sz w:val="18"/>
                  <w:szCs w:val="18"/>
                  <w:lang w:val="en-US"/>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123" w:author=" " w:date="2019-05-27T04:43:00Z"/>
                <w:rFonts w:ascii="Arial" w:hAnsi="Arial" w:cs="Arial"/>
                <w:sz w:val="18"/>
                <w:szCs w:val="18"/>
              </w:rPr>
            </w:pPr>
            <w:ins w:id="19124"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125" w:author=" " w:date="2019-05-27T04:43:00Z"/>
                <w:rFonts w:ascii="Arial" w:hAnsi="Arial" w:cs="Arial"/>
                <w:sz w:val="18"/>
                <w:szCs w:val="18"/>
              </w:rPr>
            </w:pPr>
            <w:ins w:id="19126"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127" w:author=" " w:date="2019-05-27T04:43:00Z"/>
                <w:rFonts w:cs="Arial"/>
                <w:szCs w:val="18"/>
              </w:rPr>
            </w:pPr>
            <w:ins w:id="19128" w:author=" " w:date="2019-05-27T04:43:00Z">
              <w:r w:rsidRPr="00340831">
                <w:rPr>
                  <w:rFonts w:cs="Arial"/>
                  <w:szCs w:val="18"/>
                  <w:lang w:eastAsia="ja-JP"/>
                </w:rPr>
                <w:t xml:space="preserve">TR </w:t>
              </w:r>
              <w:r w:rsidRPr="00340831">
                <w:rPr>
                  <w:rFonts w:cs="Arial"/>
                  <w:szCs w:val="18"/>
                </w:rPr>
                <w:t>37.716-11-11: R4-1812075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29" w:author=" " w:date="2019-05-27T04:43:00Z"/>
                <w:rFonts w:eastAsia="PMingLiU" w:cs="Arial"/>
                <w:szCs w:val="18"/>
                <w:lang w:val="en-US" w:eastAsia="zh-TW"/>
              </w:rPr>
            </w:pPr>
            <w:ins w:id="19130"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131"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32" w:author=" " w:date="2019-05-27T04:43:00Z"/>
                <w:rFonts w:eastAsia="PMingLiU" w:cs="Arial"/>
                <w:szCs w:val="18"/>
                <w:lang w:val="en-US" w:eastAsia="zh-TW"/>
              </w:rPr>
            </w:pPr>
            <w:ins w:id="19133"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134"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35" w:author=" " w:date="2019-05-27T04:43:00Z"/>
                <w:rFonts w:cs="Arial"/>
                <w:szCs w:val="18"/>
              </w:rPr>
            </w:pPr>
            <w:ins w:id="19136" w:author=" " w:date="2019-05-27T04:43:00Z">
              <w:r w:rsidRPr="00340831">
                <w:rPr>
                  <w:rFonts w:cs="Arial"/>
                  <w:szCs w:val="18"/>
                </w:rPr>
                <w:t>None</w:t>
              </w:r>
            </w:ins>
          </w:p>
        </w:tc>
      </w:tr>
      <w:tr w:rsidR="007B2B12" w:rsidRPr="00340831" w:rsidTr="004C693F">
        <w:trPr>
          <w:gridAfter w:val="1"/>
          <w:wAfter w:w="12" w:type="pct"/>
          <w:cantSplit/>
          <w:ins w:id="1913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138" w:author=" " w:date="2019-05-27T04:43:00Z"/>
                <w:rFonts w:ascii="Arial" w:hAnsi="Arial" w:cs="Arial"/>
                <w:sz w:val="18"/>
                <w:szCs w:val="18"/>
                <w:lang w:val="x-none" w:eastAsia="ja-JP"/>
              </w:rPr>
            </w:pPr>
            <w:ins w:id="19139" w:author=" " w:date="2019-05-27T04:43:00Z">
              <w:r w:rsidRPr="00340831">
                <w:rPr>
                  <w:rFonts w:ascii="Arial" w:hAnsi="Arial" w:cs="Arial"/>
                  <w:color w:val="000000"/>
                  <w:sz w:val="18"/>
                  <w:szCs w:val="18"/>
                  <w:lang w:val="en-US"/>
                </w:rPr>
                <w:t>DC_13A_</w:t>
              </w:r>
              <w:r w:rsidRPr="00340831">
                <w:rPr>
                  <w:rFonts w:ascii="Arial" w:hAnsi="Arial" w:cs="Arial"/>
                  <w:bCs/>
                  <w:color w:val="000000"/>
                  <w:sz w:val="18"/>
                  <w:szCs w:val="18"/>
                  <w:lang w:val="en-US"/>
                </w:rPr>
                <w:t>n260(2G)_UL_13A_n</w:t>
              </w:r>
              <w:r w:rsidRPr="00340831">
                <w:rPr>
                  <w:rFonts w:ascii="Arial" w:hAnsi="Arial" w:cs="Arial"/>
                  <w:color w:val="000000"/>
                  <w:sz w:val="18"/>
                  <w:szCs w:val="18"/>
                  <w:lang w:val="en-US"/>
                </w:rPr>
                <w:t>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140" w:author=" " w:date="2019-05-27T04:43:00Z"/>
                <w:rFonts w:ascii="Arial" w:hAnsi="Arial" w:cs="Arial"/>
                <w:sz w:val="18"/>
                <w:szCs w:val="18"/>
              </w:rPr>
            </w:pPr>
            <w:ins w:id="19141"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142" w:author=" " w:date="2019-05-27T04:43:00Z"/>
                <w:rFonts w:ascii="Arial" w:hAnsi="Arial" w:cs="Arial"/>
                <w:sz w:val="18"/>
                <w:szCs w:val="18"/>
              </w:rPr>
            </w:pPr>
            <w:ins w:id="19143"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144" w:author=" " w:date="2019-05-27T04:43:00Z"/>
                <w:rFonts w:cs="Arial"/>
                <w:szCs w:val="18"/>
              </w:rPr>
            </w:pPr>
            <w:ins w:id="19145" w:author=" " w:date="2019-05-27T04:43:00Z">
              <w:r w:rsidRPr="00340831">
                <w:rPr>
                  <w:rFonts w:cs="Arial"/>
                  <w:szCs w:val="18"/>
                  <w:lang w:eastAsia="ja-JP"/>
                </w:rPr>
                <w:t xml:space="preserve">TR </w:t>
              </w:r>
              <w:r w:rsidRPr="00340831">
                <w:rPr>
                  <w:rFonts w:cs="Arial"/>
                  <w:szCs w:val="18"/>
                </w:rPr>
                <w:t>37.716-11-11: R4-1812075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46" w:author=" " w:date="2019-05-27T04:43:00Z"/>
                <w:rFonts w:eastAsia="PMingLiU" w:cs="Arial"/>
                <w:szCs w:val="18"/>
                <w:lang w:val="en-US" w:eastAsia="zh-TW"/>
              </w:rPr>
            </w:pPr>
            <w:ins w:id="19147"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148"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49" w:author=" " w:date="2019-05-27T04:43:00Z"/>
                <w:rFonts w:eastAsia="PMingLiU" w:cs="Arial"/>
                <w:szCs w:val="18"/>
                <w:lang w:val="en-US" w:eastAsia="zh-TW"/>
              </w:rPr>
            </w:pPr>
            <w:ins w:id="19150"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151"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52" w:author=" " w:date="2019-05-27T04:43:00Z"/>
                <w:rFonts w:cs="Arial"/>
                <w:szCs w:val="18"/>
              </w:rPr>
            </w:pPr>
            <w:ins w:id="19153" w:author=" " w:date="2019-05-27T04:43:00Z">
              <w:r w:rsidRPr="00340831">
                <w:rPr>
                  <w:rFonts w:cs="Arial"/>
                  <w:szCs w:val="18"/>
                </w:rPr>
                <w:t>None</w:t>
              </w:r>
            </w:ins>
          </w:p>
        </w:tc>
      </w:tr>
      <w:tr w:rsidR="007B2B12" w:rsidRPr="00340831" w:rsidTr="004C693F">
        <w:trPr>
          <w:gridAfter w:val="1"/>
          <w:wAfter w:w="12" w:type="pct"/>
          <w:cantSplit/>
          <w:ins w:id="1915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155" w:author=" " w:date="2019-05-27T04:43:00Z"/>
                <w:rFonts w:ascii="Arial" w:hAnsi="Arial" w:cs="Arial"/>
                <w:sz w:val="18"/>
                <w:szCs w:val="18"/>
                <w:lang w:val="x-none" w:eastAsia="ja-JP"/>
              </w:rPr>
            </w:pPr>
            <w:ins w:id="19156" w:author=" " w:date="2019-05-27T04:43:00Z">
              <w:r w:rsidRPr="00340831">
                <w:rPr>
                  <w:rFonts w:ascii="Arial" w:hAnsi="Arial" w:cs="Arial"/>
                  <w:color w:val="000000"/>
                  <w:sz w:val="18"/>
                  <w:szCs w:val="18"/>
                  <w:lang w:val="en-US"/>
                </w:rPr>
                <w:t>DC_13A_n260(2A-2G)_UL_13A_n260A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157" w:author=" " w:date="2019-05-27T04:43:00Z"/>
                <w:rFonts w:ascii="Arial" w:hAnsi="Arial" w:cs="Arial"/>
                <w:sz w:val="18"/>
                <w:szCs w:val="18"/>
              </w:rPr>
            </w:pPr>
            <w:ins w:id="19158"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159" w:author=" " w:date="2019-05-27T04:43:00Z"/>
                <w:rFonts w:ascii="Arial" w:hAnsi="Arial" w:cs="Arial"/>
                <w:sz w:val="18"/>
                <w:szCs w:val="18"/>
              </w:rPr>
            </w:pPr>
            <w:ins w:id="1916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161" w:author=" " w:date="2019-05-27T04:43:00Z"/>
                <w:rFonts w:cs="Arial"/>
                <w:szCs w:val="18"/>
              </w:rPr>
            </w:pPr>
            <w:ins w:id="19162" w:author=" " w:date="2019-05-27T04:43:00Z">
              <w:r w:rsidRPr="00340831">
                <w:rPr>
                  <w:rFonts w:cs="Arial"/>
                  <w:szCs w:val="18"/>
                  <w:lang w:eastAsia="ja-JP"/>
                </w:rPr>
                <w:t xml:space="preserve">TR </w:t>
              </w:r>
              <w:r w:rsidRPr="00340831">
                <w:rPr>
                  <w:rFonts w:cs="Arial"/>
                  <w:szCs w:val="18"/>
                </w:rPr>
                <w:t>37.716-11-11: R4-1812075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63" w:author=" " w:date="2019-05-27T04:43:00Z"/>
                <w:rFonts w:eastAsia="PMingLiU" w:cs="Arial"/>
                <w:szCs w:val="18"/>
                <w:lang w:val="en-US" w:eastAsia="zh-TW"/>
              </w:rPr>
            </w:pPr>
            <w:ins w:id="19164"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165"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66" w:author=" " w:date="2019-05-27T04:43:00Z"/>
                <w:rFonts w:eastAsia="PMingLiU" w:cs="Arial"/>
                <w:szCs w:val="18"/>
                <w:lang w:val="en-US" w:eastAsia="zh-TW"/>
              </w:rPr>
            </w:pPr>
            <w:ins w:id="19167"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168"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69" w:author=" " w:date="2019-05-27T04:43:00Z"/>
                <w:rFonts w:cs="Arial"/>
                <w:szCs w:val="18"/>
              </w:rPr>
            </w:pPr>
            <w:ins w:id="19170" w:author=" " w:date="2019-05-27T04:43:00Z">
              <w:r w:rsidRPr="00340831">
                <w:rPr>
                  <w:rFonts w:cs="Arial"/>
                  <w:szCs w:val="18"/>
                </w:rPr>
                <w:t>None</w:t>
              </w:r>
            </w:ins>
          </w:p>
        </w:tc>
      </w:tr>
      <w:tr w:rsidR="007B2B12" w:rsidRPr="00340831" w:rsidTr="004C693F">
        <w:trPr>
          <w:gridAfter w:val="1"/>
          <w:wAfter w:w="12" w:type="pct"/>
          <w:cantSplit/>
          <w:ins w:id="1917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172" w:author=" " w:date="2019-05-27T04:43:00Z"/>
                <w:rFonts w:ascii="Arial" w:hAnsi="Arial" w:cs="Arial"/>
                <w:sz w:val="18"/>
                <w:szCs w:val="18"/>
                <w:lang w:val="x-none" w:eastAsia="ja-JP"/>
              </w:rPr>
            </w:pPr>
            <w:ins w:id="19173" w:author=" " w:date="2019-05-27T04:43:00Z">
              <w:r w:rsidRPr="00340831">
                <w:rPr>
                  <w:rFonts w:ascii="Arial" w:hAnsi="Arial" w:cs="Arial"/>
                  <w:color w:val="000000"/>
                  <w:sz w:val="18"/>
                  <w:szCs w:val="18"/>
                  <w:lang w:val="en-US"/>
                </w:rPr>
                <w:t>DC_13A_n260(2A-2G)_UL_13A_n260G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174" w:author=" " w:date="2019-05-27T04:43:00Z"/>
                <w:rFonts w:ascii="Arial" w:hAnsi="Arial" w:cs="Arial"/>
                <w:sz w:val="18"/>
                <w:szCs w:val="18"/>
              </w:rPr>
            </w:pPr>
            <w:ins w:id="1917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176" w:author=" " w:date="2019-05-27T04:43:00Z"/>
                <w:rFonts w:ascii="Arial" w:hAnsi="Arial" w:cs="Arial"/>
                <w:sz w:val="18"/>
                <w:szCs w:val="18"/>
              </w:rPr>
            </w:pPr>
            <w:ins w:id="1917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178" w:author=" " w:date="2019-05-27T04:43:00Z"/>
                <w:rFonts w:cs="Arial"/>
                <w:szCs w:val="18"/>
              </w:rPr>
            </w:pPr>
            <w:ins w:id="19179" w:author=" " w:date="2019-05-27T04:43:00Z">
              <w:r w:rsidRPr="00340831">
                <w:rPr>
                  <w:rFonts w:cs="Arial"/>
                  <w:szCs w:val="18"/>
                  <w:lang w:eastAsia="ja-JP"/>
                </w:rPr>
                <w:t xml:space="preserve">TR </w:t>
              </w:r>
              <w:r w:rsidRPr="00340831">
                <w:rPr>
                  <w:rFonts w:cs="Arial"/>
                  <w:szCs w:val="18"/>
                </w:rPr>
                <w:t>37.716-11-11: R4-1812075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80" w:author=" " w:date="2019-05-27T04:43:00Z"/>
                <w:rFonts w:eastAsia="PMingLiU" w:cs="Arial"/>
                <w:szCs w:val="18"/>
                <w:lang w:val="en-US" w:eastAsia="zh-TW"/>
              </w:rPr>
            </w:pPr>
            <w:ins w:id="19181"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182"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83" w:author=" " w:date="2019-05-27T04:43:00Z"/>
                <w:rFonts w:eastAsia="PMingLiU" w:cs="Arial"/>
                <w:szCs w:val="18"/>
                <w:lang w:val="en-US" w:eastAsia="zh-TW"/>
              </w:rPr>
            </w:pPr>
            <w:ins w:id="19184"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185"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86" w:author=" " w:date="2019-05-27T04:43:00Z"/>
                <w:rFonts w:cs="Arial"/>
                <w:szCs w:val="18"/>
              </w:rPr>
            </w:pPr>
            <w:ins w:id="19187" w:author=" " w:date="2019-05-27T04:43:00Z">
              <w:r w:rsidRPr="00340831">
                <w:rPr>
                  <w:rFonts w:cs="Arial"/>
                  <w:szCs w:val="18"/>
                </w:rPr>
                <w:t>None</w:t>
              </w:r>
            </w:ins>
          </w:p>
        </w:tc>
      </w:tr>
      <w:tr w:rsidR="007B2B12" w:rsidRPr="00340831" w:rsidTr="004C693F">
        <w:trPr>
          <w:gridAfter w:val="1"/>
          <w:wAfter w:w="12" w:type="pct"/>
          <w:cantSplit/>
          <w:ins w:id="1918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189" w:author=" " w:date="2019-05-27T04:43:00Z"/>
                <w:rFonts w:ascii="Arial" w:hAnsi="Arial" w:cs="Arial"/>
                <w:sz w:val="18"/>
                <w:szCs w:val="18"/>
                <w:lang w:val="x-none" w:eastAsia="ja-JP"/>
              </w:rPr>
            </w:pPr>
            <w:ins w:id="19190" w:author=" " w:date="2019-05-27T04:43:00Z">
              <w:r w:rsidRPr="00340831">
                <w:rPr>
                  <w:rFonts w:ascii="Arial" w:hAnsi="Arial" w:cs="Arial"/>
                  <w:color w:val="000000"/>
                  <w:sz w:val="18"/>
                  <w:szCs w:val="18"/>
                  <w:lang w:val="en-US"/>
                </w:rPr>
                <w:t>DC_13A_n260H_UL_13A_n260A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191" w:author=" " w:date="2019-05-27T04:43:00Z"/>
                <w:rFonts w:ascii="Arial" w:hAnsi="Arial" w:cs="Arial"/>
                <w:sz w:val="18"/>
                <w:szCs w:val="18"/>
              </w:rPr>
            </w:pPr>
            <w:ins w:id="19192"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193" w:author=" " w:date="2019-05-27T04:43:00Z"/>
                <w:rFonts w:ascii="Arial" w:hAnsi="Arial" w:cs="Arial"/>
                <w:sz w:val="18"/>
                <w:szCs w:val="18"/>
              </w:rPr>
            </w:pPr>
            <w:ins w:id="1919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195" w:author=" " w:date="2019-05-27T04:43:00Z"/>
                <w:rFonts w:cs="Arial"/>
                <w:szCs w:val="18"/>
              </w:rPr>
            </w:pPr>
            <w:ins w:id="19196"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97" w:author=" " w:date="2019-05-27T04:43:00Z"/>
                <w:rFonts w:eastAsia="PMingLiU" w:cs="Arial"/>
                <w:szCs w:val="18"/>
                <w:lang w:val="en-US" w:eastAsia="zh-TW"/>
              </w:rPr>
            </w:pPr>
            <w:ins w:id="19198"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199"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00" w:author=" " w:date="2019-05-27T04:43:00Z"/>
                <w:rFonts w:eastAsia="PMingLiU" w:cs="Arial"/>
                <w:szCs w:val="18"/>
                <w:lang w:val="en-US" w:eastAsia="zh-TW"/>
              </w:rPr>
            </w:pPr>
            <w:ins w:id="19201"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202"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03" w:author=" " w:date="2019-05-27T04:43:00Z"/>
                <w:rFonts w:cs="Arial"/>
                <w:szCs w:val="18"/>
              </w:rPr>
            </w:pPr>
            <w:ins w:id="19204" w:author=" " w:date="2019-05-27T04:43:00Z">
              <w:r w:rsidRPr="00340831">
                <w:rPr>
                  <w:rFonts w:cs="Arial"/>
                  <w:szCs w:val="18"/>
                </w:rPr>
                <w:t>None</w:t>
              </w:r>
            </w:ins>
          </w:p>
        </w:tc>
      </w:tr>
      <w:tr w:rsidR="007B2B12" w:rsidRPr="00340831" w:rsidTr="004C693F">
        <w:trPr>
          <w:gridAfter w:val="1"/>
          <w:wAfter w:w="12" w:type="pct"/>
          <w:cantSplit/>
          <w:ins w:id="1920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206" w:author=" " w:date="2019-05-27T04:43:00Z"/>
                <w:rFonts w:ascii="Arial" w:hAnsi="Arial" w:cs="Arial"/>
                <w:sz w:val="18"/>
                <w:szCs w:val="18"/>
                <w:lang w:val="x-none" w:eastAsia="ja-JP"/>
              </w:rPr>
            </w:pPr>
            <w:ins w:id="19207" w:author=" " w:date="2019-05-27T04:43:00Z">
              <w:r w:rsidRPr="00340831">
                <w:rPr>
                  <w:rFonts w:ascii="Arial" w:hAnsi="Arial" w:cs="Arial"/>
                  <w:color w:val="000000"/>
                  <w:sz w:val="18"/>
                  <w:szCs w:val="18"/>
                  <w:lang w:val="en-US"/>
                </w:rPr>
                <w:t>DC_13A_n260H_UL_13A_n260G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208" w:author=" " w:date="2019-05-27T04:43:00Z"/>
                <w:rFonts w:ascii="Arial" w:hAnsi="Arial" w:cs="Arial"/>
                <w:sz w:val="18"/>
                <w:szCs w:val="18"/>
              </w:rPr>
            </w:pPr>
            <w:ins w:id="19209"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210" w:author=" " w:date="2019-05-27T04:43:00Z"/>
                <w:rFonts w:ascii="Arial" w:hAnsi="Arial" w:cs="Arial"/>
                <w:sz w:val="18"/>
                <w:szCs w:val="18"/>
              </w:rPr>
            </w:pPr>
            <w:ins w:id="1921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212" w:author=" " w:date="2019-05-27T04:43:00Z"/>
                <w:rFonts w:cs="Arial"/>
                <w:szCs w:val="18"/>
              </w:rPr>
            </w:pPr>
            <w:ins w:id="19213"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14" w:author=" " w:date="2019-05-27T04:43:00Z"/>
                <w:rFonts w:eastAsia="PMingLiU" w:cs="Arial"/>
                <w:szCs w:val="18"/>
                <w:lang w:val="en-US" w:eastAsia="zh-TW"/>
              </w:rPr>
            </w:pPr>
            <w:ins w:id="19215"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216"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17" w:author=" " w:date="2019-05-27T04:43:00Z"/>
                <w:rFonts w:eastAsia="PMingLiU" w:cs="Arial"/>
                <w:szCs w:val="18"/>
                <w:lang w:val="en-US" w:eastAsia="zh-TW"/>
              </w:rPr>
            </w:pPr>
            <w:ins w:id="19218"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219"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20" w:author=" " w:date="2019-05-27T04:43:00Z"/>
                <w:rFonts w:cs="Arial"/>
                <w:szCs w:val="18"/>
              </w:rPr>
            </w:pPr>
            <w:ins w:id="19221" w:author=" " w:date="2019-05-27T04:43:00Z">
              <w:r w:rsidRPr="00340831">
                <w:rPr>
                  <w:rFonts w:cs="Arial"/>
                  <w:szCs w:val="18"/>
                </w:rPr>
                <w:t>None</w:t>
              </w:r>
            </w:ins>
          </w:p>
        </w:tc>
      </w:tr>
      <w:tr w:rsidR="007B2B12" w:rsidRPr="00340831" w:rsidTr="004C693F">
        <w:trPr>
          <w:gridAfter w:val="1"/>
          <w:wAfter w:w="12" w:type="pct"/>
          <w:cantSplit/>
          <w:ins w:id="1922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223" w:author=" " w:date="2019-05-27T04:43:00Z"/>
                <w:rFonts w:ascii="Arial" w:hAnsi="Arial" w:cs="Arial"/>
                <w:sz w:val="18"/>
                <w:szCs w:val="18"/>
                <w:lang w:val="x-none" w:eastAsia="ja-JP"/>
              </w:rPr>
            </w:pPr>
            <w:ins w:id="19224" w:author=" " w:date="2019-05-27T04:43:00Z">
              <w:r w:rsidRPr="00340831">
                <w:rPr>
                  <w:rFonts w:ascii="Arial" w:hAnsi="Arial" w:cs="Arial"/>
                  <w:color w:val="000000"/>
                  <w:sz w:val="18"/>
                  <w:szCs w:val="18"/>
                  <w:lang w:val="en-US"/>
                </w:rPr>
                <w:t>DC_13A_n260H_UL_13A_n260H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225" w:author=" " w:date="2019-05-27T04:43:00Z"/>
                <w:rFonts w:ascii="Arial" w:hAnsi="Arial" w:cs="Arial"/>
                <w:sz w:val="18"/>
                <w:szCs w:val="18"/>
              </w:rPr>
            </w:pPr>
            <w:ins w:id="19226"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227" w:author=" " w:date="2019-05-27T04:43:00Z"/>
                <w:rFonts w:ascii="Arial" w:hAnsi="Arial" w:cs="Arial"/>
                <w:sz w:val="18"/>
                <w:szCs w:val="18"/>
              </w:rPr>
            </w:pPr>
            <w:ins w:id="19228"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229" w:author=" " w:date="2019-05-27T04:43:00Z"/>
                <w:rFonts w:cs="Arial"/>
                <w:szCs w:val="18"/>
              </w:rPr>
            </w:pPr>
            <w:ins w:id="19230"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31" w:author=" " w:date="2019-05-27T04:43:00Z"/>
                <w:rFonts w:eastAsia="PMingLiU" w:cs="Arial"/>
                <w:szCs w:val="18"/>
                <w:lang w:val="en-US" w:eastAsia="zh-TW"/>
              </w:rPr>
            </w:pPr>
            <w:ins w:id="19232"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233"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34" w:author=" " w:date="2019-05-27T04:43:00Z"/>
                <w:rFonts w:eastAsia="PMingLiU" w:cs="Arial"/>
                <w:szCs w:val="18"/>
                <w:lang w:val="en-US" w:eastAsia="zh-TW"/>
              </w:rPr>
            </w:pPr>
            <w:ins w:id="19235"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236"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37" w:author=" " w:date="2019-05-27T04:43:00Z"/>
                <w:rFonts w:cs="Arial"/>
                <w:szCs w:val="18"/>
              </w:rPr>
            </w:pPr>
            <w:ins w:id="19238" w:author=" " w:date="2019-05-27T04:43:00Z">
              <w:r w:rsidRPr="00340831">
                <w:rPr>
                  <w:rFonts w:cs="Arial"/>
                  <w:szCs w:val="18"/>
                </w:rPr>
                <w:t>None</w:t>
              </w:r>
            </w:ins>
          </w:p>
        </w:tc>
      </w:tr>
      <w:tr w:rsidR="007B2B12" w:rsidRPr="00340831" w:rsidTr="004C693F">
        <w:trPr>
          <w:gridAfter w:val="1"/>
          <w:wAfter w:w="12" w:type="pct"/>
          <w:cantSplit/>
          <w:ins w:id="1923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240" w:author=" " w:date="2019-05-27T04:43:00Z"/>
                <w:rFonts w:ascii="Arial" w:hAnsi="Arial" w:cs="Arial"/>
                <w:sz w:val="18"/>
                <w:szCs w:val="18"/>
                <w:lang w:val="x-none" w:eastAsia="ja-JP"/>
              </w:rPr>
            </w:pPr>
            <w:ins w:id="19241" w:author=" " w:date="2019-05-27T04:43:00Z">
              <w:r w:rsidRPr="00340831">
                <w:rPr>
                  <w:rFonts w:ascii="Arial" w:hAnsi="Arial" w:cs="Arial"/>
                  <w:color w:val="000000"/>
                  <w:sz w:val="18"/>
                  <w:szCs w:val="18"/>
                  <w:lang w:val="en-US"/>
                </w:rPr>
                <w:t>DC_13A_n260(2H)_UL_13A_n260A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242" w:author=" " w:date="2019-05-27T04:43:00Z"/>
                <w:rFonts w:ascii="Arial" w:hAnsi="Arial" w:cs="Arial"/>
                <w:sz w:val="18"/>
                <w:szCs w:val="18"/>
              </w:rPr>
            </w:pPr>
            <w:ins w:id="19243"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244" w:author=" " w:date="2019-05-27T04:43:00Z"/>
                <w:rFonts w:ascii="Arial" w:hAnsi="Arial" w:cs="Arial"/>
                <w:sz w:val="18"/>
                <w:szCs w:val="18"/>
              </w:rPr>
            </w:pPr>
            <w:ins w:id="1924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246" w:author=" " w:date="2019-05-27T04:43:00Z"/>
                <w:rFonts w:cs="Arial"/>
                <w:szCs w:val="18"/>
              </w:rPr>
            </w:pPr>
            <w:ins w:id="19247" w:author=" " w:date="2019-05-27T04:43:00Z">
              <w:r w:rsidRPr="00340831">
                <w:rPr>
                  <w:rFonts w:cs="Arial"/>
                  <w:szCs w:val="18"/>
                  <w:lang w:eastAsia="ja-JP"/>
                </w:rPr>
                <w:t xml:space="preserve">TR </w:t>
              </w:r>
              <w:r w:rsidRPr="00340831">
                <w:rPr>
                  <w:rFonts w:cs="Arial"/>
                  <w:szCs w:val="18"/>
                </w:rPr>
                <w:t>37.716-11-11: R4-1812075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48" w:author=" " w:date="2019-05-27T04:43:00Z"/>
                <w:rFonts w:eastAsia="PMingLiU" w:cs="Arial"/>
                <w:szCs w:val="18"/>
                <w:lang w:val="en-US" w:eastAsia="zh-TW"/>
              </w:rPr>
            </w:pPr>
            <w:ins w:id="19249"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250"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51" w:author=" " w:date="2019-05-27T04:43:00Z"/>
                <w:rFonts w:eastAsia="PMingLiU" w:cs="Arial"/>
                <w:szCs w:val="18"/>
                <w:lang w:val="en-US" w:eastAsia="zh-TW"/>
              </w:rPr>
            </w:pPr>
            <w:ins w:id="19252"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253"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54" w:author=" " w:date="2019-05-27T04:43:00Z"/>
                <w:rFonts w:cs="Arial"/>
                <w:szCs w:val="18"/>
              </w:rPr>
            </w:pPr>
            <w:ins w:id="19255" w:author=" " w:date="2019-05-27T04:43:00Z">
              <w:r w:rsidRPr="00340831">
                <w:rPr>
                  <w:rFonts w:cs="Arial"/>
                  <w:szCs w:val="18"/>
                </w:rPr>
                <w:t>None</w:t>
              </w:r>
            </w:ins>
          </w:p>
        </w:tc>
      </w:tr>
      <w:tr w:rsidR="007B2B12" w:rsidRPr="00340831" w:rsidTr="004C693F">
        <w:trPr>
          <w:gridAfter w:val="1"/>
          <w:wAfter w:w="12" w:type="pct"/>
          <w:cantSplit/>
          <w:ins w:id="1925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257" w:author=" " w:date="2019-05-27T04:43:00Z"/>
                <w:rFonts w:ascii="Arial" w:hAnsi="Arial" w:cs="Arial"/>
                <w:sz w:val="18"/>
                <w:szCs w:val="18"/>
                <w:lang w:val="x-none" w:eastAsia="ja-JP"/>
              </w:rPr>
            </w:pPr>
            <w:ins w:id="19258" w:author=" " w:date="2019-05-27T04:43:00Z">
              <w:r w:rsidRPr="00340831">
                <w:rPr>
                  <w:rFonts w:ascii="Arial" w:hAnsi="Arial" w:cs="Arial"/>
                  <w:color w:val="000000"/>
                  <w:sz w:val="18"/>
                  <w:szCs w:val="18"/>
                  <w:lang w:val="en-US"/>
                </w:rPr>
                <w:t>DC_13A_n260(2H)_UL_13A_n260G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259" w:author=" " w:date="2019-05-27T04:43:00Z"/>
                <w:rFonts w:ascii="Arial" w:hAnsi="Arial" w:cs="Arial"/>
                <w:sz w:val="18"/>
                <w:szCs w:val="18"/>
              </w:rPr>
            </w:pPr>
            <w:ins w:id="19260"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261" w:author=" " w:date="2019-05-27T04:43:00Z"/>
                <w:rFonts w:ascii="Arial" w:hAnsi="Arial" w:cs="Arial"/>
                <w:sz w:val="18"/>
                <w:szCs w:val="18"/>
              </w:rPr>
            </w:pPr>
            <w:ins w:id="1926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263" w:author=" " w:date="2019-05-27T04:43:00Z"/>
                <w:rFonts w:cs="Arial"/>
                <w:szCs w:val="18"/>
              </w:rPr>
            </w:pPr>
            <w:ins w:id="19264"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65" w:author=" " w:date="2019-05-27T04:43:00Z"/>
                <w:rFonts w:eastAsia="PMingLiU" w:cs="Arial"/>
                <w:szCs w:val="18"/>
                <w:lang w:val="en-US" w:eastAsia="zh-TW"/>
              </w:rPr>
            </w:pPr>
            <w:ins w:id="19266"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267"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68" w:author=" " w:date="2019-05-27T04:43:00Z"/>
                <w:rFonts w:eastAsia="PMingLiU" w:cs="Arial"/>
                <w:szCs w:val="18"/>
                <w:lang w:val="en-US" w:eastAsia="zh-TW"/>
              </w:rPr>
            </w:pPr>
            <w:ins w:id="19269"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270"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71" w:author=" " w:date="2019-05-27T04:43:00Z"/>
                <w:rFonts w:cs="Arial"/>
                <w:szCs w:val="18"/>
              </w:rPr>
            </w:pPr>
            <w:ins w:id="19272" w:author=" " w:date="2019-05-27T04:43:00Z">
              <w:r w:rsidRPr="00340831">
                <w:rPr>
                  <w:rFonts w:cs="Arial"/>
                  <w:szCs w:val="18"/>
                </w:rPr>
                <w:t>None</w:t>
              </w:r>
            </w:ins>
          </w:p>
        </w:tc>
      </w:tr>
      <w:tr w:rsidR="007B2B12" w:rsidRPr="00340831" w:rsidTr="004C693F">
        <w:trPr>
          <w:gridAfter w:val="1"/>
          <w:wAfter w:w="12" w:type="pct"/>
          <w:cantSplit/>
          <w:ins w:id="1927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274" w:author=" " w:date="2019-05-27T04:43:00Z"/>
                <w:rFonts w:ascii="Arial" w:hAnsi="Arial" w:cs="Arial"/>
                <w:sz w:val="18"/>
                <w:szCs w:val="18"/>
                <w:lang w:val="x-none" w:eastAsia="ja-JP"/>
              </w:rPr>
            </w:pPr>
            <w:ins w:id="19275" w:author=" " w:date="2019-05-27T04:43:00Z">
              <w:r w:rsidRPr="00340831">
                <w:rPr>
                  <w:rFonts w:ascii="Arial" w:hAnsi="Arial" w:cs="Arial"/>
                  <w:color w:val="000000"/>
                  <w:sz w:val="18"/>
                  <w:szCs w:val="18"/>
                  <w:lang w:val="en-US"/>
                </w:rPr>
                <w:t>DC_13A_n260(2H)_UL_13A_n260H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276" w:author=" " w:date="2019-05-27T04:43:00Z"/>
                <w:rFonts w:ascii="Arial" w:hAnsi="Arial" w:cs="Arial"/>
                <w:sz w:val="18"/>
                <w:szCs w:val="18"/>
              </w:rPr>
            </w:pPr>
            <w:ins w:id="19277"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278" w:author=" " w:date="2019-05-27T04:43:00Z"/>
                <w:rFonts w:ascii="Arial" w:hAnsi="Arial" w:cs="Arial"/>
                <w:sz w:val="18"/>
                <w:szCs w:val="18"/>
              </w:rPr>
            </w:pPr>
            <w:ins w:id="1927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280" w:author=" " w:date="2019-05-27T04:43:00Z"/>
                <w:rFonts w:cs="Arial"/>
                <w:szCs w:val="18"/>
              </w:rPr>
            </w:pPr>
            <w:ins w:id="19281"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82" w:author=" " w:date="2019-05-27T04:43:00Z"/>
                <w:rFonts w:eastAsia="PMingLiU" w:cs="Arial"/>
                <w:szCs w:val="18"/>
                <w:lang w:val="en-US" w:eastAsia="zh-TW"/>
              </w:rPr>
            </w:pPr>
            <w:ins w:id="19283"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284"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85" w:author=" " w:date="2019-05-27T04:43:00Z"/>
                <w:rFonts w:eastAsia="PMingLiU" w:cs="Arial"/>
                <w:szCs w:val="18"/>
                <w:lang w:val="en-US" w:eastAsia="zh-TW"/>
              </w:rPr>
            </w:pPr>
            <w:ins w:id="19286"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287"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88" w:author=" " w:date="2019-05-27T04:43:00Z"/>
                <w:rFonts w:cs="Arial"/>
                <w:szCs w:val="18"/>
              </w:rPr>
            </w:pPr>
            <w:ins w:id="19289" w:author=" " w:date="2019-05-27T04:43:00Z">
              <w:r w:rsidRPr="00340831">
                <w:rPr>
                  <w:rFonts w:cs="Arial"/>
                  <w:szCs w:val="18"/>
                </w:rPr>
                <w:t>None</w:t>
              </w:r>
            </w:ins>
          </w:p>
        </w:tc>
      </w:tr>
      <w:tr w:rsidR="007B2B12" w:rsidRPr="00340831" w:rsidTr="004C693F">
        <w:trPr>
          <w:gridAfter w:val="1"/>
          <w:wAfter w:w="12" w:type="pct"/>
          <w:cantSplit/>
          <w:ins w:id="1929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291" w:author=" " w:date="2019-05-27T04:43:00Z"/>
                <w:rFonts w:ascii="Arial" w:hAnsi="Arial" w:cs="Arial"/>
                <w:sz w:val="18"/>
                <w:szCs w:val="18"/>
                <w:lang w:val="x-none" w:eastAsia="ja-JP"/>
              </w:rPr>
            </w:pPr>
            <w:ins w:id="19292" w:author=" " w:date="2019-05-27T04:43:00Z">
              <w:r w:rsidRPr="00340831">
                <w:rPr>
                  <w:rFonts w:ascii="Arial" w:hAnsi="Arial" w:cs="Arial"/>
                  <w:color w:val="000000"/>
                  <w:sz w:val="18"/>
                  <w:szCs w:val="18"/>
                  <w:lang w:val="en-US"/>
                </w:rPr>
                <w:t>DC_13A_</w:t>
              </w:r>
              <w:r w:rsidRPr="00340831">
                <w:rPr>
                  <w:rFonts w:ascii="Arial" w:hAnsi="Arial" w:cs="Arial"/>
                  <w:bCs/>
                  <w:color w:val="000000"/>
                  <w:sz w:val="18"/>
                  <w:szCs w:val="18"/>
                  <w:lang w:val="en-US"/>
                </w:rPr>
                <w:t>n260(2A-2H)_UL_13A_n</w:t>
              </w:r>
              <w:r w:rsidRPr="00340831">
                <w:rPr>
                  <w:rFonts w:ascii="Arial" w:hAnsi="Arial" w:cs="Arial"/>
                  <w:color w:val="000000"/>
                  <w:sz w:val="18"/>
                  <w:szCs w:val="18"/>
                  <w:lang w:val="en-US"/>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293" w:author=" " w:date="2019-05-27T04:43:00Z"/>
                <w:rFonts w:ascii="Arial" w:hAnsi="Arial" w:cs="Arial"/>
                <w:sz w:val="18"/>
                <w:szCs w:val="18"/>
              </w:rPr>
            </w:pPr>
            <w:ins w:id="19294"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295" w:author=" " w:date="2019-05-27T04:43:00Z"/>
                <w:rFonts w:ascii="Arial" w:hAnsi="Arial" w:cs="Arial"/>
                <w:sz w:val="18"/>
                <w:szCs w:val="18"/>
              </w:rPr>
            </w:pPr>
            <w:ins w:id="19296"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297" w:author=" " w:date="2019-05-27T04:43:00Z"/>
                <w:rFonts w:cs="Arial"/>
                <w:szCs w:val="18"/>
              </w:rPr>
            </w:pPr>
            <w:ins w:id="19298"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99" w:author=" " w:date="2019-05-27T04:43:00Z"/>
                <w:rFonts w:eastAsia="PMingLiU" w:cs="Arial"/>
                <w:szCs w:val="18"/>
                <w:lang w:val="en-US" w:eastAsia="zh-TW"/>
              </w:rPr>
            </w:pPr>
            <w:ins w:id="19300"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301"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02" w:author=" " w:date="2019-05-27T04:43:00Z"/>
                <w:rFonts w:eastAsia="PMingLiU" w:cs="Arial"/>
                <w:szCs w:val="18"/>
                <w:lang w:val="en-US" w:eastAsia="zh-TW"/>
              </w:rPr>
            </w:pPr>
            <w:ins w:id="19303"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304"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05" w:author=" " w:date="2019-05-27T04:43:00Z"/>
                <w:rFonts w:cs="Arial"/>
                <w:szCs w:val="18"/>
              </w:rPr>
            </w:pPr>
            <w:ins w:id="19306" w:author=" " w:date="2019-05-27T04:43:00Z">
              <w:r w:rsidRPr="00340831">
                <w:rPr>
                  <w:rFonts w:cs="Arial"/>
                  <w:szCs w:val="18"/>
                </w:rPr>
                <w:t>None</w:t>
              </w:r>
            </w:ins>
          </w:p>
        </w:tc>
      </w:tr>
      <w:tr w:rsidR="007B2B12" w:rsidRPr="00340831" w:rsidTr="004C693F">
        <w:trPr>
          <w:gridAfter w:val="1"/>
          <w:wAfter w:w="12" w:type="pct"/>
          <w:cantSplit/>
          <w:ins w:id="1930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308" w:author=" " w:date="2019-05-27T04:43:00Z"/>
                <w:rFonts w:ascii="Arial" w:hAnsi="Arial" w:cs="Arial"/>
                <w:sz w:val="18"/>
                <w:szCs w:val="18"/>
                <w:lang w:val="x-none" w:eastAsia="ja-JP"/>
              </w:rPr>
            </w:pPr>
            <w:ins w:id="19309" w:author=" " w:date="2019-05-27T04:43:00Z">
              <w:r w:rsidRPr="00340831">
                <w:rPr>
                  <w:rFonts w:ascii="Arial" w:hAnsi="Arial" w:cs="Arial"/>
                  <w:color w:val="000000"/>
                  <w:sz w:val="18"/>
                  <w:szCs w:val="18"/>
                  <w:lang w:val="en-US"/>
                </w:rPr>
                <w:t>DC_13A_</w:t>
              </w:r>
              <w:r w:rsidRPr="00340831">
                <w:rPr>
                  <w:rFonts w:ascii="Arial" w:hAnsi="Arial" w:cs="Arial"/>
                  <w:bCs/>
                  <w:color w:val="000000"/>
                  <w:sz w:val="18"/>
                  <w:szCs w:val="18"/>
                  <w:lang w:val="en-US"/>
                </w:rPr>
                <w:t>n260(2A-2H)_UL_13A_n</w:t>
              </w:r>
              <w:r w:rsidRPr="00340831">
                <w:rPr>
                  <w:rFonts w:ascii="Arial" w:hAnsi="Arial" w:cs="Arial"/>
                  <w:color w:val="000000"/>
                  <w:sz w:val="18"/>
                  <w:szCs w:val="18"/>
                  <w:lang w:val="en-US"/>
                </w:rPr>
                <w:t>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310" w:author=" " w:date="2019-05-27T04:43:00Z"/>
                <w:rFonts w:ascii="Arial" w:hAnsi="Arial" w:cs="Arial"/>
                <w:sz w:val="18"/>
                <w:szCs w:val="18"/>
              </w:rPr>
            </w:pPr>
            <w:ins w:id="19311"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312" w:author=" " w:date="2019-05-27T04:43:00Z"/>
                <w:rFonts w:ascii="Arial" w:hAnsi="Arial" w:cs="Arial"/>
                <w:sz w:val="18"/>
                <w:szCs w:val="18"/>
              </w:rPr>
            </w:pPr>
            <w:ins w:id="19313"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314" w:author=" " w:date="2019-05-27T04:43:00Z"/>
                <w:rFonts w:cs="Arial"/>
                <w:szCs w:val="18"/>
              </w:rPr>
            </w:pPr>
            <w:ins w:id="19315"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16" w:author=" " w:date="2019-05-27T04:43:00Z"/>
                <w:rFonts w:eastAsia="PMingLiU" w:cs="Arial"/>
                <w:szCs w:val="18"/>
                <w:lang w:val="en-US" w:eastAsia="zh-TW"/>
              </w:rPr>
            </w:pPr>
            <w:ins w:id="19317"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318"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19" w:author=" " w:date="2019-05-27T04:43:00Z"/>
                <w:rFonts w:eastAsia="PMingLiU" w:cs="Arial"/>
                <w:szCs w:val="18"/>
                <w:lang w:val="en-US" w:eastAsia="zh-TW"/>
              </w:rPr>
            </w:pPr>
            <w:ins w:id="19320"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321"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22" w:author=" " w:date="2019-05-27T04:43:00Z"/>
                <w:rFonts w:cs="Arial"/>
                <w:szCs w:val="18"/>
              </w:rPr>
            </w:pPr>
            <w:ins w:id="19323" w:author=" " w:date="2019-05-27T04:43:00Z">
              <w:r w:rsidRPr="00340831">
                <w:rPr>
                  <w:rFonts w:cs="Arial"/>
                  <w:szCs w:val="18"/>
                </w:rPr>
                <w:t>None</w:t>
              </w:r>
            </w:ins>
          </w:p>
        </w:tc>
      </w:tr>
      <w:tr w:rsidR="007B2B12" w:rsidRPr="00340831" w:rsidTr="004C693F">
        <w:trPr>
          <w:gridAfter w:val="1"/>
          <w:wAfter w:w="12" w:type="pct"/>
          <w:cantSplit/>
          <w:ins w:id="1932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325" w:author=" " w:date="2019-05-27T04:43:00Z"/>
                <w:rFonts w:ascii="Arial" w:hAnsi="Arial" w:cs="Arial"/>
                <w:sz w:val="18"/>
                <w:szCs w:val="18"/>
                <w:lang w:val="x-none" w:eastAsia="ja-JP"/>
              </w:rPr>
            </w:pPr>
            <w:ins w:id="19326" w:author=" " w:date="2019-05-27T04:43:00Z">
              <w:r w:rsidRPr="00340831">
                <w:rPr>
                  <w:rFonts w:ascii="Arial" w:hAnsi="Arial" w:cs="Arial"/>
                  <w:color w:val="000000"/>
                  <w:sz w:val="18"/>
                  <w:szCs w:val="18"/>
                  <w:lang w:val="en-US"/>
                </w:rPr>
                <w:t>DC_13A_</w:t>
              </w:r>
              <w:r w:rsidRPr="00340831">
                <w:rPr>
                  <w:rFonts w:ascii="Arial" w:hAnsi="Arial" w:cs="Arial"/>
                  <w:bCs/>
                  <w:color w:val="000000"/>
                  <w:sz w:val="18"/>
                  <w:szCs w:val="18"/>
                  <w:lang w:val="en-US"/>
                </w:rPr>
                <w:t>n260(2A-2H)_UL_13A_n</w:t>
              </w:r>
              <w:r w:rsidRPr="00340831">
                <w:rPr>
                  <w:rFonts w:ascii="Arial" w:hAnsi="Arial" w:cs="Arial"/>
                  <w:color w:val="000000"/>
                  <w:sz w:val="18"/>
                  <w:szCs w:val="18"/>
                  <w:lang w:val="en-US"/>
                </w:rPr>
                <w:t>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327" w:author=" " w:date="2019-05-27T04:43:00Z"/>
                <w:rFonts w:ascii="Arial" w:hAnsi="Arial" w:cs="Arial"/>
                <w:sz w:val="18"/>
                <w:szCs w:val="18"/>
              </w:rPr>
            </w:pPr>
            <w:ins w:id="19328"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329" w:author=" " w:date="2019-05-27T04:43:00Z"/>
                <w:rFonts w:ascii="Arial" w:hAnsi="Arial" w:cs="Arial"/>
                <w:sz w:val="18"/>
                <w:szCs w:val="18"/>
              </w:rPr>
            </w:pPr>
            <w:ins w:id="1933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331" w:author=" " w:date="2019-05-27T04:43:00Z"/>
                <w:rFonts w:cs="Arial"/>
                <w:szCs w:val="18"/>
              </w:rPr>
            </w:pPr>
            <w:ins w:id="19332"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33" w:author=" " w:date="2019-05-27T04:43:00Z"/>
                <w:rFonts w:eastAsia="PMingLiU" w:cs="Arial"/>
                <w:szCs w:val="18"/>
                <w:lang w:val="en-US" w:eastAsia="zh-TW"/>
              </w:rPr>
            </w:pPr>
            <w:ins w:id="19334"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335"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36" w:author=" " w:date="2019-05-27T04:43:00Z"/>
                <w:rFonts w:eastAsia="PMingLiU" w:cs="Arial"/>
                <w:szCs w:val="18"/>
                <w:lang w:val="en-US" w:eastAsia="zh-TW"/>
              </w:rPr>
            </w:pPr>
            <w:ins w:id="19337"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338"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39" w:author=" " w:date="2019-05-27T04:43:00Z"/>
                <w:rFonts w:cs="Arial"/>
                <w:szCs w:val="18"/>
              </w:rPr>
            </w:pPr>
            <w:ins w:id="19340" w:author=" " w:date="2019-05-27T04:43:00Z">
              <w:r w:rsidRPr="00340831">
                <w:rPr>
                  <w:rFonts w:cs="Arial"/>
                  <w:szCs w:val="18"/>
                </w:rPr>
                <w:t>None</w:t>
              </w:r>
            </w:ins>
          </w:p>
        </w:tc>
      </w:tr>
      <w:tr w:rsidR="007B2B12" w:rsidRPr="00340831" w:rsidTr="004C693F">
        <w:trPr>
          <w:gridAfter w:val="1"/>
          <w:wAfter w:w="12" w:type="pct"/>
          <w:cantSplit/>
          <w:ins w:id="1934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342" w:author=" " w:date="2019-05-27T04:43:00Z"/>
                <w:rFonts w:ascii="Arial" w:hAnsi="Arial" w:cs="Arial"/>
                <w:sz w:val="18"/>
                <w:szCs w:val="18"/>
                <w:lang w:val="x-none" w:eastAsia="ja-JP"/>
              </w:rPr>
            </w:pPr>
            <w:ins w:id="19343" w:author=" " w:date="2019-05-27T04:43:00Z">
              <w:r w:rsidRPr="00340831">
                <w:rPr>
                  <w:rFonts w:ascii="Arial" w:hAnsi="Arial" w:cs="Arial"/>
                  <w:color w:val="000000"/>
                  <w:sz w:val="18"/>
                  <w:szCs w:val="18"/>
                  <w:lang w:val="en-US"/>
                </w:rPr>
                <w:lastRenderedPageBreak/>
                <w:t>DC_13A_n260O_UL_13A_n260A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344" w:author=" " w:date="2019-05-27T04:43:00Z"/>
                <w:rFonts w:ascii="Arial" w:hAnsi="Arial" w:cs="Arial"/>
                <w:sz w:val="18"/>
                <w:szCs w:val="18"/>
              </w:rPr>
            </w:pPr>
            <w:ins w:id="1934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346" w:author=" " w:date="2019-05-27T04:43:00Z"/>
                <w:rFonts w:ascii="Arial" w:hAnsi="Arial" w:cs="Arial"/>
                <w:sz w:val="18"/>
                <w:szCs w:val="18"/>
              </w:rPr>
            </w:pPr>
            <w:ins w:id="1934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348" w:author=" " w:date="2019-05-27T04:43:00Z"/>
                <w:rFonts w:cs="Arial"/>
                <w:szCs w:val="18"/>
              </w:rPr>
            </w:pPr>
            <w:ins w:id="19349"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50" w:author=" " w:date="2019-05-27T04:43:00Z"/>
                <w:rFonts w:eastAsia="PMingLiU" w:cs="Arial"/>
                <w:szCs w:val="18"/>
                <w:lang w:val="en-US" w:eastAsia="zh-TW"/>
              </w:rPr>
            </w:pPr>
            <w:ins w:id="19351"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352"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53" w:author=" " w:date="2019-05-27T04:43:00Z"/>
                <w:rFonts w:eastAsia="PMingLiU" w:cs="Arial"/>
                <w:szCs w:val="18"/>
                <w:lang w:val="en-US" w:eastAsia="zh-TW"/>
              </w:rPr>
            </w:pPr>
            <w:ins w:id="19354"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355"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56" w:author=" " w:date="2019-05-27T04:43:00Z"/>
                <w:rFonts w:cs="Arial"/>
                <w:szCs w:val="18"/>
              </w:rPr>
            </w:pPr>
            <w:ins w:id="19357" w:author=" " w:date="2019-05-27T04:43:00Z">
              <w:r w:rsidRPr="00340831">
                <w:rPr>
                  <w:rFonts w:cs="Arial"/>
                  <w:szCs w:val="18"/>
                </w:rPr>
                <w:t>None</w:t>
              </w:r>
            </w:ins>
          </w:p>
        </w:tc>
      </w:tr>
      <w:tr w:rsidR="007B2B12" w:rsidRPr="00340831" w:rsidTr="004C693F">
        <w:trPr>
          <w:gridAfter w:val="1"/>
          <w:wAfter w:w="12" w:type="pct"/>
          <w:cantSplit/>
          <w:ins w:id="1935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359" w:author=" " w:date="2019-05-27T04:43:00Z"/>
                <w:rFonts w:ascii="Arial" w:hAnsi="Arial" w:cs="Arial"/>
                <w:sz w:val="18"/>
                <w:szCs w:val="18"/>
                <w:lang w:val="x-none" w:eastAsia="ja-JP"/>
              </w:rPr>
            </w:pPr>
            <w:ins w:id="19360" w:author=" " w:date="2019-05-27T04:43:00Z">
              <w:r w:rsidRPr="00340831">
                <w:rPr>
                  <w:rFonts w:ascii="Arial" w:hAnsi="Arial" w:cs="Arial"/>
                  <w:color w:val="000000"/>
                  <w:sz w:val="18"/>
                  <w:szCs w:val="18"/>
                  <w:lang w:val="en-US"/>
                </w:rPr>
                <w:t>DC_13A_n260O_UL_13A_n260O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361" w:author=" " w:date="2019-05-27T04:43:00Z"/>
                <w:rFonts w:ascii="Arial" w:hAnsi="Arial" w:cs="Arial"/>
                <w:sz w:val="18"/>
                <w:szCs w:val="18"/>
              </w:rPr>
            </w:pPr>
            <w:ins w:id="19362"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363" w:author=" " w:date="2019-05-27T04:43:00Z"/>
                <w:rFonts w:ascii="Arial" w:hAnsi="Arial" w:cs="Arial"/>
                <w:sz w:val="18"/>
                <w:szCs w:val="18"/>
              </w:rPr>
            </w:pPr>
            <w:ins w:id="1936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365" w:author=" " w:date="2019-05-27T04:43:00Z"/>
                <w:rFonts w:cs="Arial"/>
                <w:szCs w:val="18"/>
              </w:rPr>
            </w:pPr>
            <w:ins w:id="19366"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67" w:author=" " w:date="2019-05-27T04:43:00Z"/>
                <w:rFonts w:eastAsia="PMingLiU" w:cs="Arial"/>
                <w:szCs w:val="18"/>
                <w:lang w:val="en-US" w:eastAsia="zh-TW"/>
              </w:rPr>
            </w:pPr>
            <w:ins w:id="19368"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369"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70" w:author=" " w:date="2019-05-27T04:43:00Z"/>
                <w:rFonts w:eastAsia="PMingLiU" w:cs="Arial"/>
                <w:szCs w:val="18"/>
                <w:lang w:val="en-US" w:eastAsia="zh-TW"/>
              </w:rPr>
            </w:pPr>
            <w:ins w:id="19371"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372"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73" w:author=" " w:date="2019-05-27T04:43:00Z"/>
                <w:rFonts w:cs="Arial"/>
                <w:szCs w:val="18"/>
              </w:rPr>
            </w:pPr>
            <w:ins w:id="19374" w:author=" " w:date="2019-05-27T04:43:00Z">
              <w:r w:rsidRPr="00340831">
                <w:rPr>
                  <w:rFonts w:cs="Arial"/>
                  <w:szCs w:val="18"/>
                </w:rPr>
                <w:t>None</w:t>
              </w:r>
            </w:ins>
          </w:p>
        </w:tc>
      </w:tr>
      <w:tr w:rsidR="007B2B12" w:rsidRPr="00340831" w:rsidTr="004C693F">
        <w:trPr>
          <w:gridAfter w:val="1"/>
          <w:wAfter w:w="12" w:type="pct"/>
          <w:cantSplit/>
          <w:ins w:id="1937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376" w:author=" " w:date="2019-05-27T04:43:00Z"/>
                <w:rFonts w:ascii="Arial" w:hAnsi="Arial" w:cs="Arial"/>
                <w:sz w:val="18"/>
                <w:szCs w:val="18"/>
                <w:lang w:val="x-none" w:eastAsia="ja-JP"/>
              </w:rPr>
            </w:pPr>
            <w:ins w:id="19377" w:author=" " w:date="2019-05-27T04:43:00Z">
              <w:r w:rsidRPr="00340831">
                <w:rPr>
                  <w:rFonts w:ascii="Arial" w:hAnsi="Arial" w:cs="Arial"/>
                  <w:color w:val="000000"/>
                  <w:sz w:val="18"/>
                  <w:szCs w:val="18"/>
                  <w:lang w:val="en-US"/>
                </w:rPr>
                <w:t>DC_13A_n260P_UL_13A_n260A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378" w:author=" " w:date="2019-05-27T04:43:00Z"/>
                <w:rFonts w:ascii="Arial" w:hAnsi="Arial" w:cs="Arial"/>
                <w:sz w:val="18"/>
                <w:szCs w:val="18"/>
              </w:rPr>
            </w:pPr>
            <w:ins w:id="19379"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380" w:author=" " w:date="2019-05-27T04:43:00Z"/>
                <w:rFonts w:ascii="Arial" w:hAnsi="Arial" w:cs="Arial"/>
                <w:sz w:val="18"/>
                <w:szCs w:val="18"/>
              </w:rPr>
            </w:pPr>
            <w:ins w:id="1938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382" w:author=" " w:date="2019-05-27T04:43:00Z"/>
                <w:rFonts w:cs="Arial"/>
                <w:szCs w:val="18"/>
              </w:rPr>
            </w:pPr>
            <w:ins w:id="19383"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84" w:author=" " w:date="2019-05-27T04:43:00Z"/>
                <w:rFonts w:eastAsia="PMingLiU" w:cs="Arial"/>
                <w:szCs w:val="18"/>
                <w:lang w:val="en-US" w:eastAsia="zh-TW"/>
              </w:rPr>
            </w:pPr>
            <w:ins w:id="19385"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386"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87" w:author=" " w:date="2019-05-27T04:43:00Z"/>
                <w:rFonts w:eastAsia="PMingLiU" w:cs="Arial"/>
                <w:szCs w:val="18"/>
                <w:lang w:val="en-US" w:eastAsia="zh-TW"/>
              </w:rPr>
            </w:pPr>
            <w:ins w:id="19388"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389"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90" w:author=" " w:date="2019-05-27T04:43:00Z"/>
                <w:rFonts w:cs="Arial"/>
                <w:szCs w:val="18"/>
              </w:rPr>
            </w:pPr>
            <w:ins w:id="19391" w:author=" " w:date="2019-05-27T04:43:00Z">
              <w:r w:rsidRPr="00340831">
                <w:rPr>
                  <w:rFonts w:cs="Arial"/>
                  <w:szCs w:val="18"/>
                </w:rPr>
                <w:t>None</w:t>
              </w:r>
            </w:ins>
          </w:p>
        </w:tc>
      </w:tr>
      <w:tr w:rsidR="007B2B12" w:rsidRPr="00340831" w:rsidTr="004C693F">
        <w:trPr>
          <w:gridAfter w:val="1"/>
          <w:wAfter w:w="12" w:type="pct"/>
          <w:cantSplit/>
          <w:ins w:id="1939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393" w:author=" " w:date="2019-05-27T04:43:00Z"/>
                <w:rFonts w:ascii="Arial" w:hAnsi="Arial" w:cs="Arial"/>
                <w:sz w:val="18"/>
                <w:szCs w:val="18"/>
                <w:lang w:val="x-none" w:eastAsia="ja-JP"/>
              </w:rPr>
            </w:pPr>
            <w:ins w:id="19394" w:author=" " w:date="2019-05-27T04:43:00Z">
              <w:r w:rsidRPr="00340831">
                <w:rPr>
                  <w:rFonts w:ascii="Arial" w:hAnsi="Arial" w:cs="Arial"/>
                  <w:color w:val="000000"/>
                  <w:sz w:val="18"/>
                  <w:szCs w:val="18"/>
                  <w:lang w:val="en-US"/>
                </w:rPr>
                <w:t>DC_13A_n260P_UL_13A_n260O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395" w:author=" " w:date="2019-05-27T04:43:00Z"/>
                <w:rFonts w:ascii="Arial" w:hAnsi="Arial" w:cs="Arial"/>
                <w:sz w:val="18"/>
                <w:szCs w:val="18"/>
              </w:rPr>
            </w:pPr>
            <w:ins w:id="19396"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397" w:author=" " w:date="2019-05-27T04:43:00Z"/>
                <w:rFonts w:ascii="Arial" w:hAnsi="Arial" w:cs="Arial"/>
                <w:sz w:val="18"/>
                <w:szCs w:val="18"/>
              </w:rPr>
            </w:pPr>
            <w:ins w:id="19398"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399" w:author=" " w:date="2019-05-27T04:43:00Z"/>
                <w:rFonts w:cs="Arial"/>
                <w:szCs w:val="18"/>
              </w:rPr>
            </w:pPr>
            <w:ins w:id="19400"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01" w:author=" " w:date="2019-05-27T04:43:00Z"/>
                <w:rFonts w:eastAsia="PMingLiU" w:cs="Arial"/>
                <w:szCs w:val="18"/>
                <w:lang w:val="en-US" w:eastAsia="zh-TW"/>
              </w:rPr>
            </w:pPr>
            <w:ins w:id="19402"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403"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04" w:author=" " w:date="2019-05-27T04:43:00Z"/>
                <w:rFonts w:eastAsia="PMingLiU" w:cs="Arial"/>
                <w:szCs w:val="18"/>
                <w:lang w:val="en-US" w:eastAsia="zh-TW"/>
              </w:rPr>
            </w:pPr>
            <w:ins w:id="19405"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406"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07" w:author=" " w:date="2019-05-27T04:43:00Z"/>
                <w:rFonts w:cs="Arial"/>
                <w:szCs w:val="18"/>
              </w:rPr>
            </w:pPr>
            <w:ins w:id="19408" w:author=" " w:date="2019-05-27T04:43:00Z">
              <w:r w:rsidRPr="00340831">
                <w:rPr>
                  <w:rFonts w:cs="Arial"/>
                  <w:szCs w:val="18"/>
                </w:rPr>
                <w:t>None</w:t>
              </w:r>
            </w:ins>
          </w:p>
        </w:tc>
      </w:tr>
      <w:tr w:rsidR="007B2B12" w:rsidRPr="00340831" w:rsidTr="004C693F">
        <w:trPr>
          <w:gridAfter w:val="1"/>
          <w:wAfter w:w="12" w:type="pct"/>
          <w:cantSplit/>
          <w:ins w:id="1940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410" w:author=" " w:date="2019-05-27T04:43:00Z"/>
                <w:rFonts w:ascii="Arial" w:hAnsi="Arial" w:cs="Arial"/>
                <w:sz w:val="18"/>
                <w:szCs w:val="18"/>
                <w:lang w:val="x-none" w:eastAsia="ja-JP"/>
              </w:rPr>
            </w:pPr>
            <w:ins w:id="19411" w:author=" " w:date="2019-05-27T04:43:00Z">
              <w:r w:rsidRPr="00340831">
                <w:rPr>
                  <w:rFonts w:ascii="Arial" w:hAnsi="Arial" w:cs="Arial"/>
                  <w:color w:val="000000"/>
                  <w:sz w:val="18"/>
                  <w:szCs w:val="18"/>
                  <w:lang w:val="en-US"/>
                </w:rPr>
                <w:t>DC_13A_n260P_UL_13A_n260P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412" w:author=" " w:date="2019-05-27T04:43:00Z"/>
                <w:rFonts w:ascii="Arial" w:hAnsi="Arial" w:cs="Arial"/>
                <w:sz w:val="18"/>
                <w:szCs w:val="18"/>
              </w:rPr>
            </w:pPr>
            <w:ins w:id="19413"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414" w:author=" " w:date="2019-05-27T04:43:00Z"/>
                <w:rFonts w:ascii="Arial" w:hAnsi="Arial" w:cs="Arial"/>
                <w:sz w:val="18"/>
                <w:szCs w:val="18"/>
              </w:rPr>
            </w:pPr>
            <w:ins w:id="1941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416" w:author=" " w:date="2019-05-27T04:43:00Z"/>
                <w:rFonts w:cs="Arial"/>
                <w:szCs w:val="18"/>
              </w:rPr>
            </w:pPr>
            <w:ins w:id="19417"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18" w:author=" " w:date="2019-05-27T04:43:00Z"/>
                <w:rFonts w:eastAsia="PMingLiU" w:cs="Arial"/>
                <w:szCs w:val="18"/>
                <w:lang w:val="en-US" w:eastAsia="zh-TW"/>
              </w:rPr>
            </w:pPr>
            <w:ins w:id="19419"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420"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21" w:author=" " w:date="2019-05-27T04:43:00Z"/>
                <w:rFonts w:eastAsia="PMingLiU" w:cs="Arial"/>
                <w:szCs w:val="18"/>
                <w:lang w:val="en-US" w:eastAsia="zh-TW"/>
              </w:rPr>
            </w:pPr>
            <w:ins w:id="19422"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423"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24" w:author=" " w:date="2019-05-27T04:43:00Z"/>
                <w:rFonts w:cs="Arial"/>
                <w:szCs w:val="18"/>
              </w:rPr>
            </w:pPr>
            <w:ins w:id="19425" w:author=" " w:date="2019-05-27T04:43:00Z">
              <w:r w:rsidRPr="00340831">
                <w:rPr>
                  <w:rFonts w:cs="Arial"/>
                  <w:szCs w:val="18"/>
                </w:rPr>
                <w:t>None</w:t>
              </w:r>
            </w:ins>
          </w:p>
        </w:tc>
      </w:tr>
      <w:tr w:rsidR="007B2B12" w:rsidRPr="00340831" w:rsidTr="004C693F">
        <w:trPr>
          <w:gridAfter w:val="1"/>
          <w:wAfter w:w="12" w:type="pct"/>
          <w:cantSplit/>
          <w:ins w:id="1942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427" w:author=" " w:date="2019-05-27T04:43:00Z"/>
                <w:rFonts w:ascii="Arial" w:hAnsi="Arial" w:cs="Arial"/>
                <w:sz w:val="18"/>
                <w:szCs w:val="18"/>
                <w:lang w:val="x-none" w:eastAsia="ja-JP"/>
              </w:rPr>
            </w:pPr>
            <w:ins w:id="19428" w:author=" " w:date="2019-05-27T04:43:00Z">
              <w:r w:rsidRPr="00340831">
                <w:rPr>
                  <w:rFonts w:ascii="Arial" w:hAnsi="Arial" w:cs="Arial"/>
                  <w:color w:val="000000"/>
                  <w:sz w:val="18"/>
                  <w:szCs w:val="18"/>
                  <w:lang w:val="en-US"/>
                </w:rPr>
                <w:t>DC_13A_n260Q_UL_13A_n260A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429" w:author=" " w:date="2019-05-27T04:43:00Z"/>
                <w:rFonts w:ascii="Arial" w:hAnsi="Arial" w:cs="Arial"/>
                <w:sz w:val="18"/>
                <w:szCs w:val="18"/>
              </w:rPr>
            </w:pPr>
            <w:ins w:id="19430"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431" w:author=" " w:date="2019-05-27T04:43:00Z"/>
                <w:rFonts w:ascii="Arial" w:hAnsi="Arial" w:cs="Arial"/>
                <w:sz w:val="18"/>
                <w:szCs w:val="18"/>
              </w:rPr>
            </w:pPr>
            <w:ins w:id="1943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433" w:author=" " w:date="2019-05-27T04:43:00Z"/>
                <w:rFonts w:cs="Arial"/>
                <w:szCs w:val="18"/>
              </w:rPr>
            </w:pPr>
            <w:ins w:id="19434"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35" w:author=" " w:date="2019-05-27T04:43:00Z"/>
                <w:rFonts w:eastAsia="PMingLiU" w:cs="Arial"/>
                <w:szCs w:val="18"/>
                <w:lang w:val="en-US" w:eastAsia="zh-TW"/>
              </w:rPr>
            </w:pPr>
            <w:ins w:id="19436"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437"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38" w:author=" " w:date="2019-05-27T04:43:00Z"/>
                <w:rFonts w:eastAsia="PMingLiU" w:cs="Arial"/>
                <w:szCs w:val="18"/>
                <w:lang w:val="en-US" w:eastAsia="zh-TW"/>
              </w:rPr>
            </w:pPr>
            <w:ins w:id="19439"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440"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41" w:author=" " w:date="2019-05-27T04:43:00Z"/>
                <w:rFonts w:cs="Arial"/>
                <w:szCs w:val="18"/>
              </w:rPr>
            </w:pPr>
            <w:ins w:id="19442" w:author=" " w:date="2019-05-27T04:43:00Z">
              <w:r w:rsidRPr="00340831">
                <w:rPr>
                  <w:rFonts w:cs="Arial"/>
                  <w:szCs w:val="18"/>
                </w:rPr>
                <w:t>None</w:t>
              </w:r>
            </w:ins>
          </w:p>
        </w:tc>
      </w:tr>
      <w:tr w:rsidR="007B2B12" w:rsidRPr="00340831" w:rsidTr="004C693F">
        <w:trPr>
          <w:gridAfter w:val="1"/>
          <w:wAfter w:w="12" w:type="pct"/>
          <w:cantSplit/>
          <w:ins w:id="1944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444" w:author=" " w:date="2019-05-27T04:43:00Z"/>
                <w:rFonts w:ascii="Arial" w:hAnsi="Arial" w:cs="Arial"/>
                <w:sz w:val="18"/>
                <w:szCs w:val="18"/>
                <w:lang w:val="x-none" w:eastAsia="ja-JP"/>
              </w:rPr>
            </w:pPr>
            <w:ins w:id="19445" w:author=" " w:date="2019-05-27T04:43:00Z">
              <w:r w:rsidRPr="00340831">
                <w:rPr>
                  <w:rFonts w:ascii="Arial" w:hAnsi="Arial" w:cs="Arial"/>
                  <w:color w:val="000000"/>
                  <w:sz w:val="18"/>
                  <w:szCs w:val="18"/>
                  <w:lang w:val="en-US"/>
                </w:rPr>
                <w:t>DC_13A_n260Q_UL_13A_n260O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446" w:author=" " w:date="2019-05-27T04:43:00Z"/>
                <w:rFonts w:ascii="Arial" w:hAnsi="Arial" w:cs="Arial"/>
                <w:sz w:val="18"/>
                <w:szCs w:val="18"/>
              </w:rPr>
            </w:pPr>
            <w:ins w:id="19447"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448" w:author=" " w:date="2019-05-27T04:43:00Z"/>
                <w:rFonts w:ascii="Arial" w:hAnsi="Arial" w:cs="Arial"/>
                <w:sz w:val="18"/>
                <w:szCs w:val="18"/>
              </w:rPr>
            </w:pPr>
            <w:ins w:id="1944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450" w:author=" " w:date="2019-05-27T04:43:00Z"/>
                <w:rFonts w:cs="Arial"/>
                <w:szCs w:val="18"/>
              </w:rPr>
            </w:pPr>
            <w:ins w:id="19451"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52" w:author=" " w:date="2019-05-27T04:43:00Z"/>
                <w:rFonts w:eastAsia="PMingLiU" w:cs="Arial"/>
                <w:szCs w:val="18"/>
                <w:lang w:val="en-US" w:eastAsia="zh-TW"/>
              </w:rPr>
            </w:pPr>
            <w:ins w:id="19453"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454"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55" w:author=" " w:date="2019-05-27T04:43:00Z"/>
                <w:rFonts w:eastAsia="PMingLiU" w:cs="Arial"/>
                <w:szCs w:val="18"/>
                <w:lang w:val="en-US" w:eastAsia="zh-TW"/>
              </w:rPr>
            </w:pPr>
            <w:ins w:id="19456"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457"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58" w:author=" " w:date="2019-05-27T04:43:00Z"/>
                <w:rFonts w:cs="Arial"/>
                <w:szCs w:val="18"/>
              </w:rPr>
            </w:pPr>
            <w:ins w:id="19459" w:author=" " w:date="2019-05-27T04:43:00Z">
              <w:r w:rsidRPr="00340831">
                <w:rPr>
                  <w:rFonts w:cs="Arial"/>
                  <w:szCs w:val="18"/>
                </w:rPr>
                <w:t>None</w:t>
              </w:r>
            </w:ins>
          </w:p>
        </w:tc>
      </w:tr>
      <w:tr w:rsidR="007B2B12" w:rsidRPr="00340831" w:rsidTr="004C693F">
        <w:trPr>
          <w:gridAfter w:val="1"/>
          <w:wAfter w:w="12" w:type="pct"/>
          <w:cantSplit/>
          <w:ins w:id="1946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461" w:author=" " w:date="2019-05-27T04:43:00Z"/>
                <w:rFonts w:ascii="Arial" w:hAnsi="Arial" w:cs="Arial"/>
                <w:sz w:val="18"/>
                <w:szCs w:val="18"/>
                <w:lang w:val="x-none" w:eastAsia="ja-JP"/>
              </w:rPr>
            </w:pPr>
            <w:ins w:id="19462" w:author=" " w:date="2019-05-27T04:43:00Z">
              <w:r w:rsidRPr="00340831">
                <w:rPr>
                  <w:rFonts w:ascii="Arial" w:hAnsi="Arial" w:cs="Arial"/>
                  <w:color w:val="000000"/>
                  <w:sz w:val="18"/>
                  <w:szCs w:val="18"/>
                  <w:lang w:val="en-US"/>
                </w:rPr>
                <w:t>DC_13A_n260Q_UL_13A_n260P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463" w:author=" " w:date="2019-05-27T04:43:00Z"/>
                <w:rFonts w:ascii="Arial" w:hAnsi="Arial" w:cs="Arial"/>
                <w:sz w:val="18"/>
                <w:szCs w:val="18"/>
              </w:rPr>
            </w:pPr>
            <w:ins w:id="19464"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465" w:author=" " w:date="2019-05-27T04:43:00Z"/>
                <w:rFonts w:ascii="Arial" w:hAnsi="Arial" w:cs="Arial"/>
                <w:sz w:val="18"/>
                <w:szCs w:val="18"/>
              </w:rPr>
            </w:pPr>
            <w:ins w:id="19466"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467" w:author=" " w:date="2019-05-27T04:43:00Z"/>
                <w:rFonts w:cs="Arial"/>
                <w:szCs w:val="18"/>
              </w:rPr>
            </w:pPr>
            <w:ins w:id="19468"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69" w:author=" " w:date="2019-05-27T04:43:00Z"/>
                <w:rFonts w:eastAsia="PMingLiU" w:cs="Arial"/>
                <w:szCs w:val="18"/>
                <w:lang w:val="en-US" w:eastAsia="zh-TW"/>
              </w:rPr>
            </w:pPr>
            <w:ins w:id="19470"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471"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72" w:author=" " w:date="2019-05-27T04:43:00Z"/>
                <w:rFonts w:eastAsia="PMingLiU" w:cs="Arial"/>
                <w:szCs w:val="18"/>
                <w:lang w:val="en-US" w:eastAsia="zh-TW"/>
              </w:rPr>
            </w:pPr>
            <w:ins w:id="19473"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474"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75" w:author=" " w:date="2019-05-27T04:43:00Z"/>
                <w:rFonts w:cs="Arial"/>
                <w:szCs w:val="18"/>
              </w:rPr>
            </w:pPr>
            <w:ins w:id="19476" w:author=" " w:date="2019-05-27T04:43:00Z">
              <w:r w:rsidRPr="00340831">
                <w:rPr>
                  <w:rFonts w:cs="Arial"/>
                  <w:szCs w:val="18"/>
                </w:rPr>
                <w:t>None</w:t>
              </w:r>
            </w:ins>
          </w:p>
        </w:tc>
      </w:tr>
      <w:tr w:rsidR="007B2B12" w:rsidRPr="00340831" w:rsidTr="004C693F">
        <w:trPr>
          <w:gridAfter w:val="1"/>
          <w:wAfter w:w="12" w:type="pct"/>
          <w:cantSplit/>
          <w:ins w:id="1947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478" w:author=" " w:date="2019-05-27T04:43:00Z"/>
                <w:rFonts w:ascii="Arial" w:hAnsi="Arial" w:cs="Arial"/>
                <w:sz w:val="18"/>
                <w:szCs w:val="18"/>
                <w:lang w:val="x-none" w:eastAsia="ja-JP"/>
              </w:rPr>
            </w:pPr>
            <w:ins w:id="19479" w:author=" " w:date="2019-05-27T04:43:00Z">
              <w:r w:rsidRPr="00340831">
                <w:rPr>
                  <w:rFonts w:ascii="Arial" w:hAnsi="Arial" w:cs="Arial"/>
                  <w:color w:val="000000"/>
                  <w:sz w:val="18"/>
                  <w:szCs w:val="18"/>
                  <w:lang w:val="en-US"/>
                </w:rPr>
                <w:t>DC_13A_n260Q_UL_13A_n260Q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480" w:author=" " w:date="2019-05-27T04:43:00Z"/>
                <w:rFonts w:ascii="Arial" w:hAnsi="Arial" w:cs="Arial"/>
                <w:sz w:val="18"/>
                <w:szCs w:val="18"/>
              </w:rPr>
            </w:pPr>
            <w:ins w:id="19481"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482" w:author=" " w:date="2019-05-27T04:43:00Z"/>
                <w:rFonts w:ascii="Arial" w:hAnsi="Arial" w:cs="Arial"/>
                <w:sz w:val="18"/>
                <w:szCs w:val="18"/>
              </w:rPr>
            </w:pPr>
            <w:ins w:id="19483"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484" w:author=" " w:date="2019-05-27T04:43:00Z"/>
                <w:rFonts w:cs="Arial"/>
                <w:szCs w:val="18"/>
              </w:rPr>
            </w:pPr>
            <w:ins w:id="19485"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86" w:author=" " w:date="2019-05-27T04:43:00Z"/>
                <w:rFonts w:eastAsia="PMingLiU" w:cs="Arial"/>
                <w:szCs w:val="18"/>
                <w:lang w:val="en-US" w:eastAsia="zh-TW"/>
              </w:rPr>
            </w:pPr>
            <w:ins w:id="19487"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488"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89" w:author=" " w:date="2019-05-27T04:43:00Z"/>
                <w:rFonts w:eastAsia="PMingLiU" w:cs="Arial"/>
                <w:szCs w:val="18"/>
                <w:lang w:val="en-US" w:eastAsia="zh-TW"/>
              </w:rPr>
            </w:pPr>
            <w:ins w:id="19490"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491"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92" w:author=" " w:date="2019-05-27T04:43:00Z"/>
                <w:rFonts w:cs="Arial"/>
                <w:szCs w:val="18"/>
              </w:rPr>
            </w:pPr>
            <w:ins w:id="19493" w:author=" " w:date="2019-05-27T04:43:00Z">
              <w:r w:rsidRPr="00340831">
                <w:rPr>
                  <w:rFonts w:cs="Arial"/>
                  <w:szCs w:val="18"/>
                </w:rPr>
                <w:t>None</w:t>
              </w:r>
            </w:ins>
          </w:p>
        </w:tc>
      </w:tr>
      <w:tr w:rsidR="007B2B12" w:rsidRPr="00340831" w:rsidTr="004C693F">
        <w:trPr>
          <w:gridAfter w:val="1"/>
          <w:wAfter w:w="12" w:type="pct"/>
          <w:cantSplit/>
          <w:ins w:id="1949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495" w:author=" " w:date="2019-05-27T04:43:00Z"/>
                <w:rFonts w:ascii="Arial" w:hAnsi="Arial" w:cs="Arial"/>
                <w:sz w:val="18"/>
                <w:szCs w:val="18"/>
                <w:lang w:val="x-none" w:eastAsia="ja-JP"/>
              </w:rPr>
            </w:pPr>
            <w:ins w:id="19496" w:author=" " w:date="2019-05-27T04:43:00Z">
              <w:r w:rsidRPr="00340831">
                <w:rPr>
                  <w:rFonts w:ascii="Arial" w:hAnsi="Arial" w:cs="Arial"/>
                  <w:color w:val="000000"/>
                  <w:sz w:val="18"/>
                  <w:szCs w:val="18"/>
                  <w:lang w:val="en-US"/>
                </w:rPr>
                <w:t>DC_13A_n260(A-P-Q)_UL_13A_n260A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497" w:author=" " w:date="2019-05-27T04:43:00Z"/>
                <w:rFonts w:ascii="Arial" w:hAnsi="Arial" w:cs="Arial"/>
                <w:sz w:val="18"/>
                <w:szCs w:val="18"/>
              </w:rPr>
            </w:pPr>
            <w:ins w:id="19498"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499" w:author=" " w:date="2019-05-27T04:43:00Z"/>
                <w:rFonts w:ascii="Arial" w:hAnsi="Arial" w:cs="Arial"/>
                <w:sz w:val="18"/>
                <w:szCs w:val="18"/>
              </w:rPr>
            </w:pPr>
            <w:ins w:id="1950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501" w:author=" " w:date="2019-05-27T04:43:00Z"/>
                <w:rFonts w:cs="Arial"/>
                <w:szCs w:val="18"/>
              </w:rPr>
            </w:pPr>
            <w:ins w:id="19502"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03" w:author=" " w:date="2019-05-27T04:43:00Z"/>
                <w:rFonts w:eastAsia="PMingLiU" w:cs="Arial"/>
                <w:szCs w:val="18"/>
                <w:lang w:val="en-US" w:eastAsia="zh-TW"/>
              </w:rPr>
            </w:pPr>
            <w:ins w:id="19504"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505"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06" w:author=" " w:date="2019-05-27T04:43:00Z"/>
                <w:rFonts w:eastAsia="PMingLiU" w:cs="Arial"/>
                <w:szCs w:val="18"/>
                <w:lang w:val="en-US" w:eastAsia="zh-TW"/>
              </w:rPr>
            </w:pPr>
            <w:ins w:id="19507"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508"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09" w:author=" " w:date="2019-05-27T04:43:00Z"/>
                <w:rFonts w:cs="Arial"/>
                <w:szCs w:val="18"/>
              </w:rPr>
            </w:pPr>
            <w:ins w:id="19510" w:author=" " w:date="2019-05-27T04:43:00Z">
              <w:r w:rsidRPr="00340831">
                <w:rPr>
                  <w:rFonts w:cs="Arial"/>
                  <w:szCs w:val="18"/>
                </w:rPr>
                <w:t>None</w:t>
              </w:r>
            </w:ins>
          </w:p>
        </w:tc>
      </w:tr>
      <w:tr w:rsidR="007B2B12" w:rsidRPr="00340831" w:rsidTr="004C693F">
        <w:trPr>
          <w:gridAfter w:val="1"/>
          <w:wAfter w:w="12" w:type="pct"/>
          <w:cantSplit/>
          <w:ins w:id="1951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512" w:author=" " w:date="2019-05-27T04:43:00Z"/>
                <w:rFonts w:ascii="Arial" w:hAnsi="Arial" w:cs="Arial"/>
                <w:sz w:val="18"/>
                <w:szCs w:val="18"/>
                <w:lang w:val="x-none" w:eastAsia="ja-JP"/>
              </w:rPr>
            </w:pPr>
            <w:ins w:id="19513" w:author=" " w:date="2019-05-27T04:43:00Z">
              <w:r w:rsidRPr="00340831">
                <w:rPr>
                  <w:rFonts w:ascii="Arial" w:hAnsi="Arial" w:cs="Arial"/>
                  <w:color w:val="000000"/>
                  <w:sz w:val="18"/>
                  <w:szCs w:val="18"/>
                  <w:lang w:val="en-US"/>
                </w:rPr>
                <w:t>DC_13A_n260(A-P-Q)_UL_13A_n260O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514" w:author=" " w:date="2019-05-27T04:43:00Z"/>
                <w:rFonts w:ascii="Arial" w:hAnsi="Arial" w:cs="Arial"/>
                <w:sz w:val="18"/>
                <w:szCs w:val="18"/>
              </w:rPr>
            </w:pPr>
            <w:ins w:id="19515"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516" w:author=" " w:date="2019-05-27T04:43:00Z"/>
                <w:rFonts w:ascii="Arial" w:hAnsi="Arial" w:cs="Arial"/>
                <w:sz w:val="18"/>
                <w:szCs w:val="18"/>
              </w:rPr>
            </w:pPr>
            <w:ins w:id="1951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518" w:author=" " w:date="2019-05-27T04:43:00Z"/>
                <w:rFonts w:cs="Arial"/>
                <w:szCs w:val="18"/>
              </w:rPr>
            </w:pPr>
            <w:ins w:id="19519"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20" w:author=" " w:date="2019-05-27T04:43:00Z"/>
                <w:rFonts w:eastAsia="PMingLiU" w:cs="Arial"/>
                <w:szCs w:val="18"/>
                <w:lang w:val="en-US" w:eastAsia="zh-TW"/>
              </w:rPr>
            </w:pPr>
            <w:ins w:id="19521"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522"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23" w:author=" " w:date="2019-05-27T04:43:00Z"/>
                <w:rFonts w:eastAsia="PMingLiU" w:cs="Arial"/>
                <w:szCs w:val="18"/>
                <w:lang w:val="en-US" w:eastAsia="zh-TW"/>
              </w:rPr>
            </w:pPr>
            <w:ins w:id="19524"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525"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26" w:author=" " w:date="2019-05-27T04:43:00Z"/>
                <w:rFonts w:cs="Arial"/>
                <w:szCs w:val="18"/>
              </w:rPr>
            </w:pPr>
            <w:ins w:id="19527" w:author=" " w:date="2019-05-27T04:43:00Z">
              <w:r w:rsidRPr="00340831">
                <w:rPr>
                  <w:rFonts w:cs="Arial"/>
                  <w:szCs w:val="18"/>
                </w:rPr>
                <w:t>None</w:t>
              </w:r>
            </w:ins>
          </w:p>
        </w:tc>
      </w:tr>
      <w:tr w:rsidR="007B2B12" w:rsidRPr="00340831" w:rsidTr="004C693F">
        <w:trPr>
          <w:gridAfter w:val="1"/>
          <w:wAfter w:w="12" w:type="pct"/>
          <w:cantSplit/>
          <w:ins w:id="1952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529" w:author=" " w:date="2019-05-27T04:43:00Z"/>
                <w:rFonts w:ascii="Arial" w:hAnsi="Arial" w:cs="Arial"/>
                <w:sz w:val="18"/>
                <w:szCs w:val="18"/>
                <w:lang w:val="x-none" w:eastAsia="ja-JP"/>
              </w:rPr>
            </w:pPr>
            <w:ins w:id="19530" w:author=" " w:date="2019-05-27T04:43:00Z">
              <w:r w:rsidRPr="00340831">
                <w:rPr>
                  <w:rFonts w:ascii="Arial" w:hAnsi="Arial" w:cs="Arial"/>
                  <w:color w:val="000000"/>
                  <w:sz w:val="18"/>
                  <w:szCs w:val="18"/>
                  <w:lang w:val="en-US"/>
                </w:rPr>
                <w:t>DC_13A_n260(A-P-Q)_UL_13A_n260P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531" w:author=" " w:date="2019-05-27T04:43:00Z"/>
                <w:rFonts w:ascii="Arial" w:hAnsi="Arial" w:cs="Arial"/>
                <w:sz w:val="18"/>
                <w:szCs w:val="18"/>
              </w:rPr>
            </w:pPr>
            <w:ins w:id="19532"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533" w:author=" " w:date="2019-05-27T04:43:00Z"/>
                <w:rFonts w:ascii="Arial" w:hAnsi="Arial" w:cs="Arial"/>
                <w:sz w:val="18"/>
                <w:szCs w:val="18"/>
              </w:rPr>
            </w:pPr>
            <w:ins w:id="1953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535" w:author=" " w:date="2019-05-27T04:43:00Z"/>
                <w:rFonts w:cs="Arial"/>
                <w:szCs w:val="18"/>
              </w:rPr>
            </w:pPr>
            <w:ins w:id="19536"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37" w:author=" " w:date="2019-05-27T04:43:00Z"/>
                <w:rFonts w:eastAsia="PMingLiU" w:cs="Arial"/>
                <w:szCs w:val="18"/>
                <w:lang w:val="en-US" w:eastAsia="zh-TW"/>
              </w:rPr>
            </w:pPr>
            <w:ins w:id="19538"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539"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40" w:author=" " w:date="2019-05-27T04:43:00Z"/>
                <w:rFonts w:eastAsia="PMingLiU" w:cs="Arial"/>
                <w:szCs w:val="18"/>
                <w:lang w:val="en-US" w:eastAsia="zh-TW"/>
              </w:rPr>
            </w:pPr>
            <w:ins w:id="19541"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542"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43" w:author=" " w:date="2019-05-27T04:43:00Z"/>
                <w:rFonts w:cs="Arial"/>
                <w:szCs w:val="18"/>
              </w:rPr>
            </w:pPr>
            <w:ins w:id="19544" w:author=" " w:date="2019-05-27T04:43:00Z">
              <w:r w:rsidRPr="00340831">
                <w:rPr>
                  <w:rFonts w:cs="Arial"/>
                  <w:szCs w:val="18"/>
                </w:rPr>
                <w:t>None</w:t>
              </w:r>
            </w:ins>
          </w:p>
        </w:tc>
      </w:tr>
      <w:tr w:rsidR="007B2B12" w:rsidRPr="00340831" w:rsidTr="004C693F">
        <w:trPr>
          <w:gridAfter w:val="1"/>
          <w:wAfter w:w="12" w:type="pct"/>
          <w:cantSplit/>
          <w:ins w:id="1954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546" w:author=" " w:date="2019-05-27T04:43:00Z"/>
                <w:rFonts w:ascii="Arial" w:hAnsi="Arial" w:cs="Arial"/>
                <w:sz w:val="18"/>
                <w:szCs w:val="18"/>
                <w:lang w:val="x-none" w:eastAsia="ja-JP"/>
              </w:rPr>
            </w:pPr>
            <w:ins w:id="19547" w:author=" " w:date="2019-05-27T04:43:00Z">
              <w:r w:rsidRPr="00340831">
                <w:rPr>
                  <w:rFonts w:ascii="Arial" w:hAnsi="Arial" w:cs="Arial"/>
                  <w:color w:val="000000"/>
                  <w:sz w:val="18"/>
                  <w:szCs w:val="18"/>
                  <w:lang w:val="en-US"/>
                </w:rPr>
                <w:t>DC_13A_n260(A-P-Q)_UL_13A_n260Q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548" w:author=" " w:date="2019-05-27T04:43:00Z"/>
                <w:rFonts w:ascii="Arial" w:hAnsi="Arial" w:cs="Arial"/>
                <w:sz w:val="18"/>
                <w:szCs w:val="18"/>
              </w:rPr>
            </w:pPr>
            <w:ins w:id="19549"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550" w:author=" " w:date="2019-05-27T04:43:00Z"/>
                <w:rFonts w:ascii="Arial" w:hAnsi="Arial" w:cs="Arial"/>
                <w:sz w:val="18"/>
                <w:szCs w:val="18"/>
              </w:rPr>
            </w:pPr>
            <w:ins w:id="1955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552" w:author=" " w:date="2019-05-27T04:43:00Z"/>
                <w:rFonts w:cs="Arial"/>
                <w:szCs w:val="18"/>
              </w:rPr>
            </w:pPr>
            <w:ins w:id="19553"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54" w:author=" " w:date="2019-05-27T04:43:00Z"/>
                <w:rFonts w:eastAsia="PMingLiU" w:cs="Arial"/>
                <w:szCs w:val="18"/>
                <w:lang w:val="en-US" w:eastAsia="zh-TW"/>
              </w:rPr>
            </w:pPr>
            <w:ins w:id="19555"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556"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57" w:author=" " w:date="2019-05-27T04:43:00Z"/>
                <w:rFonts w:eastAsia="PMingLiU" w:cs="Arial"/>
                <w:szCs w:val="18"/>
                <w:lang w:val="en-US" w:eastAsia="zh-TW"/>
              </w:rPr>
            </w:pPr>
            <w:ins w:id="19558"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559"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60" w:author=" " w:date="2019-05-27T04:43:00Z"/>
                <w:rFonts w:cs="Arial"/>
                <w:szCs w:val="18"/>
              </w:rPr>
            </w:pPr>
            <w:ins w:id="19561" w:author=" " w:date="2019-05-27T04:43:00Z">
              <w:r w:rsidRPr="00340831">
                <w:rPr>
                  <w:rFonts w:cs="Arial"/>
                  <w:szCs w:val="18"/>
                </w:rPr>
                <w:t>None</w:t>
              </w:r>
            </w:ins>
          </w:p>
        </w:tc>
      </w:tr>
      <w:tr w:rsidR="007B2B12" w:rsidRPr="00340831" w:rsidTr="004C693F">
        <w:trPr>
          <w:gridAfter w:val="1"/>
          <w:wAfter w:w="12" w:type="pct"/>
          <w:cantSplit/>
          <w:ins w:id="1956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563" w:author=" " w:date="2019-05-27T04:43:00Z"/>
                <w:rFonts w:ascii="Arial" w:hAnsi="Arial" w:cs="Arial"/>
                <w:sz w:val="18"/>
                <w:szCs w:val="18"/>
                <w:lang w:val="x-none" w:eastAsia="ja-JP"/>
              </w:rPr>
            </w:pPr>
            <w:ins w:id="19564" w:author=" " w:date="2019-05-27T04:43:00Z">
              <w:r w:rsidRPr="00340831">
                <w:rPr>
                  <w:rFonts w:ascii="Arial" w:hAnsi="Arial" w:cs="Arial"/>
                  <w:color w:val="000000"/>
                  <w:sz w:val="18"/>
                  <w:szCs w:val="18"/>
                  <w:lang w:val="en-US"/>
                </w:rPr>
                <w:t>DC_13A_n260(3A-O-P)_UL_13A_n260A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565" w:author=" " w:date="2019-05-27T04:43:00Z"/>
                <w:rFonts w:ascii="Arial" w:hAnsi="Arial" w:cs="Arial"/>
                <w:sz w:val="18"/>
                <w:szCs w:val="18"/>
              </w:rPr>
            </w:pPr>
            <w:ins w:id="19566"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567" w:author=" " w:date="2019-05-27T04:43:00Z"/>
                <w:rFonts w:ascii="Arial" w:hAnsi="Arial" w:cs="Arial"/>
                <w:sz w:val="18"/>
                <w:szCs w:val="18"/>
              </w:rPr>
            </w:pPr>
            <w:ins w:id="19568"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569" w:author=" " w:date="2019-05-27T04:43:00Z"/>
                <w:rFonts w:cs="Arial"/>
                <w:szCs w:val="18"/>
              </w:rPr>
            </w:pPr>
            <w:ins w:id="19570"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71" w:author=" " w:date="2019-05-27T04:43:00Z"/>
                <w:rFonts w:eastAsia="PMingLiU" w:cs="Arial"/>
                <w:szCs w:val="18"/>
                <w:lang w:val="en-US" w:eastAsia="zh-TW"/>
              </w:rPr>
            </w:pPr>
            <w:ins w:id="19572"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573"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74" w:author=" " w:date="2019-05-27T04:43:00Z"/>
                <w:rFonts w:eastAsia="PMingLiU" w:cs="Arial"/>
                <w:szCs w:val="18"/>
                <w:lang w:val="en-US" w:eastAsia="zh-TW"/>
              </w:rPr>
            </w:pPr>
            <w:ins w:id="19575"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576"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77" w:author=" " w:date="2019-05-27T04:43:00Z"/>
                <w:rFonts w:cs="Arial"/>
                <w:szCs w:val="18"/>
              </w:rPr>
            </w:pPr>
            <w:ins w:id="19578" w:author=" " w:date="2019-05-27T04:43:00Z">
              <w:r w:rsidRPr="00340831">
                <w:rPr>
                  <w:rFonts w:cs="Arial"/>
                  <w:szCs w:val="18"/>
                </w:rPr>
                <w:t>None</w:t>
              </w:r>
            </w:ins>
          </w:p>
        </w:tc>
      </w:tr>
      <w:tr w:rsidR="007B2B12" w:rsidRPr="00340831" w:rsidTr="004C693F">
        <w:trPr>
          <w:gridAfter w:val="1"/>
          <w:wAfter w:w="12" w:type="pct"/>
          <w:cantSplit/>
          <w:ins w:id="1957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580" w:author=" " w:date="2019-05-27T04:43:00Z"/>
                <w:rFonts w:ascii="Arial" w:hAnsi="Arial" w:cs="Arial"/>
                <w:sz w:val="18"/>
                <w:szCs w:val="18"/>
                <w:lang w:val="x-none" w:eastAsia="ja-JP"/>
              </w:rPr>
            </w:pPr>
            <w:ins w:id="19581" w:author=" " w:date="2019-05-27T04:43:00Z">
              <w:r w:rsidRPr="00340831">
                <w:rPr>
                  <w:rFonts w:ascii="Arial" w:hAnsi="Arial" w:cs="Arial"/>
                  <w:color w:val="000000"/>
                  <w:sz w:val="18"/>
                  <w:szCs w:val="18"/>
                  <w:lang w:val="en-US"/>
                </w:rPr>
                <w:t>DC_13A_n260(3A-O-P)_UL_13A_n260O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582" w:author=" " w:date="2019-05-27T04:43:00Z"/>
                <w:rFonts w:ascii="Arial" w:hAnsi="Arial" w:cs="Arial"/>
                <w:sz w:val="18"/>
                <w:szCs w:val="18"/>
              </w:rPr>
            </w:pPr>
            <w:ins w:id="19583"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584" w:author=" " w:date="2019-05-27T04:43:00Z"/>
                <w:rFonts w:ascii="Arial" w:hAnsi="Arial" w:cs="Arial"/>
                <w:sz w:val="18"/>
                <w:szCs w:val="18"/>
              </w:rPr>
            </w:pPr>
            <w:ins w:id="1958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586" w:author=" " w:date="2019-05-27T04:43:00Z"/>
                <w:rFonts w:cs="Arial"/>
                <w:szCs w:val="18"/>
              </w:rPr>
            </w:pPr>
            <w:ins w:id="19587"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88" w:author=" " w:date="2019-05-27T04:43:00Z"/>
                <w:rFonts w:eastAsia="PMingLiU" w:cs="Arial"/>
                <w:szCs w:val="18"/>
                <w:lang w:val="en-US" w:eastAsia="zh-TW"/>
              </w:rPr>
            </w:pPr>
            <w:ins w:id="19589"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590"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91" w:author=" " w:date="2019-05-27T04:43:00Z"/>
                <w:rFonts w:eastAsia="PMingLiU" w:cs="Arial"/>
                <w:szCs w:val="18"/>
                <w:lang w:val="en-US" w:eastAsia="zh-TW"/>
              </w:rPr>
            </w:pPr>
            <w:ins w:id="19592"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593"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94" w:author=" " w:date="2019-05-27T04:43:00Z"/>
                <w:rFonts w:cs="Arial"/>
                <w:szCs w:val="18"/>
              </w:rPr>
            </w:pPr>
            <w:ins w:id="19595" w:author=" " w:date="2019-05-27T04:43:00Z">
              <w:r w:rsidRPr="00340831">
                <w:rPr>
                  <w:rFonts w:cs="Arial"/>
                  <w:szCs w:val="18"/>
                </w:rPr>
                <w:t>None</w:t>
              </w:r>
            </w:ins>
          </w:p>
        </w:tc>
      </w:tr>
      <w:tr w:rsidR="007B2B12" w:rsidRPr="00340831" w:rsidTr="004C693F">
        <w:trPr>
          <w:gridAfter w:val="1"/>
          <w:wAfter w:w="12" w:type="pct"/>
          <w:cantSplit/>
          <w:ins w:id="1959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597" w:author=" " w:date="2019-05-27T04:43:00Z"/>
                <w:rFonts w:ascii="Arial" w:hAnsi="Arial" w:cs="Arial"/>
                <w:sz w:val="18"/>
                <w:szCs w:val="18"/>
                <w:lang w:val="x-none" w:eastAsia="ja-JP"/>
              </w:rPr>
            </w:pPr>
            <w:ins w:id="19598" w:author=" " w:date="2019-05-27T04:43:00Z">
              <w:r w:rsidRPr="00340831">
                <w:rPr>
                  <w:rFonts w:ascii="Arial" w:hAnsi="Arial" w:cs="Arial"/>
                  <w:color w:val="000000"/>
                  <w:sz w:val="18"/>
                  <w:szCs w:val="18"/>
                  <w:lang w:val="en-US"/>
                </w:rPr>
                <w:t>DC_13A_n260(3A-O-P)_UL_13A_n260P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599" w:author=" " w:date="2019-05-27T04:43:00Z"/>
                <w:rFonts w:ascii="Arial" w:hAnsi="Arial" w:cs="Arial"/>
                <w:sz w:val="18"/>
                <w:szCs w:val="18"/>
              </w:rPr>
            </w:pPr>
            <w:ins w:id="19600"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601" w:author=" " w:date="2019-05-27T04:43:00Z"/>
                <w:rFonts w:ascii="Arial" w:hAnsi="Arial" w:cs="Arial"/>
                <w:sz w:val="18"/>
                <w:szCs w:val="18"/>
              </w:rPr>
            </w:pPr>
            <w:ins w:id="1960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603" w:author=" " w:date="2019-05-27T04:43:00Z"/>
                <w:rFonts w:cs="Arial"/>
                <w:szCs w:val="18"/>
              </w:rPr>
            </w:pPr>
            <w:ins w:id="19604"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05" w:author=" " w:date="2019-05-27T04:43:00Z"/>
                <w:rFonts w:eastAsia="PMingLiU" w:cs="Arial"/>
                <w:szCs w:val="18"/>
                <w:lang w:val="en-US" w:eastAsia="zh-TW"/>
              </w:rPr>
            </w:pPr>
            <w:ins w:id="19606"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607"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08" w:author=" " w:date="2019-05-27T04:43:00Z"/>
                <w:rFonts w:eastAsia="PMingLiU" w:cs="Arial"/>
                <w:szCs w:val="18"/>
                <w:lang w:val="en-US" w:eastAsia="zh-TW"/>
              </w:rPr>
            </w:pPr>
            <w:ins w:id="19609"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610"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11" w:author=" " w:date="2019-05-27T04:43:00Z"/>
                <w:rFonts w:cs="Arial"/>
                <w:szCs w:val="18"/>
              </w:rPr>
            </w:pPr>
            <w:ins w:id="19612" w:author=" " w:date="2019-05-27T04:43:00Z">
              <w:r w:rsidRPr="00340831">
                <w:rPr>
                  <w:rFonts w:cs="Arial"/>
                  <w:szCs w:val="18"/>
                </w:rPr>
                <w:t>None</w:t>
              </w:r>
            </w:ins>
          </w:p>
        </w:tc>
      </w:tr>
      <w:tr w:rsidR="007B2B12" w:rsidRPr="00340831" w:rsidTr="004C693F">
        <w:trPr>
          <w:gridAfter w:val="1"/>
          <w:wAfter w:w="12" w:type="pct"/>
          <w:cantSplit/>
          <w:ins w:id="1961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614" w:author=" " w:date="2019-05-27T04:43:00Z"/>
                <w:rFonts w:ascii="Arial" w:hAnsi="Arial" w:cs="Arial"/>
                <w:sz w:val="18"/>
                <w:szCs w:val="18"/>
                <w:lang w:val="x-none" w:eastAsia="ja-JP"/>
              </w:rPr>
            </w:pPr>
            <w:ins w:id="19615" w:author=" " w:date="2019-05-27T04:43:00Z">
              <w:r w:rsidRPr="00340831">
                <w:rPr>
                  <w:rFonts w:ascii="Arial" w:hAnsi="Arial" w:cs="Arial"/>
                  <w:color w:val="000000"/>
                  <w:sz w:val="18"/>
                  <w:szCs w:val="18"/>
                  <w:lang w:val="en-US"/>
                </w:rPr>
                <w:t>DC_13A_n260(4A-2O)_UL_13A_n260A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616" w:author=" " w:date="2019-05-27T04:43:00Z"/>
                <w:rFonts w:ascii="Arial" w:hAnsi="Arial" w:cs="Arial"/>
                <w:sz w:val="18"/>
                <w:szCs w:val="18"/>
              </w:rPr>
            </w:pPr>
            <w:ins w:id="19617"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618" w:author=" " w:date="2019-05-27T04:43:00Z"/>
                <w:rFonts w:ascii="Arial" w:hAnsi="Arial" w:cs="Arial"/>
                <w:sz w:val="18"/>
                <w:szCs w:val="18"/>
              </w:rPr>
            </w:pPr>
            <w:ins w:id="1961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620" w:author=" " w:date="2019-05-27T04:43:00Z"/>
                <w:rFonts w:cs="Arial"/>
                <w:szCs w:val="18"/>
              </w:rPr>
            </w:pPr>
            <w:ins w:id="19621"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22" w:author=" " w:date="2019-05-27T04:43:00Z"/>
                <w:rFonts w:eastAsia="PMingLiU" w:cs="Arial"/>
                <w:szCs w:val="18"/>
                <w:lang w:val="en-US" w:eastAsia="zh-TW"/>
              </w:rPr>
            </w:pPr>
            <w:ins w:id="19623"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624"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25" w:author=" " w:date="2019-05-27T04:43:00Z"/>
                <w:rFonts w:eastAsia="PMingLiU" w:cs="Arial"/>
                <w:szCs w:val="18"/>
                <w:lang w:val="en-US" w:eastAsia="zh-TW"/>
              </w:rPr>
            </w:pPr>
            <w:ins w:id="19626"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627"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28" w:author=" " w:date="2019-05-27T04:43:00Z"/>
                <w:rFonts w:cs="Arial"/>
                <w:szCs w:val="18"/>
              </w:rPr>
            </w:pPr>
            <w:ins w:id="19629" w:author=" " w:date="2019-05-27T04:43:00Z">
              <w:r w:rsidRPr="00340831">
                <w:rPr>
                  <w:rFonts w:cs="Arial"/>
                  <w:szCs w:val="18"/>
                </w:rPr>
                <w:t>None</w:t>
              </w:r>
            </w:ins>
          </w:p>
        </w:tc>
      </w:tr>
      <w:tr w:rsidR="007B2B12" w:rsidRPr="00340831" w:rsidTr="004C693F">
        <w:trPr>
          <w:gridAfter w:val="1"/>
          <w:wAfter w:w="12" w:type="pct"/>
          <w:cantSplit/>
          <w:ins w:id="1963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19631" w:author=" " w:date="2019-05-27T04:43:00Z"/>
                <w:rFonts w:ascii="Arial" w:hAnsi="Arial" w:cs="Arial"/>
                <w:sz w:val="18"/>
                <w:szCs w:val="18"/>
                <w:lang w:val="x-none" w:eastAsia="ja-JP"/>
              </w:rPr>
            </w:pPr>
            <w:ins w:id="19632" w:author=" " w:date="2019-05-27T04:43:00Z">
              <w:r w:rsidRPr="00340831">
                <w:rPr>
                  <w:rFonts w:ascii="Arial" w:hAnsi="Arial" w:cs="Arial"/>
                  <w:color w:val="000000"/>
                  <w:sz w:val="18"/>
                  <w:szCs w:val="18"/>
                  <w:lang w:val="en-US"/>
                </w:rPr>
                <w:t>DC_13A_n260(4A-2O)_UL_13A_n260O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633" w:author=" " w:date="2019-05-27T04:43:00Z"/>
                <w:rFonts w:ascii="Arial" w:hAnsi="Arial" w:cs="Arial"/>
                <w:sz w:val="18"/>
                <w:szCs w:val="18"/>
              </w:rPr>
            </w:pPr>
            <w:ins w:id="19634"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635" w:author=" " w:date="2019-05-27T04:43:00Z"/>
                <w:rFonts w:ascii="Arial" w:hAnsi="Arial" w:cs="Arial"/>
                <w:sz w:val="18"/>
                <w:szCs w:val="18"/>
              </w:rPr>
            </w:pPr>
            <w:ins w:id="19636"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637" w:author=" " w:date="2019-05-27T04:43:00Z"/>
                <w:rFonts w:cs="Arial"/>
                <w:szCs w:val="18"/>
              </w:rPr>
            </w:pPr>
            <w:ins w:id="19638"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39" w:author=" " w:date="2019-05-27T04:43:00Z"/>
                <w:rFonts w:eastAsia="PMingLiU" w:cs="Arial"/>
                <w:szCs w:val="18"/>
                <w:lang w:val="en-US" w:eastAsia="zh-TW"/>
              </w:rPr>
            </w:pPr>
            <w:ins w:id="19640"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641"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42" w:author=" " w:date="2019-05-27T04:43:00Z"/>
                <w:rFonts w:eastAsia="PMingLiU" w:cs="Arial"/>
                <w:szCs w:val="18"/>
                <w:lang w:val="en-US" w:eastAsia="zh-TW"/>
              </w:rPr>
            </w:pPr>
            <w:ins w:id="19643" w:author=" " w:date="2019-05-27T04:43:00Z">
              <w:r w:rsidRPr="00340831">
                <w:rPr>
                  <w:rFonts w:eastAsia="PMingLiU" w:cs="Arial"/>
                  <w:szCs w:val="18"/>
                  <w:lang w:val="en-US" w:eastAsia="zh-TW"/>
                </w:rPr>
                <w:t>Yes</w:t>
              </w:r>
            </w:ins>
          </w:p>
          <w:p w:rsidR="00413606" w:rsidRPr="00340831" w:rsidRDefault="00413606" w:rsidP="009E6075">
            <w:pPr>
              <w:pStyle w:val="TAL"/>
              <w:jc w:val="center"/>
              <w:rPr>
                <w:ins w:id="19644"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45" w:author=" " w:date="2019-05-27T04:43:00Z"/>
                <w:rFonts w:cs="Arial"/>
                <w:szCs w:val="18"/>
              </w:rPr>
            </w:pPr>
            <w:ins w:id="19646" w:author=" " w:date="2019-05-27T04:43:00Z">
              <w:r w:rsidRPr="00340831">
                <w:rPr>
                  <w:rFonts w:cs="Arial"/>
                  <w:szCs w:val="18"/>
                </w:rPr>
                <w:t>None</w:t>
              </w:r>
            </w:ins>
          </w:p>
        </w:tc>
      </w:tr>
      <w:tr w:rsidR="007B2B12" w:rsidRPr="00340831" w:rsidTr="004C693F">
        <w:trPr>
          <w:gridAfter w:val="1"/>
          <w:wAfter w:w="12" w:type="pct"/>
          <w:cantSplit/>
          <w:ins w:id="1964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648" w:author=" " w:date="2019-05-27T04:43:00Z"/>
                <w:rFonts w:ascii="Arial" w:hAnsi="Arial" w:cs="Arial"/>
                <w:color w:val="000000"/>
                <w:sz w:val="18"/>
                <w:szCs w:val="18"/>
                <w:lang w:val="en-US"/>
              </w:rPr>
            </w:pPr>
            <w:ins w:id="19649" w:author=" " w:date="2019-05-27T04:43:00Z">
              <w:r w:rsidRPr="00340831">
                <w:rPr>
                  <w:rFonts w:ascii="Arial" w:hAnsi="Arial" w:cs="Arial"/>
                  <w:color w:val="000000"/>
                  <w:sz w:val="18"/>
                  <w:szCs w:val="18"/>
                  <w:lang w:val="en-US"/>
                </w:rPr>
                <w:t xml:space="preserve">DC_13A_n260(2A-G)_UL_13A_n260A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650" w:author=" " w:date="2019-05-27T04:43:00Z"/>
                <w:rFonts w:ascii="Arial" w:hAnsi="Arial" w:cs="Arial"/>
                <w:color w:val="000000"/>
                <w:sz w:val="18"/>
                <w:szCs w:val="18"/>
                <w:lang w:val="en-US"/>
              </w:rPr>
            </w:pPr>
            <w:ins w:id="1965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652" w:author=" " w:date="2019-05-27T04:43:00Z"/>
                <w:rStyle w:val="af2"/>
                <w:rFonts w:cs="Arial"/>
                <w:szCs w:val="18"/>
              </w:rPr>
            </w:pPr>
            <w:ins w:id="1965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654" w:author=" " w:date="2019-05-27T04:43:00Z"/>
                <w:rFonts w:cs="Arial"/>
                <w:szCs w:val="18"/>
              </w:rPr>
            </w:pPr>
            <w:ins w:id="1965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56" w:author=" " w:date="2019-05-27T04:43:00Z"/>
                <w:rFonts w:cs="Arial"/>
                <w:szCs w:val="18"/>
              </w:rPr>
            </w:pPr>
            <w:ins w:id="1965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58" w:author=" " w:date="2019-05-27T04:43:00Z"/>
                <w:rFonts w:cs="Arial"/>
                <w:szCs w:val="18"/>
              </w:rPr>
            </w:pPr>
            <w:ins w:id="1965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60" w:author=" " w:date="2019-05-27T04:43:00Z"/>
                <w:rFonts w:cs="Arial"/>
                <w:szCs w:val="18"/>
              </w:rPr>
            </w:pPr>
            <w:ins w:id="19661" w:author=" " w:date="2019-05-27T04:43:00Z">
              <w:r w:rsidRPr="00340831">
                <w:rPr>
                  <w:rFonts w:cs="Arial"/>
                  <w:szCs w:val="18"/>
                </w:rPr>
                <w:t>None</w:t>
              </w:r>
            </w:ins>
          </w:p>
        </w:tc>
      </w:tr>
      <w:tr w:rsidR="007B2B12" w:rsidRPr="00340831" w:rsidTr="004C693F">
        <w:trPr>
          <w:gridAfter w:val="1"/>
          <w:wAfter w:w="12" w:type="pct"/>
          <w:cantSplit/>
          <w:ins w:id="1966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663" w:author=" " w:date="2019-05-27T04:43:00Z"/>
                <w:rFonts w:ascii="Arial" w:hAnsi="Arial" w:cs="Arial"/>
                <w:color w:val="000000"/>
                <w:sz w:val="18"/>
                <w:szCs w:val="18"/>
                <w:lang w:val="en-US"/>
              </w:rPr>
            </w:pPr>
            <w:ins w:id="19664" w:author=" " w:date="2019-05-27T04:43:00Z">
              <w:r w:rsidRPr="00340831">
                <w:rPr>
                  <w:rFonts w:ascii="Arial" w:hAnsi="Arial" w:cs="Arial"/>
                  <w:color w:val="000000"/>
                  <w:sz w:val="18"/>
                  <w:szCs w:val="18"/>
                  <w:lang w:val="en-US"/>
                </w:rPr>
                <w:t>DC_13A_n260(A-2G)_UL_13A_n260A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665" w:author=" " w:date="2019-05-27T04:43:00Z"/>
                <w:rFonts w:ascii="Arial" w:hAnsi="Arial" w:cs="Arial"/>
                <w:color w:val="000000"/>
                <w:sz w:val="18"/>
                <w:szCs w:val="18"/>
                <w:lang w:val="en-US"/>
              </w:rPr>
            </w:pPr>
            <w:ins w:id="1966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667" w:author=" " w:date="2019-05-27T04:43:00Z"/>
                <w:rStyle w:val="af2"/>
                <w:rFonts w:cs="Arial"/>
                <w:szCs w:val="18"/>
              </w:rPr>
            </w:pPr>
            <w:ins w:id="1966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669" w:author=" " w:date="2019-05-27T04:43:00Z"/>
                <w:rFonts w:cs="Arial"/>
                <w:szCs w:val="18"/>
              </w:rPr>
            </w:pPr>
            <w:ins w:id="1967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71" w:author=" " w:date="2019-05-27T04:43:00Z"/>
                <w:rFonts w:cs="Arial"/>
                <w:szCs w:val="18"/>
              </w:rPr>
            </w:pPr>
            <w:ins w:id="1967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73" w:author=" " w:date="2019-05-27T04:43:00Z"/>
                <w:rFonts w:cs="Arial"/>
                <w:szCs w:val="18"/>
              </w:rPr>
            </w:pPr>
            <w:ins w:id="1967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75" w:author=" " w:date="2019-05-27T04:43:00Z"/>
                <w:rFonts w:cs="Arial"/>
                <w:szCs w:val="18"/>
              </w:rPr>
            </w:pPr>
            <w:ins w:id="19676" w:author=" " w:date="2019-05-27T04:43:00Z">
              <w:r w:rsidRPr="00340831">
                <w:rPr>
                  <w:rFonts w:cs="Arial"/>
                  <w:szCs w:val="18"/>
                </w:rPr>
                <w:t>None</w:t>
              </w:r>
            </w:ins>
          </w:p>
        </w:tc>
      </w:tr>
      <w:tr w:rsidR="007B2B12" w:rsidRPr="00340831" w:rsidTr="004C693F">
        <w:trPr>
          <w:gridAfter w:val="1"/>
          <w:wAfter w:w="12" w:type="pct"/>
          <w:cantSplit/>
          <w:ins w:id="1967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678" w:author=" " w:date="2019-05-27T04:43:00Z"/>
                <w:rFonts w:ascii="Arial" w:hAnsi="Arial" w:cs="Arial"/>
                <w:color w:val="000000"/>
                <w:sz w:val="18"/>
                <w:szCs w:val="18"/>
                <w:lang w:val="en-US"/>
              </w:rPr>
            </w:pPr>
            <w:ins w:id="19679" w:author=" " w:date="2019-05-27T04:43:00Z">
              <w:r w:rsidRPr="00340831">
                <w:rPr>
                  <w:rFonts w:ascii="Arial" w:hAnsi="Arial" w:cs="Arial"/>
                  <w:color w:val="000000"/>
                  <w:sz w:val="18"/>
                  <w:szCs w:val="18"/>
                  <w:lang w:val="en-US"/>
                </w:rPr>
                <w:t xml:space="preserve">DC_13A_n260(2A-G)_UL_13A_n260G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680" w:author=" " w:date="2019-05-27T04:43:00Z"/>
                <w:rFonts w:ascii="Arial" w:hAnsi="Arial" w:cs="Arial"/>
                <w:color w:val="000000"/>
                <w:sz w:val="18"/>
                <w:szCs w:val="18"/>
                <w:lang w:val="en-US"/>
              </w:rPr>
            </w:pPr>
            <w:ins w:id="1968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682" w:author=" " w:date="2019-05-27T04:43:00Z"/>
                <w:rStyle w:val="af2"/>
                <w:rFonts w:cs="Arial"/>
                <w:szCs w:val="18"/>
              </w:rPr>
            </w:pPr>
            <w:ins w:id="1968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684" w:author=" " w:date="2019-05-27T04:43:00Z"/>
                <w:rFonts w:cs="Arial"/>
                <w:szCs w:val="18"/>
              </w:rPr>
            </w:pPr>
            <w:ins w:id="1968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86" w:author=" " w:date="2019-05-27T04:43:00Z"/>
                <w:rFonts w:cs="Arial"/>
                <w:szCs w:val="18"/>
              </w:rPr>
            </w:pPr>
            <w:ins w:id="1968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88" w:author=" " w:date="2019-05-27T04:43:00Z"/>
                <w:rFonts w:cs="Arial"/>
                <w:szCs w:val="18"/>
              </w:rPr>
            </w:pPr>
            <w:ins w:id="1968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90" w:author=" " w:date="2019-05-27T04:43:00Z"/>
                <w:rFonts w:cs="Arial"/>
                <w:szCs w:val="18"/>
              </w:rPr>
            </w:pPr>
            <w:ins w:id="19691" w:author=" " w:date="2019-05-27T04:43:00Z">
              <w:r w:rsidRPr="00340831">
                <w:rPr>
                  <w:rFonts w:cs="Arial"/>
                  <w:szCs w:val="18"/>
                </w:rPr>
                <w:t>None</w:t>
              </w:r>
            </w:ins>
          </w:p>
        </w:tc>
      </w:tr>
      <w:tr w:rsidR="007B2B12" w:rsidRPr="00340831" w:rsidTr="004C693F">
        <w:trPr>
          <w:gridAfter w:val="1"/>
          <w:wAfter w:w="12" w:type="pct"/>
          <w:cantSplit/>
          <w:ins w:id="1969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693" w:author=" " w:date="2019-05-27T04:43:00Z"/>
                <w:rFonts w:ascii="Arial" w:hAnsi="Arial" w:cs="Arial"/>
                <w:color w:val="000000"/>
                <w:sz w:val="18"/>
                <w:szCs w:val="18"/>
                <w:lang w:val="en-US"/>
              </w:rPr>
            </w:pPr>
            <w:ins w:id="19694" w:author=" " w:date="2019-05-27T04:43:00Z">
              <w:r w:rsidRPr="00340831">
                <w:rPr>
                  <w:rFonts w:ascii="Arial" w:hAnsi="Arial" w:cs="Arial"/>
                  <w:color w:val="000000"/>
                  <w:sz w:val="18"/>
                  <w:szCs w:val="18"/>
                  <w:lang w:val="en-US"/>
                </w:rPr>
                <w:t>DC_13A_n260(A-2G)_UL_13A_n260G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695" w:author=" " w:date="2019-05-27T04:43:00Z"/>
                <w:rFonts w:ascii="Arial" w:hAnsi="Arial" w:cs="Arial"/>
                <w:color w:val="000000"/>
                <w:sz w:val="18"/>
                <w:szCs w:val="18"/>
                <w:lang w:val="en-US"/>
              </w:rPr>
            </w:pPr>
            <w:ins w:id="1969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697" w:author=" " w:date="2019-05-27T04:43:00Z"/>
                <w:rStyle w:val="af2"/>
                <w:rFonts w:cs="Arial"/>
                <w:szCs w:val="18"/>
              </w:rPr>
            </w:pPr>
            <w:ins w:id="1969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699" w:author=" " w:date="2019-05-27T04:43:00Z"/>
                <w:rFonts w:cs="Arial"/>
                <w:szCs w:val="18"/>
              </w:rPr>
            </w:pPr>
            <w:ins w:id="1970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01" w:author=" " w:date="2019-05-27T04:43:00Z"/>
                <w:rFonts w:cs="Arial"/>
                <w:szCs w:val="18"/>
              </w:rPr>
            </w:pPr>
            <w:ins w:id="1970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03" w:author=" " w:date="2019-05-27T04:43:00Z"/>
                <w:rFonts w:cs="Arial"/>
                <w:szCs w:val="18"/>
              </w:rPr>
            </w:pPr>
            <w:ins w:id="1970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05" w:author=" " w:date="2019-05-27T04:43:00Z"/>
                <w:rFonts w:cs="Arial"/>
                <w:szCs w:val="18"/>
              </w:rPr>
            </w:pPr>
            <w:ins w:id="19706" w:author=" " w:date="2019-05-27T04:43:00Z">
              <w:r w:rsidRPr="00340831">
                <w:rPr>
                  <w:rFonts w:cs="Arial"/>
                  <w:szCs w:val="18"/>
                </w:rPr>
                <w:t>None</w:t>
              </w:r>
            </w:ins>
          </w:p>
        </w:tc>
      </w:tr>
      <w:tr w:rsidR="007B2B12" w:rsidRPr="00340831" w:rsidTr="004C693F">
        <w:trPr>
          <w:gridAfter w:val="1"/>
          <w:wAfter w:w="12" w:type="pct"/>
          <w:cantSplit/>
          <w:ins w:id="1970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708" w:author=" " w:date="2019-05-27T04:43:00Z"/>
                <w:rFonts w:ascii="Arial" w:hAnsi="Arial" w:cs="Arial"/>
                <w:color w:val="000000"/>
                <w:sz w:val="18"/>
                <w:szCs w:val="18"/>
                <w:lang w:val="en-US"/>
              </w:rPr>
            </w:pPr>
            <w:ins w:id="19709" w:author=" " w:date="2019-05-27T04:43:00Z">
              <w:r w:rsidRPr="00340831">
                <w:rPr>
                  <w:rFonts w:ascii="Arial" w:hAnsi="Arial" w:cs="Arial"/>
                  <w:color w:val="000000"/>
                  <w:sz w:val="18"/>
                  <w:szCs w:val="18"/>
                  <w:lang w:val="en-US"/>
                </w:rPr>
                <w:t xml:space="preserve">DC_13A_n260(2A-H)_UL_13A_n260A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710" w:author=" " w:date="2019-05-27T04:43:00Z"/>
                <w:rFonts w:ascii="Arial" w:hAnsi="Arial" w:cs="Arial"/>
                <w:color w:val="000000"/>
                <w:sz w:val="18"/>
                <w:szCs w:val="18"/>
                <w:lang w:val="en-US"/>
              </w:rPr>
            </w:pPr>
            <w:ins w:id="1971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712" w:author=" " w:date="2019-05-27T04:43:00Z"/>
                <w:rStyle w:val="af2"/>
                <w:rFonts w:cs="Arial"/>
                <w:szCs w:val="18"/>
              </w:rPr>
            </w:pPr>
            <w:ins w:id="1971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714" w:author=" " w:date="2019-05-27T04:43:00Z"/>
                <w:rFonts w:cs="Arial"/>
                <w:szCs w:val="18"/>
              </w:rPr>
            </w:pPr>
            <w:ins w:id="1971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16" w:author=" " w:date="2019-05-27T04:43:00Z"/>
                <w:rFonts w:cs="Arial"/>
                <w:szCs w:val="18"/>
              </w:rPr>
            </w:pPr>
            <w:ins w:id="1971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18" w:author=" " w:date="2019-05-27T04:43:00Z"/>
                <w:rFonts w:cs="Arial"/>
                <w:szCs w:val="18"/>
              </w:rPr>
            </w:pPr>
            <w:ins w:id="1971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20" w:author=" " w:date="2019-05-27T04:43:00Z"/>
                <w:rFonts w:cs="Arial"/>
                <w:szCs w:val="18"/>
              </w:rPr>
            </w:pPr>
            <w:ins w:id="19721" w:author=" " w:date="2019-05-27T04:43:00Z">
              <w:r w:rsidRPr="00340831">
                <w:rPr>
                  <w:rFonts w:cs="Arial"/>
                  <w:szCs w:val="18"/>
                </w:rPr>
                <w:t>None</w:t>
              </w:r>
            </w:ins>
          </w:p>
        </w:tc>
      </w:tr>
      <w:tr w:rsidR="007B2B12" w:rsidRPr="00340831" w:rsidTr="004C693F">
        <w:trPr>
          <w:gridAfter w:val="1"/>
          <w:wAfter w:w="12" w:type="pct"/>
          <w:cantSplit/>
          <w:ins w:id="1972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723" w:author=" " w:date="2019-05-27T04:43:00Z"/>
                <w:rFonts w:ascii="Arial" w:hAnsi="Arial" w:cs="Arial"/>
                <w:color w:val="000000"/>
                <w:sz w:val="18"/>
                <w:szCs w:val="18"/>
                <w:lang w:val="en-US"/>
              </w:rPr>
            </w:pPr>
            <w:ins w:id="19724" w:author=" " w:date="2019-05-27T04:43:00Z">
              <w:r w:rsidRPr="00340831">
                <w:rPr>
                  <w:rFonts w:ascii="Arial" w:hAnsi="Arial" w:cs="Arial"/>
                  <w:color w:val="000000"/>
                  <w:sz w:val="18"/>
                  <w:szCs w:val="18"/>
                  <w:lang w:val="en-US"/>
                </w:rPr>
                <w:lastRenderedPageBreak/>
                <w:t>DC_13A_n260(A-2H)_UL_13A_n260A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725" w:author=" " w:date="2019-05-27T04:43:00Z"/>
                <w:rFonts w:ascii="Arial" w:hAnsi="Arial" w:cs="Arial"/>
                <w:color w:val="000000"/>
                <w:sz w:val="18"/>
                <w:szCs w:val="18"/>
                <w:lang w:val="en-US"/>
              </w:rPr>
            </w:pPr>
            <w:ins w:id="1972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727" w:author=" " w:date="2019-05-27T04:43:00Z"/>
                <w:rStyle w:val="af2"/>
                <w:rFonts w:cs="Arial"/>
                <w:szCs w:val="18"/>
              </w:rPr>
            </w:pPr>
            <w:ins w:id="1972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729" w:author=" " w:date="2019-05-27T04:43:00Z"/>
                <w:rFonts w:cs="Arial"/>
                <w:szCs w:val="18"/>
              </w:rPr>
            </w:pPr>
            <w:ins w:id="1973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31" w:author=" " w:date="2019-05-27T04:43:00Z"/>
                <w:rFonts w:cs="Arial"/>
                <w:szCs w:val="18"/>
              </w:rPr>
            </w:pPr>
            <w:ins w:id="1973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33" w:author=" " w:date="2019-05-27T04:43:00Z"/>
                <w:rFonts w:cs="Arial"/>
                <w:szCs w:val="18"/>
              </w:rPr>
            </w:pPr>
            <w:ins w:id="1973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35" w:author=" " w:date="2019-05-27T04:43:00Z"/>
                <w:rFonts w:cs="Arial"/>
                <w:szCs w:val="18"/>
              </w:rPr>
            </w:pPr>
            <w:ins w:id="19736" w:author=" " w:date="2019-05-27T04:43:00Z">
              <w:r w:rsidRPr="00340831">
                <w:rPr>
                  <w:rFonts w:cs="Arial"/>
                  <w:szCs w:val="18"/>
                </w:rPr>
                <w:t>None</w:t>
              </w:r>
            </w:ins>
          </w:p>
        </w:tc>
      </w:tr>
      <w:tr w:rsidR="007B2B12" w:rsidRPr="00340831" w:rsidTr="004C693F">
        <w:trPr>
          <w:gridAfter w:val="1"/>
          <w:wAfter w:w="12" w:type="pct"/>
          <w:cantSplit/>
          <w:ins w:id="1973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738" w:author=" " w:date="2019-05-27T04:43:00Z"/>
                <w:rFonts w:ascii="Arial" w:hAnsi="Arial" w:cs="Arial"/>
                <w:color w:val="000000"/>
                <w:sz w:val="18"/>
                <w:szCs w:val="18"/>
                <w:lang w:val="en-US"/>
              </w:rPr>
            </w:pPr>
            <w:ins w:id="19739" w:author=" " w:date="2019-05-27T04:43:00Z">
              <w:r w:rsidRPr="00340831">
                <w:rPr>
                  <w:rFonts w:ascii="Arial" w:hAnsi="Arial" w:cs="Arial"/>
                  <w:color w:val="000000"/>
                  <w:sz w:val="18"/>
                  <w:szCs w:val="18"/>
                  <w:lang w:val="en-US"/>
                </w:rPr>
                <w:t xml:space="preserve">DC_13A_n260(2A-H)_UL_13A_n260G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740" w:author=" " w:date="2019-05-27T04:43:00Z"/>
                <w:rFonts w:ascii="Arial" w:hAnsi="Arial" w:cs="Arial"/>
                <w:color w:val="000000"/>
                <w:sz w:val="18"/>
                <w:szCs w:val="18"/>
                <w:lang w:val="en-US"/>
              </w:rPr>
            </w:pPr>
            <w:ins w:id="1974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742" w:author=" " w:date="2019-05-27T04:43:00Z"/>
                <w:rStyle w:val="af2"/>
                <w:rFonts w:cs="Arial"/>
                <w:szCs w:val="18"/>
              </w:rPr>
            </w:pPr>
            <w:ins w:id="1974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744" w:author=" " w:date="2019-05-27T04:43:00Z"/>
                <w:rFonts w:cs="Arial"/>
                <w:szCs w:val="18"/>
              </w:rPr>
            </w:pPr>
            <w:ins w:id="1974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46" w:author=" " w:date="2019-05-27T04:43:00Z"/>
                <w:rFonts w:cs="Arial"/>
                <w:szCs w:val="18"/>
              </w:rPr>
            </w:pPr>
            <w:ins w:id="1974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48" w:author=" " w:date="2019-05-27T04:43:00Z"/>
                <w:rFonts w:cs="Arial"/>
                <w:szCs w:val="18"/>
              </w:rPr>
            </w:pPr>
            <w:ins w:id="1974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50" w:author=" " w:date="2019-05-27T04:43:00Z"/>
                <w:rFonts w:cs="Arial"/>
                <w:szCs w:val="18"/>
              </w:rPr>
            </w:pPr>
            <w:ins w:id="19751" w:author=" " w:date="2019-05-27T04:43:00Z">
              <w:r w:rsidRPr="00340831">
                <w:rPr>
                  <w:rFonts w:cs="Arial"/>
                  <w:szCs w:val="18"/>
                </w:rPr>
                <w:t>None</w:t>
              </w:r>
            </w:ins>
          </w:p>
        </w:tc>
      </w:tr>
      <w:tr w:rsidR="007B2B12" w:rsidRPr="00340831" w:rsidTr="004C693F">
        <w:trPr>
          <w:gridAfter w:val="1"/>
          <w:wAfter w:w="12" w:type="pct"/>
          <w:cantSplit/>
          <w:ins w:id="1975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753" w:author=" " w:date="2019-05-27T04:43:00Z"/>
                <w:rFonts w:ascii="Arial" w:hAnsi="Arial" w:cs="Arial"/>
                <w:color w:val="000000"/>
                <w:sz w:val="18"/>
                <w:szCs w:val="18"/>
                <w:lang w:val="en-US"/>
              </w:rPr>
            </w:pPr>
            <w:ins w:id="19754" w:author=" " w:date="2019-05-27T04:43:00Z">
              <w:r w:rsidRPr="00340831">
                <w:rPr>
                  <w:rFonts w:ascii="Arial" w:hAnsi="Arial" w:cs="Arial"/>
                  <w:color w:val="000000"/>
                  <w:sz w:val="18"/>
                  <w:szCs w:val="18"/>
                  <w:lang w:val="en-US"/>
                </w:rPr>
                <w:t>DC_13A_n260(A-2H)_UL_13A_n260G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755" w:author=" " w:date="2019-05-27T04:43:00Z"/>
                <w:rFonts w:ascii="Arial" w:hAnsi="Arial" w:cs="Arial"/>
                <w:color w:val="000000"/>
                <w:sz w:val="18"/>
                <w:szCs w:val="18"/>
                <w:lang w:val="en-US"/>
              </w:rPr>
            </w:pPr>
            <w:ins w:id="1975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757" w:author=" " w:date="2019-05-27T04:43:00Z"/>
                <w:rStyle w:val="af2"/>
                <w:rFonts w:cs="Arial"/>
                <w:szCs w:val="18"/>
              </w:rPr>
            </w:pPr>
            <w:ins w:id="1975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759" w:author=" " w:date="2019-05-27T04:43:00Z"/>
                <w:rFonts w:cs="Arial"/>
                <w:szCs w:val="18"/>
              </w:rPr>
            </w:pPr>
            <w:ins w:id="1976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61" w:author=" " w:date="2019-05-27T04:43:00Z"/>
                <w:rFonts w:cs="Arial"/>
                <w:szCs w:val="18"/>
              </w:rPr>
            </w:pPr>
            <w:ins w:id="1976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63" w:author=" " w:date="2019-05-27T04:43:00Z"/>
                <w:rFonts w:cs="Arial"/>
                <w:szCs w:val="18"/>
              </w:rPr>
            </w:pPr>
            <w:ins w:id="1976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65" w:author=" " w:date="2019-05-27T04:43:00Z"/>
                <w:rFonts w:cs="Arial"/>
                <w:szCs w:val="18"/>
              </w:rPr>
            </w:pPr>
            <w:ins w:id="19766" w:author=" " w:date="2019-05-27T04:43:00Z">
              <w:r w:rsidRPr="00340831">
                <w:rPr>
                  <w:rFonts w:cs="Arial"/>
                  <w:szCs w:val="18"/>
                </w:rPr>
                <w:t>None</w:t>
              </w:r>
            </w:ins>
          </w:p>
        </w:tc>
      </w:tr>
      <w:tr w:rsidR="007B2B12" w:rsidRPr="00340831" w:rsidTr="004C693F">
        <w:trPr>
          <w:gridAfter w:val="1"/>
          <w:wAfter w:w="12" w:type="pct"/>
          <w:cantSplit/>
          <w:ins w:id="1976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768" w:author=" " w:date="2019-05-27T04:43:00Z"/>
                <w:rFonts w:ascii="Arial" w:hAnsi="Arial" w:cs="Arial"/>
                <w:color w:val="000000"/>
                <w:sz w:val="18"/>
                <w:szCs w:val="18"/>
                <w:lang w:val="en-US"/>
              </w:rPr>
            </w:pPr>
            <w:ins w:id="19769" w:author=" " w:date="2019-05-27T04:43:00Z">
              <w:r w:rsidRPr="00340831">
                <w:rPr>
                  <w:rFonts w:ascii="Arial" w:hAnsi="Arial" w:cs="Arial"/>
                  <w:color w:val="000000"/>
                  <w:sz w:val="18"/>
                  <w:szCs w:val="18"/>
                  <w:lang w:val="en-US"/>
                </w:rPr>
                <w:t xml:space="preserve">DC_13A_n260(2A-H)_UL_13A_n260H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770" w:author=" " w:date="2019-05-27T04:43:00Z"/>
                <w:rFonts w:ascii="Arial" w:hAnsi="Arial" w:cs="Arial"/>
                <w:color w:val="000000"/>
                <w:sz w:val="18"/>
                <w:szCs w:val="18"/>
                <w:lang w:val="en-US"/>
              </w:rPr>
            </w:pPr>
            <w:ins w:id="1977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772" w:author=" " w:date="2019-05-27T04:43:00Z"/>
                <w:rStyle w:val="af2"/>
                <w:rFonts w:cs="Arial"/>
                <w:szCs w:val="18"/>
              </w:rPr>
            </w:pPr>
            <w:ins w:id="1977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774" w:author=" " w:date="2019-05-27T04:43:00Z"/>
                <w:rFonts w:cs="Arial"/>
                <w:szCs w:val="18"/>
              </w:rPr>
            </w:pPr>
            <w:ins w:id="1977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76" w:author=" " w:date="2019-05-27T04:43:00Z"/>
                <w:rFonts w:cs="Arial"/>
                <w:szCs w:val="18"/>
              </w:rPr>
            </w:pPr>
            <w:ins w:id="1977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78" w:author=" " w:date="2019-05-27T04:43:00Z"/>
                <w:rFonts w:cs="Arial"/>
                <w:szCs w:val="18"/>
              </w:rPr>
            </w:pPr>
            <w:ins w:id="1977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80" w:author=" " w:date="2019-05-27T04:43:00Z"/>
                <w:rFonts w:cs="Arial"/>
                <w:szCs w:val="18"/>
              </w:rPr>
            </w:pPr>
            <w:ins w:id="19781" w:author=" " w:date="2019-05-27T04:43:00Z">
              <w:r w:rsidRPr="00340831">
                <w:rPr>
                  <w:rFonts w:cs="Arial"/>
                  <w:szCs w:val="18"/>
                </w:rPr>
                <w:t>None</w:t>
              </w:r>
            </w:ins>
          </w:p>
        </w:tc>
      </w:tr>
      <w:tr w:rsidR="007B2B12" w:rsidRPr="00340831" w:rsidTr="004C693F">
        <w:trPr>
          <w:gridAfter w:val="1"/>
          <w:wAfter w:w="12" w:type="pct"/>
          <w:cantSplit/>
          <w:ins w:id="1978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783" w:author=" " w:date="2019-05-27T04:43:00Z"/>
                <w:rFonts w:ascii="Arial" w:hAnsi="Arial" w:cs="Arial"/>
                <w:color w:val="000000"/>
                <w:sz w:val="18"/>
                <w:szCs w:val="18"/>
                <w:lang w:val="en-US"/>
              </w:rPr>
            </w:pPr>
            <w:ins w:id="19784" w:author=" " w:date="2019-05-27T04:43:00Z">
              <w:r w:rsidRPr="00340831">
                <w:rPr>
                  <w:rFonts w:ascii="Arial" w:hAnsi="Arial" w:cs="Arial"/>
                  <w:color w:val="000000"/>
                  <w:sz w:val="18"/>
                  <w:szCs w:val="18"/>
                  <w:lang w:val="en-US"/>
                </w:rPr>
                <w:t>DC_13A_n260(A-2H)_UL_13A_n260H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785" w:author=" " w:date="2019-05-27T04:43:00Z"/>
                <w:rFonts w:ascii="Arial" w:hAnsi="Arial" w:cs="Arial"/>
                <w:color w:val="000000"/>
                <w:sz w:val="18"/>
                <w:szCs w:val="18"/>
                <w:lang w:val="en-US"/>
              </w:rPr>
            </w:pPr>
            <w:ins w:id="1978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787" w:author=" " w:date="2019-05-27T04:43:00Z"/>
                <w:rStyle w:val="af2"/>
                <w:rFonts w:cs="Arial"/>
                <w:szCs w:val="18"/>
              </w:rPr>
            </w:pPr>
            <w:ins w:id="1978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789" w:author=" " w:date="2019-05-27T04:43:00Z"/>
                <w:rFonts w:cs="Arial"/>
                <w:szCs w:val="18"/>
              </w:rPr>
            </w:pPr>
            <w:ins w:id="1979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91" w:author=" " w:date="2019-05-27T04:43:00Z"/>
                <w:rFonts w:cs="Arial"/>
                <w:szCs w:val="18"/>
              </w:rPr>
            </w:pPr>
            <w:ins w:id="1979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93" w:author=" " w:date="2019-05-27T04:43:00Z"/>
                <w:rFonts w:cs="Arial"/>
                <w:szCs w:val="18"/>
              </w:rPr>
            </w:pPr>
            <w:ins w:id="1979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95" w:author=" " w:date="2019-05-27T04:43:00Z"/>
                <w:rFonts w:cs="Arial"/>
                <w:szCs w:val="18"/>
              </w:rPr>
            </w:pPr>
            <w:ins w:id="19796" w:author=" " w:date="2019-05-27T04:43:00Z">
              <w:r w:rsidRPr="00340831">
                <w:rPr>
                  <w:rFonts w:cs="Arial"/>
                  <w:szCs w:val="18"/>
                </w:rPr>
                <w:t>None</w:t>
              </w:r>
            </w:ins>
          </w:p>
        </w:tc>
      </w:tr>
      <w:tr w:rsidR="007B2B12" w:rsidRPr="00340831" w:rsidTr="004C693F">
        <w:trPr>
          <w:gridAfter w:val="1"/>
          <w:wAfter w:w="12" w:type="pct"/>
          <w:cantSplit/>
          <w:ins w:id="1979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798" w:author=" " w:date="2019-05-27T04:43:00Z"/>
                <w:rFonts w:ascii="Arial" w:hAnsi="Arial" w:cs="Arial"/>
                <w:color w:val="000000"/>
                <w:sz w:val="18"/>
                <w:szCs w:val="18"/>
                <w:lang w:val="en-US"/>
              </w:rPr>
            </w:pPr>
            <w:ins w:id="19799" w:author=" " w:date="2019-05-27T04:43:00Z">
              <w:r w:rsidRPr="00340831">
                <w:rPr>
                  <w:rFonts w:ascii="Arial" w:hAnsi="Arial" w:cs="Arial"/>
                  <w:color w:val="000000"/>
                  <w:sz w:val="18"/>
                  <w:szCs w:val="18"/>
                  <w:lang w:val="en-US"/>
                </w:rPr>
                <w:t xml:space="preserve">DC_13A_n260(A-P)_UL_13A_n260A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800" w:author=" " w:date="2019-05-27T04:43:00Z"/>
                <w:rFonts w:ascii="Arial" w:hAnsi="Arial" w:cs="Arial"/>
                <w:color w:val="000000"/>
                <w:sz w:val="18"/>
                <w:szCs w:val="18"/>
                <w:lang w:val="en-US"/>
              </w:rPr>
            </w:pPr>
            <w:ins w:id="1980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802" w:author=" " w:date="2019-05-27T04:43:00Z"/>
                <w:rStyle w:val="af2"/>
                <w:rFonts w:cs="Arial"/>
                <w:szCs w:val="18"/>
              </w:rPr>
            </w:pPr>
            <w:ins w:id="1980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804" w:author=" " w:date="2019-05-27T04:43:00Z"/>
                <w:rFonts w:cs="Arial"/>
                <w:szCs w:val="18"/>
              </w:rPr>
            </w:pPr>
            <w:ins w:id="1980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06" w:author=" " w:date="2019-05-27T04:43:00Z"/>
                <w:rFonts w:cs="Arial"/>
                <w:szCs w:val="18"/>
              </w:rPr>
            </w:pPr>
            <w:ins w:id="1980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08" w:author=" " w:date="2019-05-27T04:43:00Z"/>
                <w:rFonts w:cs="Arial"/>
                <w:szCs w:val="18"/>
              </w:rPr>
            </w:pPr>
            <w:ins w:id="1980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10" w:author=" " w:date="2019-05-27T04:43:00Z"/>
                <w:rFonts w:cs="Arial"/>
                <w:szCs w:val="18"/>
              </w:rPr>
            </w:pPr>
            <w:ins w:id="19811" w:author=" " w:date="2019-05-27T04:43:00Z">
              <w:r w:rsidRPr="00340831">
                <w:rPr>
                  <w:rFonts w:cs="Arial"/>
                  <w:szCs w:val="18"/>
                </w:rPr>
                <w:t>None</w:t>
              </w:r>
            </w:ins>
          </w:p>
        </w:tc>
      </w:tr>
      <w:tr w:rsidR="007B2B12" w:rsidRPr="00340831" w:rsidTr="004C693F">
        <w:trPr>
          <w:gridAfter w:val="1"/>
          <w:wAfter w:w="12" w:type="pct"/>
          <w:cantSplit/>
          <w:ins w:id="1981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813" w:author=" " w:date="2019-05-27T04:43:00Z"/>
                <w:rFonts w:ascii="Arial" w:hAnsi="Arial" w:cs="Arial"/>
                <w:color w:val="000000"/>
                <w:sz w:val="18"/>
                <w:szCs w:val="18"/>
                <w:lang w:val="en-US"/>
              </w:rPr>
            </w:pPr>
            <w:ins w:id="19814" w:author=" " w:date="2019-05-27T04:43:00Z">
              <w:r w:rsidRPr="00340831">
                <w:rPr>
                  <w:rFonts w:ascii="Arial" w:hAnsi="Arial" w:cs="Arial"/>
                  <w:color w:val="000000"/>
                  <w:sz w:val="18"/>
                  <w:szCs w:val="18"/>
                  <w:lang w:val="en-US"/>
                </w:rPr>
                <w:t xml:space="preserve">DC_13A_n260(A-Q)_UL_13A_n260A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815" w:author=" " w:date="2019-05-27T04:43:00Z"/>
                <w:rFonts w:ascii="Arial" w:hAnsi="Arial" w:cs="Arial"/>
                <w:color w:val="000000"/>
                <w:sz w:val="18"/>
                <w:szCs w:val="18"/>
                <w:lang w:val="en-US"/>
              </w:rPr>
            </w:pPr>
            <w:ins w:id="1981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817" w:author=" " w:date="2019-05-27T04:43:00Z"/>
                <w:rStyle w:val="af2"/>
                <w:rFonts w:cs="Arial"/>
                <w:szCs w:val="18"/>
              </w:rPr>
            </w:pPr>
            <w:ins w:id="1981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819" w:author=" " w:date="2019-05-27T04:43:00Z"/>
                <w:rFonts w:cs="Arial"/>
                <w:szCs w:val="18"/>
              </w:rPr>
            </w:pPr>
            <w:ins w:id="1982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21" w:author=" " w:date="2019-05-27T04:43:00Z"/>
                <w:rFonts w:cs="Arial"/>
                <w:szCs w:val="18"/>
              </w:rPr>
            </w:pPr>
            <w:ins w:id="1982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23" w:author=" " w:date="2019-05-27T04:43:00Z"/>
                <w:rFonts w:cs="Arial"/>
                <w:szCs w:val="18"/>
              </w:rPr>
            </w:pPr>
            <w:ins w:id="1982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25" w:author=" " w:date="2019-05-27T04:43:00Z"/>
                <w:rFonts w:cs="Arial"/>
                <w:szCs w:val="18"/>
              </w:rPr>
            </w:pPr>
            <w:ins w:id="19826" w:author=" " w:date="2019-05-27T04:43:00Z">
              <w:r w:rsidRPr="00340831">
                <w:rPr>
                  <w:rFonts w:cs="Arial"/>
                  <w:szCs w:val="18"/>
                </w:rPr>
                <w:t>None</w:t>
              </w:r>
            </w:ins>
          </w:p>
        </w:tc>
      </w:tr>
      <w:tr w:rsidR="007B2B12" w:rsidRPr="00340831" w:rsidTr="004C693F">
        <w:trPr>
          <w:gridAfter w:val="1"/>
          <w:wAfter w:w="12" w:type="pct"/>
          <w:cantSplit/>
          <w:ins w:id="1982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828" w:author=" " w:date="2019-05-27T04:43:00Z"/>
                <w:rFonts w:ascii="Arial" w:hAnsi="Arial" w:cs="Arial"/>
                <w:color w:val="000000"/>
                <w:sz w:val="18"/>
                <w:szCs w:val="18"/>
                <w:lang w:val="en-US"/>
              </w:rPr>
            </w:pPr>
            <w:ins w:id="19829" w:author=" " w:date="2019-05-27T04:43:00Z">
              <w:r w:rsidRPr="00340831">
                <w:rPr>
                  <w:rFonts w:ascii="Arial" w:hAnsi="Arial" w:cs="Arial"/>
                  <w:color w:val="000000"/>
                  <w:sz w:val="18"/>
                  <w:szCs w:val="18"/>
                  <w:lang w:val="en-US"/>
                </w:rPr>
                <w:t>DC_13A_n260(P-Q)_UL_13A_n260A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830" w:author=" " w:date="2019-05-27T04:43:00Z"/>
                <w:rFonts w:ascii="Arial" w:hAnsi="Arial" w:cs="Arial"/>
                <w:color w:val="000000"/>
                <w:sz w:val="18"/>
                <w:szCs w:val="18"/>
                <w:lang w:val="en-US"/>
              </w:rPr>
            </w:pPr>
            <w:ins w:id="1983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832" w:author=" " w:date="2019-05-27T04:43:00Z"/>
                <w:rStyle w:val="af2"/>
                <w:rFonts w:cs="Arial"/>
                <w:szCs w:val="18"/>
              </w:rPr>
            </w:pPr>
            <w:ins w:id="1983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834" w:author=" " w:date="2019-05-27T04:43:00Z"/>
                <w:rFonts w:cs="Arial"/>
                <w:szCs w:val="18"/>
              </w:rPr>
            </w:pPr>
            <w:ins w:id="1983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36" w:author=" " w:date="2019-05-27T04:43:00Z"/>
                <w:rFonts w:cs="Arial"/>
                <w:szCs w:val="18"/>
              </w:rPr>
            </w:pPr>
            <w:ins w:id="1983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38" w:author=" " w:date="2019-05-27T04:43:00Z"/>
                <w:rFonts w:cs="Arial"/>
                <w:szCs w:val="18"/>
              </w:rPr>
            </w:pPr>
            <w:ins w:id="1983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40" w:author=" " w:date="2019-05-27T04:43:00Z"/>
                <w:rFonts w:cs="Arial"/>
                <w:szCs w:val="18"/>
              </w:rPr>
            </w:pPr>
            <w:ins w:id="19841" w:author=" " w:date="2019-05-27T04:43:00Z">
              <w:r w:rsidRPr="00340831">
                <w:rPr>
                  <w:rFonts w:cs="Arial"/>
                  <w:szCs w:val="18"/>
                </w:rPr>
                <w:t>None</w:t>
              </w:r>
            </w:ins>
          </w:p>
        </w:tc>
      </w:tr>
      <w:tr w:rsidR="007B2B12" w:rsidRPr="00340831" w:rsidTr="004C693F">
        <w:trPr>
          <w:gridAfter w:val="1"/>
          <w:wAfter w:w="12" w:type="pct"/>
          <w:cantSplit/>
          <w:ins w:id="1984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843" w:author=" " w:date="2019-05-27T04:43:00Z"/>
                <w:rFonts w:ascii="Arial" w:hAnsi="Arial" w:cs="Arial"/>
                <w:color w:val="000000"/>
                <w:sz w:val="18"/>
                <w:szCs w:val="18"/>
                <w:lang w:val="en-US"/>
              </w:rPr>
            </w:pPr>
            <w:ins w:id="19844" w:author=" " w:date="2019-05-27T04:43:00Z">
              <w:r w:rsidRPr="00340831">
                <w:rPr>
                  <w:rFonts w:ascii="Arial" w:hAnsi="Arial" w:cs="Arial"/>
                  <w:color w:val="000000"/>
                  <w:sz w:val="18"/>
                  <w:szCs w:val="18"/>
                  <w:lang w:val="en-US"/>
                </w:rPr>
                <w:t xml:space="preserve">DC_13A_n260(A-P)_UL_13A_n260O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845" w:author=" " w:date="2019-05-27T04:43:00Z"/>
                <w:rFonts w:ascii="Arial" w:hAnsi="Arial" w:cs="Arial"/>
                <w:color w:val="000000"/>
                <w:sz w:val="18"/>
                <w:szCs w:val="18"/>
                <w:lang w:val="en-US"/>
              </w:rPr>
            </w:pPr>
            <w:ins w:id="1984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847" w:author=" " w:date="2019-05-27T04:43:00Z"/>
                <w:rStyle w:val="af2"/>
                <w:rFonts w:cs="Arial"/>
                <w:szCs w:val="18"/>
              </w:rPr>
            </w:pPr>
            <w:ins w:id="1984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849" w:author=" " w:date="2019-05-27T04:43:00Z"/>
                <w:rFonts w:cs="Arial"/>
                <w:szCs w:val="18"/>
              </w:rPr>
            </w:pPr>
            <w:ins w:id="1985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51" w:author=" " w:date="2019-05-27T04:43:00Z"/>
                <w:rFonts w:cs="Arial"/>
                <w:szCs w:val="18"/>
              </w:rPr>
            </w:pPr>
            <w:ins w:id="1985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53" w:author=" " w:date="2019-05-27T04:43:00Z"/>
                <w:rFonts w:cs="Arial"/>
                <w:szCs w:val="18"/>
              </w:rPr>
            </w:pPr>
            <w:ins w:id="1985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55" w:author=" " w:date="2019-05-27T04:43:00Z"/>
                <w:rFonts w:cs="Arial"/>
                <w:szCs w:val="18"/>
              </w:rPr>
            </w:pPr>
            <w:ins w:id="19856" w:author=" " w:date="2019-05-27T04:43:00Z">
              <w:r w:rsidRPr="00340831">
                <w:rPr>
                  <w:rFonts w:cs="Arial"/>
                  <w:szCs w:val="18"/>
                </w:rPr>
                <w:t>None</w:t>
              </w:r>
            </w:ins>
          </w:p>
        </w:tc>
      </w:tr>
      <w:tr w:rsidR="007B2B12" w:rsidRPr="00340831" w:rsidTr="004C693F">
        <w:trPr>
          <w:gridAfter w:val="1"/>
          <w:wAfter w:w="12" w:type="pct"/>
          <w:cantSplit/>
          <w:ins w:id="1985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858" w:author=" " w:date="2019-05-27T04:43:00Z"/>
                <w:rFonts w:ascii="Arial" w:hAnsi="Arial" w:cs="Arial"/>
                <w:color w:val="000000"/>
                <w:sz w:val="18"/>
                <w:szCs w:val="18"/>
                <w:lang w:val="en-US"/>
              </w:rPr>
            </w:pPr>
            <w:ins w:id="19859" w:author=" " w:date="2019-05-27T04:43:00Z">
              <w:r w:rsidRPr="00340831">
                <w:rPr>
                  <w:rFonts w:ascii="Arial" w:hAnsi="Arial" w:cs="Arial"/>
                  <w:color w:val="000000"/>
                  <w:sz w:val="18"/>
                  <w:szCs w:val="18"/>
                  <w:lang w:val="en-US"/>
                </w:rPr>
                <w:t xml:space="preserve">DC_13A_n260(A-Q)_UL_13A_n260O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860" w:author=" " w:date="2019-05-27T04:43:00Z"/>
                <w:rFonts w:ascii="Arial" w:hAnsi="Arial" w:cs="Arial"/>
                <w:color w:val="000000"/>
                <w:sz w:val="18"/>
                <w:szCs w:val="18"/>
                <w:lang w:val="en-US"/>
              </w:rPr>
            </w:pPr>
            <w:ins w:id="1986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862" w:author=" " w:date="2019-05-27T04:43:00Z"/>
                <w:rStyle w:val="af2"/>
                <w:rFonts w:cs="Arial"/>
                <w:szCs w:val="18"/>
              </w:rPr>
            </w:pPr>
            <w:ins w:id="1986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864" w:author=" " w:date="2019-05-27T04:43:00Z"/>
                <w:rFonts w:cs="Arial"/>
                <w:szCs w:val="18"/>
              </w:rPr>
            </w:pPr>
            <w:ins w:id="1986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66" w:author=" " w:date="2019-05-27T04:43:00Z"/>
                <w:rFonts w:cs="Arial"/>
                <w:szCs w:val="18"/>
              </w:rPr>
            </w:pPr>
            <w:ins w:id="1986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68" w:author=" " w:date="2019-05-27T04:43:00Z"/>
                <w:rFonts w:cs="Arial"/>
                <w:szCs w:val="18"/>
              </w:rPr>
            </w:pPr>
            <w:ins w:id="1986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70" w:author=" " w:date="2019-05-27T04:43:00Z"/>
                <w:rFonts w:cs="Arial"/>
                <w:szCs w:val="18"/>
              </w:rPr>
            </w:pPr>
            <w:ins w:id="19871" w:author=" " w:date="2019-05-27T04:43:00Z">
              <w:r w:rsidRPr="00340831">
                <w:rPr>
                  <w:rFonts w:cs="Arial"/>
                  <w:szCs w:val="18"/>
                </w:rPr>
                <w:t>None</w:t>
              </w:r>
            </w:ins>
          </w:p>
        </w:tc>
      </w:tr>
      <w:tr w:rsidR="007B2B12" w:rsidRPr="00340831" w:rsidTr="004C693F">
        <w:trPr>
          <w:gridAfter w:val="1"/>
          <w:wAfter w:w="12" w:type="pct"/>
          <w:cantSplit/>
          <w:ins w:id="1987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873" w:author=" " w:date="2019-05-27T04:43:00Z"/>
                <w:rFonts w:ascii="Arial" w:hAnsi="Arial" w:cs="Arial"/>
                <w:color w:val="000000"/>
                <w:sz w:val="18"/>
                <w:szCs w:val="18"/>
                <w:lang w:val="en-US"/>
              </w:rPr>
            </w:pPr>
            <w:ins w:id="19874" w:author=" " w:date="2019-05-27T04:43:00Z">
              <w:r w:rsidRPr="00340831">
                <w:rPr>
                  <w:rFonts w:ascii="Arial" w:hAnsi="Arial" w:cs="Arial"/>
                  <w:color w:val="000000"/>
                  <w:sz w:val="18"/>
                  <w:szCs w:val="18"/>
                  <w:lang w:val="en-US"/>
                </w:rPr>
                <w:t>DC_13A_n260(P-Q)_UL_13A_n260O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875" w:author=" " w:date="2019-05-27T04:43:00Z"/>
                <w:rFonts w:ascii="Arial" w:hAnsi="Arial" w:cs="Arial"/>
                <w:color w:val="000000"/>
                <w:sz w:val="18"/>
                <w:szCs w:val="18"/>
                <w:lang w:val="en-US"/>
              </w:rPr>
            </w:pPr>
            <w:ins w:id="1987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877" w:author=" " w:date="2019-05-27T04:43:00Z"/>
                <w:rStyle w:val="af2"/>
                <w:rFonts w:cs="Arial"/>
                <w:szCs w:val="18"/>
              </w:rPr>
            </w:pPr>
            <w:ins w:id="1987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879" w:author=" " w:date="2019-05-27T04:43:00Z"/>
                <w:rFonts w:cs="Arial"/>
                <w:szCs w:val="18"/>
              </w:rPr>
            </w:pPr>
            <w:ins w:id="1988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81" w:author=" " w:date="2019-05-27T04:43:00Z"/>
                <w:rFonts w:cs="Arial"/>
                <w:szCs w:val="18"/>
              </w:rPr>
            </w:pPr>
            <w:ins w:id="1988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83" w:author=" " w:date="2019-05-27T04:43:00Z"/>
                <w:rFonts w:cs="Arial"/>
                <w:szCs w:val="18"/>
              </w:rPr>
            </w:pPr>
            <w:ins w:id="1988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85" w:author=" " w:date="2019-05-27T04:43:00Z"/>
                <w:rFonts w:cs="Arial"/>
                <w:szCs w:val="18"/>
              </w:rPr>
            </w:pPr>
            <w:ins w:id="19886" w:author=" " w:date="2019-05-27T04:43:00Z">
              <w:r w:rsidRPr="00340831">
                <w:rPr>
                  <w:rFonts w:cs="Arial"/>
                  <w:szCs w:val="18"/>
                </w:rPr>
                <w:t>None</w:t>
              </w:r>
            </w:ins>
          </w:p>
        </w:tc>
      </w:tr>
      <w:tr w:rsidR="007B2B12" w:rsidRPr="00340831" w:rsidTr="004C693F">
        <w:trPr>
          <w:gridAfter w:val="1"/>
          <w:wAfter w:w="12" w:type="pct"/>
          <w:cantSplit/>
          <w:ins w:id="1988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888" w:author=" " w:date="2019-05-27T04:43:00Z"/>
                <w:rFonts w:ascii="Arial" w:hAnsi="Arial" w:cs="Arial"/>
                <w:color w:val="000000"/>
                <w:sz w:val="18"/>
                <w:szCs w:val="18"/>
                <w:lang w:val="en-US"/>
              </w:rPr>
            </w:pPr>
            <w:ins w:id="19889" w:author=" " w:date="2019-05-27T04:43:00Z">
              <w:r w:rsidRPr="00340831">
                <w:rPr>
                  <w:rFonts w:ascii="Arial" w:hAnsi="Arial" w:cs="Arial"/>
                  <w:color w:val="000000"/>
                  <w:sz w:val="18"/>
                  <w:szCs w:val="18"/>
                  <w:lang w:val="en-US"/>
                </w:rPr>
                <w:t xml:space="preserve">DC_13A_n260(A-P)_UL_13A_n260P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890" w:author=" " w:date="2019-05-27T04:43:00Z"/>
                <w:rFonts w:ascii="Arial" w:hAnsi="Arial" w:cs="Arial"/>
                <w:color w:val="000000"/>
                <w:sz w:val="18"/>
                <w:szCs w:val="18"/>
                <w:lang w:val="en-US"/>
              </w:rPr>
            </w:pPr>
            <w:ins w:id="1989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892" w:author=" " w:date="2019-05-27T04:43:00Z"/>
                <w:rStyle w:val="af2"/>
                <w:rFonts w:cs="Arial"/>
                <w:szCs w:val="18"/>
              </w:rPr>
            </w:pPr>
            <w:ins w:id="1989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894" w:author=" " w:date="2019-05-27T04:43:00Z"/>
                <w:rFonts w:cs="Arial"/>
                <w:szCs w:val="18"/>
              </w:rPr>
            </w:pPr>
            <w:ins w:id="1989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96" w:author=" " w:date="2019-05-27T04:43:00Z"/>
                <w:rFonts w:cs="Arial"/>
                <w:szCs w:val="18"/>
              </w:rPr>
            </w:pPr>
            <w:ins w:id="1989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98" w:author=" " w:date="2019-05-27T04:43:00Z"/>
                <w:rFonts w:cs="Arial"/>
                <w:szCs w:val="18"/>
              </w:rPr>
            </w:pPr>
            <w:ins w:id="1989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00" w:author=" " w:date="2019-05-27T04:43:00Z"/>
                <w:rFonts w:cs="Arial"/>
                <w:szCs w:val="18"/>
              </w:rPr>
            </w:pPr>
            <w:ins w:id="19901" w:author=" " w:date="2019-05-27T04:43:00Z">
              <w:r w:rsidRPr="00340831">
                <w:rPr>
                  <w:rFonts w:cs="Arial"/>
                  <w:szCs w:val="18"/>
                </w:rPr>
                <w:t>None</w:t>
              </w:r>
            </w:ins>
          </w:p>
        </w:tc>
      </w:tr>
      <w:tr w:rsidR="007B2B12" w:rsidRPr="00340831" w:rsidTr="004C693F">
        <w:trPr>
          <w:gridAfter w:val="1"/>
          <w:wAfter w:w="12" w:type="pct"/>
          <w:cantSplit/>
          <w:ins w:id="1990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903" w:author=" " w:date="2019-05-27T04:43:00Z"/>
                <w:rFonts w:ascii="Arial" w:hAnsi="Arial" w:cs="Arial"/>
                <w:color w:val="000000"/>
                <w:sz w:val="18"/>
                <w:szCs w:val="18"/>
                <w:lang w:val="en-US"/>
              </w:rPr>
            </w:pPr>
            <w:ins w:id="19904" w:author=" " w:date="2019-05-27T04:43:00Z">
              <w:r w:rsidRPr="00340831">
                <w:rPr>
                  <w:rFonts w:ascii="Arial" w:hAnsi="Arial" w:cs="Arial"/>
                  <w:color w:val="000000"/>
                  <w:sz w:val="18"/>
                  <w:szCs w:val="18"/>
                  <w:lang w:val="en-US"/>
                </w:rPr>
                <w:t xml:space="preserve">DC_13A_n260(A-Q)_UL_13A_n260P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905" w:author=" " w:date="2019-05-27T04:43:00Z"/>
                <w:rFonts w:ascii="Arial" w:hAnsi="Arial" w:cs="Arial"/>
                <w:color w:val="000000"/>
                <w:sz w:val="18"/>
                <w:szCs w:val="18"/>
                <w:lang w:val="en-US"/>
              </w:rPr>
            </w:pPr>
            <w:ins w:id="1990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07" w:author=" " w:date="2019-05-27T04:43:00Z"/>
                <w:rStyle w:val="af2"/>
                <w:rFonts w:cs="Arial"/>
                <w:szCs w:val="18"/>
              </w:rPr>
            </w:pPr>
            <w:ins w:id="1990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909" w:author=" " w:date="2019-05-27T04:43:00Z"/>
                <w:rFonts w:cs="Arial"/>
                <w:szCs w:val="18"/>
              </w:rPr>
            </w:pPr>
            <w:ins w:id="1991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11" w:author=" " w:date="2019-05-27T04:43:00Z"/>
                <w:rFonts w:cs="Arial"/>
                <w:szCs w:val="18"/>
              </w:rPr>
            </w:pPr>
            <w:ins w:id="1991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13" w:author=" " w:date="2019-05-27T04:43:00Z"/>
                <w:rFonts w:cs="Arial"/>
                <w:szCs w:val="18"/>
              </w:rPr>
            </w:pPr>
            <w:ins w:id="1991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15" w:author=" " w:date="2019-05-27T04:43:00Z"/>
                <w:rFonts w:cs="Arial"/>
                <w:szCs w:val="18"/>
              </w:rPr>
            </w:pPr>
            <w:ins w:id="19916" w:author=" " w:date="2019-05-27T04:43:00Z">
              <w:r w:rsidRPr="00340831">
                <w:rPr>
                  <w:rFonts w:cs="Arial"/>
                  <w:szCs w:val="18"/>
                </w:rPr>
                <w:t>None</w:t>
              </w:r>
            </w:ins>
          </w:p>
        </w:tc>
      </w:tr>
      <w:tr w:rsidR="007B2B12" w:rsidRPr="00340831" w:rsidTr="004C693F">
        <w:trPr>
          <w:gridAfter w:val="1"/>
          <w:wAfter w:w="12" w:type="pct"/>
          <w:cantSplit/>
          <w:ins w:id="1991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918" w:author=" " w:date="2019-05-27T04:43:00Z"/>
                <w:rFonts w:ascii="Arial" w:hAnsi="Arial" w:cs="Arial"/>
                <w:color w:val="000000"/>
                <w:sz w:val="18"/>
                <w:szCs w:val="18"/>
                <w:lang w:val="en-US"/>
              </w:rPr>
            </w:pPr>
            <w:ins w:id="19919" w:author=" " w:date="2019-05-27T04:43:00Z">
              <w:r w:rsidRPr="00340831">
                <w:rPr>
                  <w:rFonts w:ascii="Arial" w:hAnsi="Arial" w:cs="Arial"/>
                  <w:color w:val="000000"/>
                  <w:sz w:val="18"/>
                  <w:szCs w:val="18"/>
                  <w:lang w:val="en-US"/>
                </w:rPr>
                <w:t>DC_13A_n260(P-Q)_UL_13A_n260P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920" w:author=" " w:date="2019-05-27T04:43:00Z"/>
                <w:rFonts w:ascii="Arial" w:hAnsi="Arial" w:cs="Arial"/>
                <w:color w:val="000000"/>
                <w:sz w:val="18"/>
                <w:szCs w:val="18"/>
                <w:lang w:val="en-US"/>
              </w:rPr>
            </w:pPr>
            <w:ins w:id="1992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22" w:author=" " w:date="2019-05-27T04:43:00Z"/>
                <w:rStyle w:val="af2"/>
                <w:rFonts w:cs="Arial"/>
                <w:szCs w:val="18"/>
              </w:rPr>
            </w:pPr>
            <w:ins w:id="1992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924" w:author=" " w:date="2019-05-27T04:43:00Z"/>
                <w:rFonts w:cs="Arial"/>
                <w:szCs w:val="18"/>
              </w:rPr>
            </w:pPr>
            <w:ins w:id="1992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26" w:author=" " w:date="2019-05-27T04:43:00Z"/>
                <w:rFonts w:cs="Arial"/>
                <w:szCs w:val="18"/>
              </w:rPr>
            </w:pPr>
            <w:ins w:id="1992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28" w:author=" " w:date="2019-05-27T04:43:00Z"/>
                <w:rFonts w:cs="Arial"/>
                <w:szCs w:val="18"/>
              </w:rPr>
            </w:pPr>
            <w:ins w:id="1992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30" w:author=" " w:date="2019-05-27T04:43:00Z"/>
                <w:rFonts w:cs="Arial"/>
                <w:szCs w:val="18"/>
              </w:rPr>
            </w:pPr>
            <w:ins w:id="19931" w:author=" " w:date="2019-05-27T04:43:00Z">
              <w:r w:rsidRPr="00340831">
                <w:rPr>
                  <w:rFonts w:cs="Arial"/>
                  <w:szCs w:val="18"/>
                </w:rPr>
                <w:t>None</w:t>
              </w:r>
            </w:ins>
          </w:p>
        </w:tc>
      </w:tr>
      <w:tr w:rsidR="007B2B12" w:rsidRPr="00340831" w:rsidTr="004C693F">
        <w:trPr>
          <w:gridAfter w:val="1"/>
          <w:wAfter w:w="12" w:type="pct"/>
          <w:cantSplit/>
          <w:ins w:id="1993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933" w:author=" " w:date="2019-05-27T04:43:00Z"/>
                <w:rFonts w:ascii="Arial" w:hAnsi="Arial" w:cs="Arial"/>
                <w:color w:val="000000"/>
                <w:sz w:val="18"/>
                <w:szCs w:val="18"/>
                <w:lang w:val="en-US"/>
              </w:rPr>
            </w:pPr>
            <w:ins w:id="19934" w:author=" " w:date="2019-05-27T04:43:00Z">
              <w:r w:rsidRPr="00340831">
                <w:rPr>
                  <w:rFonts w:ascii="Arial" w:hAnsi="Arial" w:cs="Arial"/>
                  <w:color w:val="000000"/>
                  <w:sz w:val="18"/>
                  <w:szCs w:val="18"/>
                  <w:lang w:val="en-US"/>
                </w:rPr>
                <w:t xml:space="preserve">DC_13A_n260(A-Q)_UL_13A_n260Q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935" w:author=" " w:date="2019-05-27T04:43:00Z"/>
                <w:rFonts w:ascii="Arial" w:hAnsi="Arial" w:cs="Arial"/>
                <w:color w:val="000000"/>
                <w:sz w:val="18"/>
                <w:szCs w:val="18"/>
                <w:lang w:val="en-US"/>
              </w:rPr>
            </w:pPr>
            <w:ins w:id="1993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37" w:author=" " w:date="2019-05-27T04:43:00Z"/>
                <w:rStyle w:val="af2"/>
                <w:rFonts w:cs="Arial"/>
                <w:szCs w:val="18"/>
              </w:rPr>
            </w:pPr>
            <w:ins w:id="1993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939" w:author=" " w:date="2019-05-27T04:43:00Z"/>
                <w:rFonts w:cs="Arial"/>
                <w:szCs w:val="18"/>
              </w:rPr>
            </w:pPr>
            <w:ins w:id="1994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41" w:author=" " w:date="2019-05-27T04:43:00Z"/>
                <w:rFonts w:cs="Arial"/>
                <w:szCs w:val="18"/>
              </w:rPr>
            </w:pPr>
            <w:ins w:id="1994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43" w:author=" " w:date="2019-05-27T04:43:00Z"/>
                <w:rFonts w:cs="Arial"/>
                <w:szCs w:val="18"/>
              </w:rPr>
            </w:pPr>
            <w:ins w:id="1994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45" w:author=" " w:date="2019-05-27T04:43:00Z"/>
                <w:rFonts w:cs="Arial"/>
                <w:szCs w:val="18"/>
              </w:rPr>
            </w:pPr>
            <w:ins w:id="19946" w:author=" " w:date="2019-05-27T04:43:00Z">
              <w:r w:rsidRPr="00340831">
                <w:rPr>
                  <w:rFonts w:cs="Arial"/>
                  <w:szCs w:val="18"/>
                </w:rPr>
                <w:t>None</w:t>
              </w:r>
            </w:ins>
          </w:p>
        </w:tc>
      </w:tr>
      <w:tr w:rsidR="007B2B12" w:rsidRPr="00340831" w:rsidTr="004C693F">
        <w:trPr>
          <w:gridAfter w:val="1"/>
          <w:wAfter w:w="12" w:type="pct"/>
          <w:cantSplit/>
          <w:ins w:id="1994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948" w:author=" " w:date="2019-05-27T04:43:00Z"/>
                <w:rFonts w:ascii="Arial" w:hAnsi="Arial" w:cs="Arial"/>
                <w:color w:val="000000"/>
                <w:sz w:val="18"/>
                <w:szCs w:val="18"/>
                <w:lang w:val="en-US"/>
              </w:rPr>
            </w:pPr>
            <w:ins w:id="19949" w:author=" " w:date="2019-05-27T04:43:00Z">
              <w:r w:rsidRPr="00340831">
                <w:rPr>
                  <w:rFonts w:ascii="Arial" w:hAnsi="Arial" w:cs="Arial"/>
                  <w:color w:val="000000"/>
                  <w:sz w:val="18"/>
                  <w:szCs w:val="18"/>
                  <w:lang w:val="en-US"/>
                </w:rPr>
                <w:t>DC_13A_n260(P-Q)_UL_13A_n260Q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950" w:author=" " w:date="2019-05-27T04:43:00Z"/>
                <w:rFonts w:ascii="Arial" w:hAnsi="Arial" w:cs="Arial"/>
                <w:color w:val="000000"/>
                <w:sz w:val="18"/>
                <w:szCs w:val="18"/>
                <w:lang w:val="en-US"/>
              </w:rPr>
            </w:pPr>
            <w:ins w:id="1995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52" w:author=" " w:date="2019-05-27T04:43:00Z"/>
                <w:rStyle w:val="af2"/>
                <w:rFonts w:cs="Arial"/>
                <w:szCs w:val="18"/>
              </w:rPr>
            </w:pPr>
            <w:ins w:id="1995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954" w:author=" " w:date="2019-05-27T04:43:00Z"/>
                <w:rFonts w:cs="Arial"/>
                <w:szCs w:val="18"/>
              </w:rPr>
            </w:pPr>
            <w:ins w:id="1995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56" w:author=" " w:date="2019-05-27T04:43:00Z"/>
                <w:rFonts w:cs="Arial"/>
                <w:szCs w:val="18"/>
              </w:rPr>
            </w:pPr>
            <w:ins w:id="1995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58" w:author=" " w:date="2019-05-27T04:43:00Z"/>
                <w:rFonts w:cs="Arial"/>
                <w:szCs w:val="18"/>
              </w:rPr>
            </w:pPr>
            <w:ins w:id="1995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60" w:author=" " w:date="2019-05-27T04:43:00Z"/>
                <w:rFonts w:cs="Arial"/>
                <w:szCs w:val="18"/>
              </w:rPr>
            </w:pPr>
            <w:ins w:id="19961" w:author=" " w:date="2019-05-27T04:43:00Z">
              <w:r w:rsidRPr="00340831">
                <w:rPr>
                  <w:rFonts w:cs="Arial"/>
                  <w:szCs w:val="18"/>
                </w:rPr>
                <w:t>None</w:t>
              </w:r>
            </w:ins>
          </w:p>
        </w:tc>
      </w:tr>
      <w:tr w:rsidR="007B2B12" w:rsidRPr="00340831" w:rsidTr="004C693F">
        <w:trPr>
          <w:gridAfter w:val="1"/>
          <w:wAfter w:w="12" w:type="pct"/>
          <w:cantSplit/>
          <w:ins w:id="1996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963" w:author=" " w:date="2019-05-27T04:43:00Z"/>
                <w:rFonts w:ascii="Arial" w:hAnsi="Arial" w:cs="Arial"/>
                <w:color w:val="000000"/>
                <w:sz w:val="18"/>
                <w:szCs w:val="18"/>
                <w:lang w:val="en-US"/>
              </w:rPr>
            </w:pPr>
            <w:ins w:id="19964" w:author=" " w:date="2019-05-27T04:43:00Z">
              <w:r w:rsidRPr="00340831">
                <w:rPr>
                  <w:rFonts w:ascii="Arial" w:hAnsi="Arial" w:cs="Arial"/>
                  <w:color w:val="000000"/>
                  <w:sz w:val="18"/>
                  <w:szCs w:val="18"/>
                  <w:lang w:val="en-US"/>
                </w:rPr>
                <w:t xml:space="preserve">DC_13A_n260(3A-O)_UL_13A_n260A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965" w:author=" " w:date="2019-05-27T04:43:00Z"/>
                <w:rFonts w:ascii="Arial" w:hAnsi="Arial" w:cs="Arial"/>
                <w:color w:val="000000"/>
                <w:sz w:val="18"/>
                <w:szCs w:val="18"/>
                <w:lang w:val="en-US"/>
              </w:rPr>
            </w:pPr>
            <w:ins w:id="1996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67" w:author=" " w:date="2019-05-27T04:43:00Z"/>
                <w:rStyle w:val="af2"/>
                <w:rFonts w:cs="Arial"/>
                <w:szCs w:val="18"/>
              </w:rPr>
            </w:pPr>
            <w:ins w:id="1996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969" w:author=" " w:date="2019-05-27T04:43:00Z"/>
                <w:rFonts w:cs="Arial"/>
                <w:szCs w:val="18"/>
              </w:rPr>
            </w:pPr>
            <w:ins w:id="1997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71" w:author=" " w:date="2019-05-27T04:43:00Z"/>
                <w:rFonts w:cs="Arial"/>
                <w:szCs w:val="18"/>
              </w:rPr>
            </w:pPr>
            <w:ins w:id="1997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73" w:author=" " w:date="2019-05-27T04:43:00Z"/>
                <w:rFonts w:cs="Arial"/>
                <w:szCs w:val="18"/>
              </w:rPr>
            </w:pPr>
            <w:ins w:id="1997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75" w:author=" " w:date="2019-05-27T04:43:00Z"/>
                <w:rFonts w:cs="Arial"/>
                <w:szCs w:val="18"/>
              </w:rPr>
            </w:pPr>
            <w:ins w:id="19976" w:author=" " w:date="2019-05-27T04:43:00Z">
              <w:r w:rsidRPr="00340831">
                <w:rPr>
                  <w:rFonts w:cs="Arial"/>
                  <w:szCs w:val="18"/>
                </w:rPr>
                <w:t>None</w:t>
              </w:r>
            </w:ins>
          </w:p>
        </w:tc>
      </w:tr>
      <w:tr w:rsidR="007B2B12" w:rsidRPr="00340831" w:rsidTr="004C693F">
        <w:trPr>
          <w:gridAfter w:val="1"/>
          <w:wAfter w:w="12" w:type="pct"/>
          <w:cantSplit/>
          <w:ins w:id="1997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978" w:author=" " w:date="2019-05-27T04:43:00Z"/>
                <w:rFonts w:ascii="Arial" w:hAnsi="Arial" w:cs="Arial"/>
                <w:color w:val="000000"/>
                <w:sz w:val="18"/>
                <w:szCs w:val="18"/>
                <w:lang w:val="en-US"/>
              </w:rPr>
            </w:pPr>
            <w:ins w:id="19979" w:author=" " w:date="2019-05-27T04:43:00Z">
              <w:r w:rsidRPr="00340831">
                <w:rPr>
                  <w:rFonts w:ascii="Arial" w:hAnsi="Arial" w:cs="Arial"/>
                  <w:color w:val="000000"/>
                  <w:sz w:val="18"/>
                  <w:szCs w:val="18"/>
                  <w:lang w:val="en-US"/>
                </w:rPr>
                <w:t xml:space="preserve">DC_13A_n260(3A-P)_UL_13A_n260A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980" w:author=" " w:date="2019-05-27T04:43:00Z"/>
                <w:rFonts w:ascii="Arial" w:hAnsi="Arial" w:cs="Arial"/>
                <w:color w:val="000000"/>
                <w:sz w:val="18"/>
                <w:szCs w:val="18"/>
                <w:lang w:val="en-US"/>
              </w:rPr>
            </w:pPr>
            <w:ins w:id="1998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82" w:author=" " w:date="2019-05-27T04:43:00Z"/>
                <w:rStyle w:val="af2"/>
                <w:rFonts w:cs="Arial"/>
                <w:szCs w:val="18"/>
              </w:rPr>
            </w:pPr>
            <w:ins w:id="1998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984" w:author=" " w:date="2019-05-27T04:43:00Z"/>
                <w:rFonts w:cs="Arial"/>
                <w:szCs w:val="18"/>
              </w:rPr>
            </w:pPr>
            <w:ins w:id="1998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86" w:author=" " w:date="2019-05-27T04:43:00Z"/>
                <w:rFonts w:cs="Arial"/>
                <w:szCs w:val="18"/>
              </w:rPr>
            </w:pPr>
            <w:ins w:id="1998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88" w:author=" " w:date="2019-05-27T04:43:00Z"/>
                <w:rFonts w:cs="Arial"/>
                <w:szCs w:val="18"/>
              </w:rPr>
            </w:pPr>
            <w:ins w:id="1998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90" w:author=" " w:date="2019-05-27T04:43:00Z"/>
                <w:rFonts w:cs="Arial"/>
                <w:szCs w:val="18"/>
              </w:rPr>
            </w:pPr>
            <w:ins w:id="19991" w:author=" " w:date="2019-05-27T04:43:00Z">
              <w:r w:rsidRPr="00340831">
                <w:rPr>
                  <w:rFonts w:cs="Arial"/>
                  <w:szCs w:val="18"/>
                </w:rPr>
                <w:t>None</w:t>
              </w:r>
            </w:ins>
          </w:p>
        </w:tc>
      </w:tr>
      <w:tr w:rsidR="007B2B12" w:rsidRPr="00340831" w:rsidTr="004C693F">
        <w:trPr>
          <w:gridAfter w:val="1"/>
          <w:wAfter w:w="12" w:type="pct"/>
          <w:cantSplit/>
          <w:ins w:id="1999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19993" w:author=" " w:date="2019-05-27T04:43:00Z"/>
                <w:rFonts w:ascii="Arial" w:hAnsi="Arial" w:cs="Arial"/>
                <w:color w:val="000000"/>
                <w:sz w:val="18"/>
                <w:szCs w:val="18"/>
                <w:lang w:val="en-US"/>
              </w:rPr>
            </w:pPr>
            <w:ins w:id="19994" w:author=" " w:date="2019-05-27T04:43:00Z">
              <w:r w:rsidRPr="00340831">
                <w:rPr>
                  <w:rFonts w:ascii="Arial" w:hAnsi="Arial" w:cs="Arial"/>
                  <w:color w:val="000000"/>
                  <w:sz w:val="18"/>
                  <w:szCs w:val="18"/>
                  <w:lang w:val="en-US"/>
                </w:rPr>
                <w:t>DC_13A_n260(2A-O-P)_UL_13A_n260A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995" w:author=" " w:date="2019-05-27T04:43:00Z"/>
                <w:rFonts w:ascii="Arial" w:hAnsi="Arial" w:cs="Arial"/>
                <w:color w:val="000000"/>
                <w:sz w:val="18"/>
                <w:szCs w:val="18"/>
                <w:lang w:val="en-US"/>
              </w:rPr>
            </w:pPr>
            <w:ins w:id="1999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97" w:author=" " w:date="2019-05-27T04:43:00Z"/>
                <w:rStyle w:val="af2"/>
                <w:rFonts w:cs="Arial"/>
                <w:szCs w:val="18"/>
              </w:rPr>
            </w:pPr>
            <w:ins w:id="1999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999" w:author=" " w:date="2019-05-27T04:43:00Z"/>
                <w:rFonts w:cs="Arial"/>
                <w:szCs w:val="18"/>
              </w:rPr>
            </w:pPr>
            <w:ins w:id="2000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01" w:author=" " w:date="2019-05-27T04:43:00Z"/>
                <w:rFonts w:cs="Arial"/>
                <w:szCs w:val="18"/>
              </w:rPr>
            </w:pPr>
            <w:ins w:id="2000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03" w:author=" " w:date="2019-05-27T04:43:00Z"/>
                <w:rFonts w:cs="Arial"/>
                <w:szCs w:val="18"/>
              </w:rPr>
            </w:pPr>
            <w:ins w:id="2000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05" w:author=" " w:date="2019-05-27T04:43:00Z"/>
                <w:rFonts w:cs="Arial"/>
                <w:szCs w:val="18"/>
              </w:rPr>
            </w:pPr>
            <w:ins w:id="20006" w:author=" " w:date="2019-05-27T04:43:00Z">
              <w:r w:rsidRPr="00340831">
                <w:rPr>
                  <w:rFonts w:cs="Arial"/>
                  <w:szCs w:val="18"/>
                </w:rPr>
                <w:t>None</w:t>
              </w:r>
            </w:ins>
          </w:p>
        </w:tc>
      </w:tr>
      <w:tr w:rsidR="007B2B12" w:rsidRPr="00340831" w:rsidTr="004C693F">
        <w:trPr>
          <w:gridAfter w:val="1"/>
          <w:wAfter w:w="12" w:type="pct"/>
          <w:cantSplit/>
          <w:ins w:id="2000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008" w:author=" " w:date="2019-05-27T04:43:00Z"/>
                <w:rFonts w:ascii="Arial" w:hAnsi="Arial" w:cs="Arial"/>
                <w:color w:val="000000"/>
                <w:sz w:val="18"/>
                <w:szCs w:val="18"/>
                <w:lang w:val="en-US"/>
              </w:rPr>
            </w:pPr>
            <w:ins w:id="20009" w:author=" " w:date="2019-05-27T04:43:00Z">
              <w:r w:rsidRPr="00340831">
                <w:rPr>
                  <w:rFonts w:ascii="Arial" w:hAnsi="Arial" w:cs="Arial"/>
                  <w:color w:val="000000"/>
                  <w:sz w:val="18"/>
                  <w:szCs w:val="18"/>
                  <w:lang w:val="en-US"/>
                </w:rPr>
                <w:t xml:space="preserve">DC_13A_n260(3A-O)_UL_13A_n260O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010" w:author=" " w:date="2019-05-27T04:43:00Z"/>
                <w:rFonts w:ascii="Arial" w:hAnsi="Arial" w:cs="Arial"/>
                <w:color w:val="000000"/>
                <w:sz w:val="18"/>
                <w:szCs w:val="18"/>
                <w:lang w:val="en-US"/>
              </w:rPr>
            </w:pPr>
            <w:ins w:id="2001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12" w:author=" " w:date="2019-05-27T04:43:00Z"/>
                <w:rStyle w:val="af2"/>
                <w:rFonts w:cs="Arial"/>
                <w:szCs w:val="18"/>
              </w:rPr>
            </w:pPr>
            <w:ins w:id="2001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014" w:author=" " w:date="2019-05-27T04:43:00Z"/>
                <w:rFonts w:cs="Arial"/>
                <w:szCs w:val="18"/>
              </w:rPr>
            </w:pPr>
            <w:ins w:id="2001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16" w:author=" " w:date="2019-05-27T04:43:00Z"/>
                <w:rFonts w:cs="Arial"/>
                <w:szCs w:val="18"/>
              </w:rPr>
            </w:pPr>
            <w:ins w:id="2001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18" w:author=" " w:date="2019-05-27T04:43:00Z"/>
                <w:rFonts w:cs="Arial"/>
                <w:szCs w:val="18"/>
              </w:rPr>
            </w:pPr>
            <w:ins w:id="2001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20" w:author=" " w:date="2019-05-27T04:43:00Z"/>
                <w:rFonts w:cs="Arial"/>
                <w:szCs w:val="18"/>
              </w:rPr>
            </w:pPr>
            <w:ins w:id="20021" w:author=" " w:date="2019-05-27T04:43:00Z">
              <w:r w:rsidRPr="00340831">
                <w:rPr>
                  <w:rFonts w:cs="Arial"/>
                  <w:szCs w:val="18"/>
                </w:rPr>
                <w:t>None</w:t>
              </w:r>
            </w:ins>
          </w:p>
        </w:tc>
      </w:tr>
      <w:tr w:rsidR="007B2B12" w:rsidRPr="00340831" w:rsidTr="004C693F">
        <w:trPr>
          <w:gridAfter w:val="1"/>
          <w:wAfter w:w="12" w:type="pct"/>
          <w:cantSplit/>
          <w:ins w:id="2002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023" w:author=" " w:date="2019-05-27T04:43:00Z"/>
                <w:rFonts w:ascii="Arial" w:hAnsi="Arial" w:cs="Arial"/>
                <w:color w:val="000000"/>
                <w:sz w:val="18"/>
                <w:szCs w:val="18"/>
                <w:lang w:val="en-US"/>
              </w:rPr>
            </w:pPr>
            <w:ins w:id="20024" w:author=" " w:date="2019-05-27T04:43:00Z">
              <w:r w:rsidRPr="00340831">
                <w:rPr>
                  <w:rFonts w:ascii="Arial" w:hAnsi="Arial" w:cs="Arial"/>
                  <w:color w:val="000000"/>
                  <w:sz w:val="18"/>
                  <w:szCs w:val="18"/>
                  <w:lang w:val="en-US"/>
                </w:rPr>
                <w:t xml:space="preserve">DC_13A_n260(3A-P)_UL_13A_n260O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025" w:author=" " w:date="2019-05-27T04:43:00Z"/>
                <w:rFonts w:ascii="Arial" w:hAnsi="Arial" w:cs="Arial"/>
                <w:color w:val="000000"/>
                <w:sz w:val="18"/>
                <w:szCs w:val="18"/>
                <w:lang w:val="en-US"/>
              </w:rPr>
            </w:pPr>
            <w:ins w:id="2002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27" w:author=" " w:date="2019-05-27T04:43:00Z"/>
                <w:rStyle w:val="af2"/>
                <w:rFonts w:cs="Arial"/>
                <w:szCs w:val="18"/>
              </w:rPr>
            </w:pPr>
            <w:ins w:id="2002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029" w:author=" " w:date="2019-05-27T04:43:00Z"/>
                <w:rFonts w:cs="Arial"/>
                <w:szCs w:val="18"/>
              </w:rPr>
            </w:pPr>
            <w:ins w:id="2003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31" w:author=" " w:date="2019-05-27T04:43:00Z"/>
                <w:rFonts w:cs="Arial"/>
                <w:szCs w:val="18"/>
              </w:rPr>
            </w:pPr>
            <w:ins w:id="2003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33" w:author=" " w:date="2019-05-27T04:43:00Z"/>
                <w:rFonts w:cs="Arial"/>
                <w:szCs w:val="18"/>
              </w:rPr>
            </w:pPr>
            <w:ins w:id="2003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35" w:author=" " w:date="2019-05-27T04:43:00Z"/>
                <w:rFonts w:cs="Arial"/>
                <w:szCs w:val="18"/>
              </w:rPr>
            </w:pPr>
            <w:ins w:id="20036" w:author=" " w:date="2019-05-27T04:43:00Z">
              <w:r w:rsidRPr="00340831">
                <w:rPr>
                  <w:rFonts w:cs="Arial"/>
                  <w:szCs w:val="18"/>
                </w:rPr>
                <w:t>None</w:t>
              </w:r>
            </w:ins>
          </w:p>
        </w:tc>
      </w:tr>
      <w:tr w:rsidR="007B2B12" w:rsidRPr="00340831" w:rsidTr="004C693F">
        <w:trPr>
          <w:gridAfter w:val="1"/>
          <w:wAfter w:w="12" w:type="pct"/>
          <w:cantSplit/>
          <w:ins w:id="2003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038" w:author=" " w:date="2019-05-27T04:43:00Z"/>
                <w:rFonts w:ascii="Arial" w:hAnsi="Arial" w:cs="Arial"/>
                <w:color w:val="000000"/>
                <w:sz w:val="18"/>
                <w:szCs w:val="18"/>
                <w:lang w:val="en-US"/>
              </w:rPr>
            </w:pPr>
            <w:ins w:id="20039" w:author=" " w:date="2019-05-27T04:43:00Z">
              <w:r w:rsidRPr="00340831">
                <w:rPr>
                  <w:rFonts w:ascii="Arial" w:hAnsi="Arial" w:cs="Arial"/>
                  <w:color w:val="000000"/>
                  <w:sz w:val="18"/>
                  <w:szCs w:val="18"/>
                  <w:lang w:val="en-US"/>
                </w:rPr>
                <w:t>DC_13A_n260(2A-O-P)_UL_13A_n260O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040" w:author=" " w:date="2019-05-27T04:43:00Z"/>
                <w:rFonts w:ascii="Arial" w:hAnsi="Arial" w:cs="Arial"/>
                <w:color w:val="000000"/>
                <w:sz w:val="18"/>
                <w:szCs w:val="18"/>
                <w:lang w:val="en-US"/>
              </w:rPr>
            </w:pPr>
            <w:ins w:id="2004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42" w:author=" " w:date="2019-05-27T04:43:00Z"/>
                <w:rStyle w:val="af2"/>
                <w:rFonts w:cs="Arial"/>
                <w:szCs w:val="18"/>
              </w:rPr>
            </w:pPr>
            <w:ins w:id="2004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044" w:author=" " w:date="2019-05-27T04:43:00Z"/>
                <w:rFonts w:cs="Arial"/>
                <w:szCs w:val="18"/>
              </w:rPr>
            </w:pPr>
            <w:ins w:id="2004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46" w:author=" " w:date="2019-05-27T04:43:00Z"/>
                <w:rFonts w:cs="Arial"/>
                <w:szCs w:val="18"/>
              </w:rPr>
            </w:pPr>
            <w:ins w:id="2004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48" w:author=" " w:date="2019-05-27T04:43:00Z"/>
                <w:rFonts w:cs="Arial"/>
                <w:szCs w:val="18"/>
              </w:rPr>
            </w:pPr>
            <w:ins w:id="2004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50" w:author=" " w:date="2019-05-27T04:43:00Z"/>
                <w:rFonts w:cs="Arial"/>
                <w:szCs w:val="18"/>
              </w:rPr>
            </w:pPr>
            <w:ins w:id="20051" w:author=" " w:date="2019-05-27T04:43:00Z">
              <w:r w:rsidRPr="00340831">
                <w:rPr>
                  <w:rFonts w:cs="Arial"/>
                  <w:szCs w:val="18"/>
                </w:rPr>
                <w:t>None</w:t>
              </w:r>
            </w:ins>
          </w:p>
        </w:tc>
      </w:tr>
      <w:tr w:rsidR="007B2B12" w:rsidRPr="00340831" w:rsidTr="004C693F">
        <w:trPr>
          <w:gridAfter w:val="1"/>
          <w:wAfter w:w="12" w:type="pct"/>
          <w:cantSplit/>
          <w:ins w:id="2005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053" w:author=" " w:date="2019-05-27T04:43:00Z"/>
                <w:rFonts w:ascii="Arial" w:hAnsi="Arial" w:cs="Arial"/>
                <w:color w:val="000000"/>
                <w:sz w:val="18"/>
                <w:szCs w:val="18"/>
                <w:lang w:val="en-US"/>
              </w:rPr>
            </w:pPr>
            <w:ins w:id="20054" w:author=" " w:date="2019-05-27T04:43:00Z">
              <w:r w:rsidRPr="00340831">
                <w:rPr>
                  <w:rFonts w:ascii="Arial" w:hAnsi="Arial" w:cs="Arial"/>
                  <w:color w:val="000000"/>
                  <w:sz w:val="18"/>
                  <w:szCs w:val="18"/>
                  <w:lang w:val="en-US"/>
                </w:rPr>
                <w:t xml:space="preserve">DC_13A_n260(3A-P)_UL_13A_n260P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055" w:author=" " w:date="2019-05-27T04:43:00Z"/>
                <w:rFonts w:ascii="Arial" w:hAnsi="Arial" w:cs="Arial"/>
                <w:color w:val="000000"/>
                <w:sz w:val="18"/>
                <w:szCs w:val="18"/>
                <w:lang w:val="en-US"/>
              </w:rPr>
            </w:pPr>
            <w:ins w:id="2005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57" w:author=" " w:date="2019-05-27T04:43:00Z"/>
                <w:rStyle w:val="af2"/>
                <w:rFonts w:cs="Arial"/>
                <w:szCs w:val="18"/>
              </w:rPr>
            </w:pPr>
            <w:ins w:id="2005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059" w:author=" " w:date="2019-05-27T04:43:00Z"/>
                <w:rFonts w:cs="Arial"/>
                <w:szCs w:val="18"/>
              </w:rPr>
            </w:pPr>
            <w:ins w:id="2006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61" w:author=" " w:date="2019-05-27T04:43:00Z"/>
                <w:rFonts w:cs="Arial"/>
                <w:szCs w:val="18"/>
              </w:rPr>
            </w:pPr>
            <w:ins w:id="2006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63" w:author=" " w:date="2019-05-27T04:43:00Z"/>
                <w:rFonts w:cs="Arial"/>
                <w:szCs w:val="18"/>
              </w:rPr>
            </w:pPr>
            <w:ins w:id="2006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65" w:author=" " w:date="2019-05-27T04:43:00Z"/>
                <w:rFonts w:cs="Arial"/>
                <w:szCs w:val="18"/>
              </w:rPr>
            </w:pPr>
            <w:ins w:id="20066" w:author=" " w:date="2019-05-27T04:43:00Z">
              <w:r w:rsidRPr="00340831">
                <w:rPr>
                  <w:rFonts w:cs="Arial"/>
                  <w:szCs w:val="18"/>
                </w:rPr>
                <w:t>None</w:t>
              </w:r>
            </w:ins>
          </w:p>
        </w:tc>
      </w:tr>
      <w:tr w:rsidR="007B2B12" w:rsidRPr="00340831" w:rsidTr="004C693F">
        <w:trPr>
          <w:gridAfter w:val="1"/>
          <w:wAfter w:w="12" w:type="pct"/>
          <w:cantSplit/>
          <w:ins w:id="2006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068" w:author=" " w:date="2019-05-27T04:43:00Z"/>
                <w:rFonts w:ascii="Arial" w:hAnsi="Arial" w:cs="Arial"/>
                <w:color w:val="000000"/>
                <w:sz w:val="18"/>
                <w:szCs w:val="18"/>
                <w:lang w:val="en-US"/>
              </w:rPr>
            </w:pPr>
            <w:ins w:id="20069" w:author=" " w:date="2019-05-27T04:43:00Z">
              <w:r w:rsidRPr="00340831">
                <w:rPr>
                  <w:rFonts w:ascii="Arial" w:hAnsi="Arial" w:cs="Arial"/>
                  <w:color w:val="000000"/>
                  <w:sz w:val="18"/>
                  <w:szCs w:val="18"/>
                  <w:lang w:val="en-US"/>
                </w:rPr>
                <w:lastRenderedPageBreak/>
                <w:t>DC_13A_n260(2A-O-P)_UL_13A_n260P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070" w:author=" " w:date="2019-05-27T04:43:00Z"/>
                <w:rFonts w:ascii="Arial" w:hAnsi="Arial" w:cs="Arial"/>
                <w:color w:val="000000"/>
                <w:sz w:val="18"/>
                <w:szCs w:val="18"/>
                <w:lang w:val="en-US"/>
              </w:rPr>
            </w:pPr>
            <w:ins w:id="2007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72" w:author=" " w:date="2019-05-27T04:43:00Z"/>
                <w:rStyle w:val="af2"/>
                <w:rFonts w:cs="Arial"/>
                <w:szCs w:val="18"/>
              </w:rPr>
            </w:pPr>
            <w:ins w:id="2007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074" w:author=" " w:date="2019-05-27T04:43:00Z"/>
                <w:rFonts w:cs="Arial"/>
                <w:szCs w:val="18"/>
              </w:rPr>
            </w:pPr>
            <w:ins w:id="2007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76" w:author=" " w:date="2019-05-27T04:43:00Z"/>
                <w:rFonts w:cs="Arial"/>
                <w:szCs w:val="18"/>
              </w:rPr>
            </w:pPr>
            <w:ins w:id="2007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78" w:author=" " w:date="2019-05-27T04:43:00Z"/>
                <w:rFonts w:cs="Arial"/>
                <w:szCs w:val="18"/>
              </w:rPr>
            </w:pPr>
            <w:ins w:id="2007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80" w:author=" " w:date="2019-05-27T04:43:00Z"/>
                <w:rFonts w:cs="Arial"/>
                <w:szCs w:val="18"/>
              </w:rPr>
            </w:pPr>
            <w:ins w:id="20081" w:author=" " w:date="2019-05-27T04:43:00Z">
              <w:r w:rsidRPr="00340831">
                <w:rPr>
                  <w:rFonts w:cs="Arial"/>
                  <w:szCs w:val="18"/>
                </w:rPr>
                <w:t>None</w:t>
              </w:r>
            </w:ins>
          </w:p>
        </w:tc>
      </w:tr>
      <w:tr w:rsidR="007B2B12" w:rsidRPr="00340831" w:rsidTr="004C693F">
        <w:trPr>
          <w:gridAfter w:val="1"/>
          <w:wAfter w:w="12" w:type="pct"/>
          <w:cantSplit/>
          <w:ins w:id="2008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083" w:author=" " w:date="2019-05-27T04:43:00Z"/>
                <w:rFonts w:ascii="Arial" w:hAnsi="Arial" w:cs="Arial"/>
                <w:color w:val="000000"/>
                <w:sz w:val="18"/>
                <w:szCs w:val="18"/>
                <w:lang w:val="en-US"/>
              </w:rPr>
            </w:pPr>
            <w:ins w:id="20084" w:author=" " w:date="2019-05-27T04:43:00Z">
              <w:r w:rsidRPr="00340831">
                <w:rPr>
                  <w:rFonts w:ascii="Arial" w:hAnsi="Arial" w:cs="Arial"/>
                  <w:color w:val="000000"/>
                  <w:sz w:val="18"/>
                  <w:szCs w:val="18"/>
                  <w:lang w:val="en-US"/>
                </w:rPr>
                <w:t xml:space="preserve">DC_13A_n260(4A-O)_UL_13A_n260A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085" w:author=" " w:date="2019-05-27T04:43:00Z"/>
                <w:rFonts w:ascii="Arial" w:hAnsi="Arial" w:cs="Arial"/>
                <w:color w:val="000000"/>
                <w:sz w:val="18"/>
                <w:szCs w:val="18"/>
                <w:lang w:val="en-US"/>
              </w:rPr>
            </w:pPr>
            <w:ins w:id="2008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87" w:author=" " w:date="2019-05-27T04:43:00Z"/>
                <w:rStyle w:val="af2"/>
                <w:rFonts w:cs="Arial"/>
                <w:szCs w:val="18"/>
              </w:rPr>
            </w:pPr>
            <w:ins w:id="2008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089" w:author=" " w:date="2019-05-27T04:43:00Z"/>
                <w:rFonts w:cs="Arial"/>
                <w:szCs w:val="18"/>
              </w:rPr>
            </w:pPr>
            <w:ins w:id="2009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91" w:author=" " w:date="2019-05-27T04:43:00Z"/>
                <w:rFonts w:cs="Arial"/>
                <w:szCs w:val="18"/>
              </w:rPr>
            </w:pPr>
            <w:ins w:id="2009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93" w:author=" " w:date="2019-05-27T04:43:00Z"/>
                <w:rFonts w:cs="Arial"/>
                <w:szCs w:val="18"/>
              </w:rPr>
            </w:pPr>
            <w:ins w:id="2009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95" w:author=" " w:date="2019-05-27T04:43:00Z"/>
                <w:rFonts w:cs="Arial"/>
                <w:szCs w:val="18"/>
              </w:rPr>
            </w:pPr>
            <w:ins w:id="20096" w:author=" " w:date="2019-05-27T04:43:00Z">
              <w:r w:rsidRPr="00340831">
                <w:rPr>
                  <w:rFonts w:cs="Arial"/>
                  <w:szCs w:val="18"/>
                </w:rPr>
                <w:t>None</w:t>
              </w:r>
            </w:ins>
          </w:p>
        </w:tc>
      </w:tr>
      <w:tr w:rsidR="007B2B12" w:rsidRPr="00340831" w:rsidTr="004C693F">
        <w:trPr>
          <w:gridAfter w:val="1"/>
          <w:wAfter w:w="12" w:type="pct"/>
          <w:cantSplit/>
          <w:ins w:id="2009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098" w:author=" " w:date="2019-05-27T04:43:00Z"/>
                <w:rFonts w:ascii="Arial" w:hAnsi="Arial" w:cs="Arial"/>
                <w:color w:val="000000"/>
                <w:sz w:val="18"/>
                <w:szCs w:val="18"/>
                <w:lang w:val="en-US"/>
              </w:rPr>
            </w:pPr>
            <w:ins w:id="20099" w:author=" " w:date="2019-05-27T04:43:00Z">
              <w:r w:rsidRPr="00340831">
                <w:rPr>
                  <w:rFonts w:ascii="Arial" w:hAnsi="Arial" w:cs="Arial"/>
                  <w:color w:val="000000"/>
                  <w:sz w:val="18"/>
                  <w:szCs w:val="18"/>
                  <w:lang w:val="en-US"/>
                </w:rPr>
                <w:t>DC_13A_n260(3A-2O)_UL_13A_n260A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100" w:author=" " w:date="2019-05-27T04:43:00Z"/>
                <w:rFonts w:ascii="Arial" w:hAnsi="Arial" w:cs="Arial"/>
                <w:color w:val="000000"/>
                <w:sz w:val="18"/>
                <w:szCs w:val="18"/>
                <w:lang w:val="en-US"/>
              </w:rPr>
            </w:pPr>
            <w:ins w:id="2010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02" w:author=" " w:date="2019-05-27T04:43:00Z"/>
                <w:rStyle w:val="af2"/>
                <w:rFonts w:cs="Arial"/>
                <w:szCs w:val="18"/>
              </w:rPr>
            </w:pPr>
            <w:ins w:id="2010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104" w:author=" " w:date="2019-05-27T04:43:00Z"/>
                <w:rFonts w:cs="Arial"/>
                <w:szCs w:val="18"/>
              </w:rPr>
            </w:pPr>
            <w:ins w:id="2010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106" w:author=" " w:date="2019-05-27T04:43:00Z"/>
                <w:rFonts w:cs="Arial"/>
                <w:szCs w:val="18"/>
              </w:rPr>
            </w:pPr>
            <w:ins w:id="2010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108" w:author=" " w:date="2019-05-27T04:43:00Z"/>
                <w:rFonts w:cs="Arial"/>
                <w:szCs w:val="18"/>
              </w:rPr>
            </w:pPr>
            <w:ins w:id="2010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110" w:author=" " w:date="2019-05-27T04:43:00Z"/>
                <w:rFonts w:cs="Arial"/>
                <w:szCs w:val="18"/>
              </w:rPr>
            </w:pPr>
            <w:ins w:id="20111" w:author=" " w:date="2019-05-27T04:43:00Z">
              <w:r w:rsidRPr="00340831">
                <w:rPr>
                  <w:rFonts w:cs="Arial"/>
                  <w:szCs w:val="18"/>
                </w:rPr>
                <w:t>None</w:t>
              </w:r>
            </w:ins>
          </w:p>
        </w:tc>
      </w:tr>
      <w:tr w:rsidR="007B2B12" w:rsidRPr="00340831" w:rsidTr="004C693F">
        <w:trPr>
          <w:gridAfter w:val="1"/>
          <w:wAfter w:w="12" w:type="pct"/>
          <w:cantSplit/>
          <w:ins w:id="2011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113" w:author=" " w:date="2019-05-27T04:43:00Z"/>
                <w:rFonts w:ascii="Arial" w:hAnsi="Arial" w:cs="Arial"/>
                <w:color w:val="000000"/>
                <w:sz w:val="18"/>
                <w:szCs w:val="18"/>
                <w:lang w:val="en-US"/>
              </w:rPr>
            </w:pPr>
            <w:ins w:id="20114" w:author=" " w:date="2019-05-27T04:43:00Z">
              <w:r w:rsidRPr="00340831">
                <w:rPr>
                  <w:rFonts w:ascii="Arial" w:hAnsi="Arial" w:cs="Arial"/>
                  <w:color w:val="000000"/>
                  <w:sz w:val="18"/>
                  <w:szCs w:val="18"/>
                  <w:lang w:val="en-US"/>
                </w:rPr>
                <w:t xml:space="preserve">DC_13A_n260(4A-O)_UL_13A_n260O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115" w:author=" " w:date="2019-05-27T04:43:00Z"/>
                <w:rFonts w:ascii="Arial" w:hAnsi="Arial" w:cs="Arial"/>
                <w:color w:val="000000"/>
                <w:sz w:val="18"/>
                <w:szCs w:val="18"/>
                <w:lang w:val="en-US"/>
              </w:rPr>
            </w:pPr>
            <w:ins w:id="2011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17" w:author=" " w:date="2019-05-27T04:43:00Z"/>
                <w:rStyle w:val="af2"/>
                <w:rFonts w:cs="Arial"/>
                <w:szCs w:val="18"/>
              </w:rPr>
            </w:pPr>
            <w:ins w:id="2011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119" w:author=" " w:date="2019-05-27T04:43:00Z"/>
                <w:rFonts w:cs="Arial"/>
                <w:szCs w:val="18"/>
              </w:rPr>
            </w:pPr>
            <w:ins w:id="2012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121" w:author=" " w:date="2019-05-27T04:43:00Z"/>
                <w:rFonts w:cs="Arial"/>
                <w:szCs w:val="18"/>
              </w:rPr>
            </w:pPr>
            <w:ins w:id="2012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123" w:author=" " w:date="2019-05-27T04:43:00Z"/>
                <w:rFonts w:cs="Arial"/>
                <w:szCs w:val="18"/>
              </w:rPr>
            </w:pPr>
            <w:ins w:id="2012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125" w:author=" " w:date="2019-05-27T04:43:00Z"/>
                <w:rFonts w:cs="Arial"/>
                <w:szCs w:val="18"/>
              </w:rPr>
            </w:pPr>
            <w:ins w:id="20126" w:author=" " w:date="2019-05-27T04:43:00Z">
              <w:r w:rsidRPr="00340831">
                <w:rPr>
                  <w:rFonts w:cs="Arial"/>
                  <w:szCs w:val="18"/>
                </w:rPr>
                <w:t>None</w:t>
              </w:r>
            </w:ins>
          </w:p>
        </w:tc>
      </w:tr>
      <w:tr w:rsidR="007B2B12" w:rsidRPr="00340831" w:rsidTr="004C693F">
        <w:trPr>
          <w:gridAfter w:val="1"/>
          <w:wAfter w:w="12" w:type="pct"/>
          <w:cantSplit/>
          <w:ins w:id="2012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128" w:author=" " w:date="2019-05-27T04:43:00Z"/>
                <w:rFonts w:ascii="Arial" w:hAnsi="Arial" w:cs="Arial"/>
                <w:color w:val="000000"/>
                <w:sz w:val="18"/>
                <w:szCs w:val="18"/>
                <w:lang w:val="en-US"/>
              </w:rPr>
            </w:pPr>
            <w:ins w:id="20129" w:author=" " w:date="2019-05-27T04:43:00Z">
              <w:r w:rsidRPr="00340831">
                <w:rPr>
                  <w:rFonts w:ascii="Arial" w:hAnsi="Arial" w:cs="Arial"/>
                  <w:color w:val="000000"/>
                  <w:sz w:val="18"/>
                  <w:szCs w:val="18"/>
                  <w:lang w:val="en-US"/>
                </w:rPr>
                <w:t>DC_13A_n260(3A-2O)_UL_13A_n260O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130" w:author=" " w:date="2019-05-27T04:43:00Z"/>
                <w:rFonts w:ascii="Arial" w:hAnsi="Arial" w:cs="Arial"/>
                <w:color w:val="000000"/>
                <w:sz w:val="18"/>
                <w:szCs w:val="18"/>
                <w:lang w:val="en-US"/>
              </w:rPr>
            </w:pPr>
            <w:ins w:id="2013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32" w:author=" " w:date="2019-05-27T04:43:00Z"/>
                <w:rStyle w:val="af2"/>
                <w:rFonts w:cs="Arial"/>
                <w:szCs w:val="18"/>
              </w:rPr>
            </w:pPr>
            <w:ins w:id="2013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134" w:author=" " w:date="2019-05-27T04:43:00Z"/>
                <w:rFonts w:cs="Arial"/>
                <w:szCs w:val="18"/>
              </w:rPr>
            </w:pPr>
            <w:ins w:id="2013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136" w:author=" " w:date="2019-05-27T04:43:00Z"/>
                <w:rFonts w:cs="Arial"/>
                <w:szCs w:val="18"/>
              </w:rPr>
            </w:pPr>
            <w:ins w:id="2013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138" w:author=" " w:date="2019-05-27T04:43:00Z"/>
                <w:rFonts w:cs="Arial"/>
                <w:szCs w:val="18"/>
              </w:rPr>
            </w:pPr>
            <w:ins w:id="2013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140" w:author=" " w:date="2019-05-27T04:43:00Z"/>
                <w:rFonts w:cs="Arial"/>
                <w:szCs w:val="18"/>
              </w:rPr>
            </w:pPr>
            <w:ins w:id="20141" w:author=" " w:date="2019-05-27T04:43:00Z">
              <w:r w:rsidRPr="00340831">
                <w:rPr>
                  <w:rFonts w:cs="Arial"/>
                  <w:szCs w:val="18"/>
                </w:rPr>
                <w:t>None</w:t>
              </w:r>
            </w:ins>
          </w:p>
        </w:tc>
      </w:tr>
      <w:tr w:rsidR="007B2B12" w:rsidRPr="00340831" w:rsidTr="004C693F">
        <w:trPr>
          <w:gridAfter w:val="1"/>
          <w:wAfter w:w="12" w:type="pct"/>
          <w:cantSplit/>
          <w:ins w:id="2014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143" w:author=" " w:date="2019-05-27T04:43:00Z"/>
                <w:rFonts w:ascii="Arial" w:hAnsi="Arial" w:cs="Arial"/>
                <w:color w:val="000000"/>
                <w:sz w:val="18"/>
                <w:szCs w:val="18"/>
                <w:lang w:val="en-US"/>
              </w:rPr>
            </w:pPr>
            <w:ins w:id="20144" w:author=" " w:date="2019-05-27T04:43:00Z">
              <w:r w:rsidRPr="00340831">
                <w:rPr>
                  <w:rFonts w:ascii="Arial" w:hAnsi="Arial" w:cs="Arial"/>
                  <w:color w:val="000000"/>
                  <w:sz w:val="18"/>
                  <w:szCs w:val="18"/>
                  <w:lang w:val="en-US"/>
                </w:rPr>
                <w:t>DC_13A_n260(A-H)_UL_13A_n260A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145" w:author=" " w:date="2019-05-27T04:43:00Z"/>
                <w:rFonts w:ascii="Arial" w:hAnsi="Arial" w:cs="Arial"/>
                <w:color w:val="000000"/>
                <w:sz w:val="18"/>
                <w:szCs w:val="18"/>
                <w:lang w:val="en-US"/>
              </w:rPr>
            </w:pPr>
            <w:ins w:id="20146" w:author=" " w:date="2019-05-27T04:43:00Z">
              <w:r>
                <w:rPr>
                  <w:rFonts w:ascii="Arial" w:hAnsi="Arial" w:cs="Arial"/>
                  <w:color w:val="000000"/>
                  <w:lang w:val="en-US"/>
                </w:rPr>
                <w:t>Rel-</w:t>
              </w:r>
              <w:r w:rsidRPr="00340831">
                <w:rPr>
                  <w:rFonts w:ascii="Arial" w:hAnsi="Arial" w:cs="Arial"/>
                  <w:color w:val="000000"/>
                  <w:lang w:val="en-US"/>
                </w:rPr>
                <w:t>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47" w:author=" " w:date="2019-05-27T04:43:00Z"/>
                <w:rStyle w:val="af2"/>
                <w:rFonts w:cs="Arial"/>
                <w:szCs w:val="18"/>
              </w:rPr>
            </w:pPr>
            <w:ins w:id="2014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49"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50" w:author=" " w:date="2019-05-27T04:43:00Z"/>
                <w:rFonts w:ascii="Arial" w:hAnsi="Arial" w:cs="Arial"/>
                <w:sz w:val="18"/>
                <w:szCs w:val="18"/>
              </w:rPr>
            </w:pPr>
            <w:ins w:id="20151"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52" w:author=" " w:date="2019-05-27T04:43:00Z"/>
                <w:rFonts w:ascii="Arial" w:hAnsi="Arial" w:cs="Arial"/>
                <w:sz w:val="18"/>
                <w:szCs w:val="18"/>
              </w:rPr>
            </w:pPr>
            <w:ins w:id="20153"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54" w:author=" " w:date="2019-05-27T04:43:00Z"/>
                <w:rFonts w:ascii="Arial" w:hAnsi="Arial" w:cs="Arial"/>
                <w:sz w:val="18"/>
                <w:szCs w:val="18"/>
              </w:rPr>
            </w:pPr>
            <w:ins w:id="20155" w:author=" " w:date="2019-05-27T04:43:00Z">
              <w:r w:rsidRPr="00340831">
                <w:rPr>
                  <w:rFonts w:ascii="Arial" w:hAnsi="Arial" w:cs="Arial"/>
                  <w:sz w:val="18"/>
                  <w:szCs w:val="18"/>
                </w:rPr>
                <w:t>Ongoing</w:t>
              </w:r>
            </w:ins>
          </w:p>
        </w:tc>
      </w:tr>
      <w:tr w:rsidR="007B2B12" w:rsidRPr="00340831" w:rsidTr="004C693F">
        <w:trPr>
          <w:gridAfter w:val="1"/>
          <w:wAfter w:w="12" w:type="pct"/>
          <w:cantSplit/>
          <w:ins w:id="2015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157" w:author=" " w:date="2019-05-27T04:43:00Z"/>
                <w:rFonts w:ascii="Arial" w:hAnsi="Arial" w:cs="Arial"/>
                <w:color w:val="000000"/>
                <w:sz w:val="18"/>
                <w:szCs w:val="18"/>
                <w:lang w:val="en-US"/>
              </w:rPr>
            </w:pPr>
            <w:ins w:id="20158" w:author=" " w:date="2019-05-27T04:43:00Z">
              <w:r w:rsidRPr="00340831">
                <w:rPr>
                  <w:rFonts w:ascii="Arial" w:hAnsi="Arial" w:cs="Arial"/>
                  <w:color w:val="000000"/>
                  <w:sz w:val="18"/>
                  <w:szCs w:val="18"/>
                  <w:lang w:val="en-US"/>
                </w:rPr>
                <w:t>DC_13A_n260A_UL_13A_n260A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159" w:author=" " w:date="2019-05-27T04:43:00Z"/>
                <w:rFonts w:ascii="Arial" w:hAnsi="Arial" w:cs="Arial"/>
                <w:color w:val="000000"/>
                <w:sz w:val="18"/>
                <w:szCs w:val="18"/>
                <w:lang w:val="en-US"/>
              </w:rPr>
            </w:pPr>
            <w:ins w:id="2016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61" w:author=" " w:date="2019-05-27T04:43:00Z"/>
                <w:rStyle w:val="af2"/>
                <w:rFonts w:cs="Arial"/>
                <w:szCs w:val="18"/>
              </w:rPr>
            </w:pPr>
            <w:ins w:id="2016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163" w:author=" " w:date="2019-05-27T04:43:00Z"/>
                <w:rFonts w:cs="Arial"/>
                <w:szCs w:val="18"/>
              </w:rPr>
            </w:pPr>
            <w:ins w:id="2016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165" w:author=" " w:date="2019-05-27T04:43:00Z"/>
                <w:rFonts w:cs="Arial"/>
                <w:szCs w:val="18"/>
              </w:rPr>
            </w:pPr>
            <w:ins w:id="2016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167" w:author=" " w:date="2019-05-27T04:43:00Z"/>
                <w:rFonts w:cs="Arial"/>
                <w:szCs w:val="18"/>
              </w:rPr>
            </w:pPr>
            <w:ins w:id="2016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169" w:author=" " w:date="2019-05-27T04:43:00Z"/>
                <w:rFonts w:cs="Arial"/>
                <w:szCs w:val="18"/>
              </w:rPr>
            </w:pPr>
            <w:ins w:id="20170" w:author=" " w:date="2019-05-27T04:43:00Z">
              <w:r w:rsidRPr="00340831">
                <w:rPr>
                  <w:rFonts w:cs="Arial"/>
                  <w:szCs w:val="18"/>
                </w:rPr>
                <w:t>None</w:t>
              </w:r>
            </w:ins>
          </w:p>
        </w:tc>
      </w:tr>
      <w:tr w:rsidR="007B2B12" w:rsidRPr="00340831" w:rsidTr="004C693F">
        <w:trPr>
          <w:gridAfter w:val="1"/>
          <w:wAfter w:w="12" w:type="pct"/>
          <w:cantSplit/>
          <w:ins w:id="2017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172" w:author=" " w:date="2019-05-27T04:43:00Z"/>
                <w:rFonts w:ascii="Arial" w:hAnsi="Arial" w:cs="Arial"/>
                <w:color w:val="000000"/>
                <w:sz w:val="18"/>
                <w:szCs w:val="18"/>
                <w:lang w:val="en-US"/>
              </w:rPr>
            </w:pPr>
            <w:ins w:id="20173" w:author=" " w:date="2019-05-27T04:43:00Z">
              <w:r w:rsidRPr="00340831">
                <w:rPr>
                  <w:rFonts w:ascii="Arial" w:hAnsi="Arial" w:cs="Arial"/>
                  <w:color w:val="000000"/>
                  <w:sz w:val="18"/>
                  <w:szCs w:val="18"/>
                  <w:lang w:val="en-US"/>
                </w:rPr>
                <w:t xml:space="preserve">DC_13A_n260(A-H)_UL_13A_n260G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174" w:author=" " w:date="2019-05-27T04:43:00Z"/>
                <w:rFonts w:ascii="Arial" w:hAnsi="Arial" w:cs="Arial"/>
                <w:color w:val="000000"/>
                <w:sz w:val="18"/>
                <w:szCs w:val="18"/>
                <w:lang w:val="en-US"/>
              </w:rPr>
            </w:pPr>
            <w:ins w:id="2017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76" w:author=" " w:date="2019-05-27T04:43:00Z"/>
                <w:rStyle w:val="af2"/>
                <w:rFonts w:cs="Arial"/>
                <w:szCs w:val="18"/>
              </w:rPr>
            </w:pPr>
            <w:ins w:id="2017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78"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79" w:author=" " w:date="2019-05-27T04:43:00Z"/>
                <w:rFonts w:ascii="Arial" w:hAnsi="Arial" w:cs="Arial"/>
                <w:sz w:val="18"/>
                <w:szCs w:val="18"/>
              </w:rPr>
            </w:pPr>
            <w:ins w:id="20180"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81" w:author=" " w:date="2019-05-27T04:43:00Z"/>
                <w:rFonts w:ascii="Arial" w:hAnsi="Arial" w:cs="Arial"/>
                <w:sz w:val="18"/>
                <w:szCs w:val="18"/>
              </w:rPr>
            </w:pPr>
            <w:ins w:id="20182"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83" w:author=" " w:date="2019-05-27T04:43:00Z"/>
                <w:rFonts w:ascii="Arial" w:hAnsi="Arial" w:cs="Arial"/>
                <w:sz w:val="18"/>
                <w:szCs w:val="18"/>
              </w:rPr>
            </w:pPr>
            <w:ins w:id="20184" w:author=" " w:date="2019-05-27T04:43:00Z">
              <w:r w:rsidRPr="00340831">
                <w:rPr>
                  <w:rFonts w:ascii="Arial" w:hAnsi="Arial" w:cs="Arial"/>
                  <w:sz w:val="18"/>
                  <w:szCs w:val="18"/>
                </w:rPr>
                <w:t>Ongoing</w:t>
              </w:r>
            </w:ins>
          </w:p>
        </w:tc>
      </w:tr>
      <w:tr w:rsidR="007B2B12" w:rsidRPr="00340831" w:rsidTr="004C693F">
        <w:trPr>
          <w:gridAfter w:val="1"/>
          <w:wAfter w:w="12" w:type="pct"/>
          <w:cantSplit/>
          <w:ins w:id="2018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186" w:author=" " w:date="2019-05-27T04:43:00Z"/>
                <w:rFonts w:ascii="Arial" w:hAnsi="Arial" w:cs="Arial"/>
                <w:color w:val="000000"/>
                <w:sz w:val="18"/>
                <w:szCs w:val="18"/>
                <w:lang w:val="en-US"/>
              </w:rPr>
            </w:pPr>
            <w:ins w:id="20187" w:author=" " w:date="2019-05-27T04:43:00Z">
              <w:r w:rsidRPr="00340831">
                <w:rPr>
                  <w:rFonts w:ascii="Arial" w:hAnsi="Arial" w:cs="Arial"/>
                  <w:color w:val="000000"/>
                  <w:sz w:val="18"/>
                  <w:szCs w:val="18"/>
                  <w:lang w:val="en-US"/>
                </w:rPr>
                <w:t>DC_13A_n260(A-H)_UL_13A_n260H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188" w:author=" " w:date="2019-05-27T04:43:00Z"/>
                <w:rFonts w:ascii="Arial" w:hAnsi="Arial" w:cs="Arial"/>
                <w:color w:val="000000"/>
                <w:sz w:val="18"/>
                <w:szCs w:val="18"/>
                <w:lang w:val="en-US"/>
              </w:rPr>
            </w:pPr>
            <w:ins w:id="2018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90" w:author=" " w:date="2019-05-27T04:43:00Z"/>
                <w:rStyle w:val="af2"/>
                <w:rFonts w:cs="Arial"/>
                <w:szCs w:val="18"/>
              </w:rPr>
            </w:pPr>
            <w:ins w:id="2019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92"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93" w:author=" " w:date="2019-05-27T04:43:00Z"/>
                <w:rFonts w:ascii="Arial" w:hAnsi="Arial" w:cs="Arial"/>
                <w:sz w:val="18"/>
                <w:szCs w:val="18"/>
              </w:rPr>
            </w:pPr>
            <w:ins w:id="20194"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95" w:author=" " w:date="2019-05-27T04:43:00Z"/>
                <w:rFonts w:ascii="Arial" w:hAnsi="Arial" w:cs="Arial"/>
                <w:sz w:val="18"/>
                <w:szCs w:val="18"/>
              </w:rPr>
            </w:pPr>
            <w:ins w:id="20196"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97" w:author=" " w:date="2019-05-27T04:43:00Z"/>
                <w:rFonts w:ascii="Arial" w:hAnsi="Arial" w:cs="Arial"/>
                <w:sz w:val="18"/>
                <w:szCs w:val="18"/>
              </w:rPr>
            </w:pPr>
            <w:ins w:id="20198" w:author=" " w:date="2019-05-27T04:43:00Z">
              <w:r w:rsidRPr="00340831">
                <w:rPr>
                  <w:rFonts w:ascii="Arial" w:hAnsi="Arial" w:cs="Arial"/>
                  <w:sz w:val="18"/>
                  <w:szCs w:val="18"/>
                </w:rPr>
                <w:t>Ongoing</w:t>
              </w:r>
            </w:ins>
          </w:p>
        </w:tc>
      </w:tr>
      <w:tr w:rsidR="007B2B12" w:rsidRPr="00340831" w:rsidTr="004C693F">
        <w:trPr>
          <w:gridAfter w:val="1"/>
          <w:wAfter w:w="12" w:type="pct"/>
          <w:cantSplit/>
          <w:ins w:id="2019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200" w:author=" " w:date="2019-05-27T04:43:00Z"/>
                <w:rFonts w:ascii="Arial" w:hAnsi="Arial" w:cs="Arial"/>
                <w:color w:val="000000"/>
                <w:sz w:val="18"/>
                <w:szCs w:val="18"/>
                <w:lang w:val="en-US"/>
              </w:rPr>
            </w:pPr>
            <w:ins w:id="20201" w:author=" " w:date="2019-05-27T04:43:00Z">
              <w:r w:rsidRPr="00340831">
                <w:rPr>
                  <w:rFonts w:ascii="Arial" w:hAnsi="Arial" w:cs="Arial"/>
                  <w:color w:val="000000"/>
                  <w:sz w:val="18"/>
                  <w:szCs w:val="18"/>
                  <w:lang w:val="en-US"/>
                </w:rPr>
                <w:t>DC_13A_n260Q_UL_13A_n260A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202" w:author=" " w:date="2019-05-27T04:43:00Z"/>
                <w:rFonts w:ascii="Arial" w:hAnsi="Arial" w:cs="Arial"/>
                <w:color w:val="000000"/>
                <w:sz w:val="18"/>
                <w:szCs w:val="18"/>
                <w:lang w:val="en-US"/>
              </w:rPr>
            </w:pPr>
            <w:ins w:id="2020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04" w:author=" " w:date="2019-05-27T04:43:00Z"/>
                <w:rStyle w:val="af2"/>
                <w:rFonts w:cs="Arial"/>
                <w:szCs w:val="18"/>
              </w:rPr>
            </w:pPr>
            <w:ins w:id="2020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206" w:author=" " w:date="2019-05-27T04:43:00Z"/>
                <w:rFonts w:cs="Arial"/>
                <w:szCs w:val="18"/>
              </w:rPr>
            </w:pPr>
            <w:ins w:id="2020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08" w:author=" " w:date="2019-05-27T04:43:00Z"/>
                <w:rFonts w:cs="Arial"/>
                <w:szCs w:val="18"/>
              </w:rPr>
            </w:pPr>
            <w:ins w:id="20209"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10" w:author=" " w:date="2019-05-27T04:43:00Z"/>
                <w:rFonts w:cs="Arial"/>
                <w:szCs w:val="18"/>
              </w:rPr>
            </w:pPr>
            <w:ins w:id="20211"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12" w:author=" " w:date="2019-05-27T04:43:00Z"/>
                <w:rFonts w:cs="Arial"/>
                <w:szCs w:val="18"/>
              </w:rPr>
            </w:pPr>
            <w:ins w:id="20213" w:author=" " w:date="2019-05-27T04:43:00Z">
              <w:r w:rsidRPr="00340831">
                <w:rPr>
                  <w:rFonts w:cs="Arial"/>
                  <w:szCs w:val="18"/>
                </w:rPr>
                <w:t>None</w:t>
              </w:r>
            </w:ins>
          </w:p>
        </w:tc>
      </w:tr>
      <w:tr w:rsidR="007B2B12" w:rsidRPr="00340831" w:rsidTr="004C693F">
        <w:trPr>
          <w:gridAfter w:val="1"/>
          <w:wAfter w:w="12" w:type="pct"/>
          <w:cantSplit/>
          <w:ins w:id="2021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215" w:author=" " w:date="2019-05-27T04:43:00Z"/>
                <w:rFonts w:ascii="Arial" w:hAnsi="Arial" w:cs="Arial"/>
                <w:color w:val="000000"/>
                <w:sz w:val="18"/>
                <w:szCs w:val="18"/>
                <w:lang w:val="en-US"/>
              </w:rPr>
            </w:pPr>
            <w:ins w:id="20216" w:author=" " w:date="2019-05-27T04:43:00Z">
              <w:r w:rsidRPr="00340831">
                <w:rPr>
                  <w:rFonts w:ascii="Arial" w:hAnsi="Arial" w:cs="Arial"/>
                  <w:color w:val="000000"/>
                  <w:sz w:val="18"/>
                  <w:szCs w:val="18"/>
                  <w:lang w:val="en-US"/>
                </w:rPr>
                <w:t>DC_13A_n260P_UL_13A_n260A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217" w:author=" " w:date="2019-05-27T04:43:00Z"/>
                <w:rFonts w:ascii="Arial" w:hAnsi="Arial" w:cs="Arial"/>
                <w:color w:val="000000"/>
                <w:sz w:val="18"/>
                <w:szCs w:val="18"/>
                <w:lang w:val="en-US"/>
              </w:rPr>
            </w:pPr>
            <w:ins w:id="20218"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19" w:author=" " w:date="2019-05-27T04:43:00Z"/>
                <w:rStyle w:val="af2"/>
                <w:rFonts w:cs="Arial"/>
                <w:szCs w:val="18"/>
              </w:rPr>
            </w:pPr>
            <w:ins w:id="20220"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221" w:author=" " w:date="2019-05-27T04:43:00Z"/>
                <w:rFonts w:cs="Arial"/>
                <w:szCs w:val="18"/>
              </w:rPr>
            </w:pPr>
            <w:ins w:id="20222"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23" w:author=" " w:date="2019-05-27T04:43:00Z"/>
                <w:rFonts w:cs="Arial"/>
                <w:szCs w:val="18"/>
              </w:rPr>
            </w:pPr>
            <w:ins w:id="20224"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25" w:author=" " w:date="2019-05-27T04:43:00Z"/>
                <w:rFonts w:cs="Arial"/>
                <w:szCs w:val="18"/>
              </w:rPr>
            </w:pPr>
            <w:ins w:id="20226"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27" w:author=" " w:date="2019-05-27T04:43:00Z"/>
                <w:rFonts w:cs="Arial"/>
                <w:szCs w:val="18"/>
              </w:rPr>
            </w:pPr>
            <w:ins w:id="20228" w:author=" " w:date="2019-05-27T04:43:00Z">
              <w:r w:rsidRPr="00340831">
                <w:rPr>
                  <w:rFonts w:cs="Arial"/>
                  <w:szCs w:val="18"/>
                </w:rPr>
                <w:t>None</w:t>
              </w:r>
            </w:ins>
          </w:p>
        </w:tc>
      </w:tr>
      <w:tr w:rsidR="007B2B12" w:rsidRPr="00340831" w:rsidTr="004C693F">
        <w:trPr>
          <w:gridAfter w:val="1"/>
          <w:wAfter w:w="12" w:type="pct"/>
          <w:cantSplit/>
          <w:ins w:id="2022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230" w:author=" " w:date="2019-05-27T04:43:00Z"/>
                <w:rFonts w:ascii="Arial" w:hAnsi="Arial" w:cs="Arial"/>
                <w:color w:val="000000"/>
                <w:sz w:val="18"/>
                <w:szCs w:val="18"/>
                <w:lang w:val="en-US"/>
              </w:rPr>
            </w:pPr>
            <w:ins w:id="20231" w:author=" " w:date="2019-05-27T04:43:00Z">
              <w:r w:rsidRPr="00340831">
                <w:rPr>
                  <w:rFonts w:ascii="Arial" w:hAnsi="Arial" w:cs="Arial"/>
                  <w:color w:val="000000"/>
                  <w:sz w:val="18"/>
                  <w:szCs w:val="18"/>
                  <w:lang w:val="en-US"/>
                </w:rPr>
                <w:t>DC_13A_n260(2A-O)_UL_13A_n260A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232" w:author=" " w:date="2019-05-27T04:43:00Z"/>
                <w:rFonts w:ascii="Arial" w:hAnsi="Arial" w:cs="Arial"/>
                <w:color w:val="000000"/>
                <w:sz w:val="18"/>
                <w:szCs w:val="18"/>
                <w:lang w:val="en-US"/>
              </w:rPr>
            </w:pPr>
            <w:ins w:id="2023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34" w:author=" " w:date="2019-05-27T04:43:00Z"/>
                <w:rStyle w:val="af2"/>
                <w:rFonts w:cs="Arial"/>
                <w:szCs w:val="18"/>
              </w:rPr>
            </w:pPr>
            <w:ins w:id="2023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36"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37" w:author=" " w:date="2019-05-27T04:43:00Z"/>
                <w:rFonts w:ascii="Arial" w:hAnsi="Arial" w:cs="Arial"/>
                <w:sz w:val="18"/>
                <w:szCs w:val="18"/>
              </w:rPr>
            </w:pPr>
            <w:ins w:id="20238"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39" w:author=" " w:date="2019-05-27T04:43:00Z"/>
                <w:rFonts w:ascii="Arial" w:hAnsi="Arial" w:cs="Arial"/>
                <w:sz w:val="18"/>
                <w:szCs w:val="18"/>
              </w:rPr>
            </w:pPr>
            <w:ins w:id="20240"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41" w:author=" " w:date="2019-05-27T04:43:00Z"/>
                <w:rFonts w:ascii="Arial" w:hAnsi="Arial" w:cs="Arial"/>
                <w:sz w:val="18"/>
                <w:szCs w:val="18"/>
              </w:rPr>
            </w:pPr>
            <w:ins w:id="20242" w:author=" " w:date="2019-05-27T04:43:00Z">
              <w:r w:rsidRPr="00340831">
                <w:rPr>
                  <w:rFonts w:ascii="Arial" w:hAnsi="Arial" w:cs="Arial"/>
                  <w:sz w:val="18"/>
                  <w:szCs w:val="18"/>
                </w:rPr>
                <w:t>Ongoing</w:t>
              </w:r>
            </w:ins>
          </w:p>
        </w:tc>
      </w:tr>
      <w:tr w:rsidR="007B2B12" w:rsidRPr="00340831" w:rsidTr="004C693F">
        <w:trPr>
          <w:gridAfter w:val="1"/>
          <w:wAfter w:w="12" w:type="pct"/>
          <w:cantSplit/>
          <w:ins w:id="2024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244" w:author=" " w:date="2019-05-27T04:43:00Z"/>
                <w:rFonts w:ascii="Arial" w:hAnsi="Arial" w:cs="Arial"/>
                <w:color w:val="000000"/>
                <w:sz w:val="18"/>
                <w:szCs w:val="18"/>
                <w:lang w:val="en-US"/>
              </w:rPr>
            </w:pPr>
            <w:ins w:id="20245" w:author=" " w:date="2019-05-27T04:43:00Z">
              <w:r w:rsidRPr="00340831">
                <w:rPr>
                  <w:rFonts w:ascii="Arial" w:hAnsi="Arial" w:cs="Arial"/>
                  <w:color w:val="000000"/>
                  <w:sz w:val="18"/>
                  <w:szCs w:val="18"/>
                  <w:lang w:val="en-US"/>
                </w:rPr>
                <w:t>DC_13A_n260(A-O)_UL_13A_n260A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246" w:author=" " w:date="2019-05-27T04:43:00Z"/>
                <w:rFonts w:ascii="Arial" w:hAnsi="Arial" w:cs="Arial"/>
                <w:color w:val="000000"/>
                <w:sz w:val="18"/>
                <w:szCs w:val="18"/>
                <w:lang w:val="en-US"/>
              </w:rPr>
            </w:pPr>
            <w:ins w:id="2024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48" w:author=" " w:date="2019-05-27T04:43:00Z"/>
                <w:rStyle w:val="af2"/>
                <w:rFonts w:cs="Arial"/>
                <w:szCs w:val="18"/>
              </w:rPr>
            </w:pPr>
            <w:ins w:id="2024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50"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51" w:author=" " w:date="2019-05-27T04:43:00Z"/>
                <w:rFonts w:ascii="Arial" w:hAnsi="Arial" w:cs="Arial"/>
                <w:sz w:val="18"/>
                <w:szCs w:val="18"/>
              </w:rPr>
            </w:pPr>
            <w:ins w:id="20252"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53" w:author=" " w:date="2019-05-27T04:43:00Z"/>
                <w:rFonts w:ascii="Arial" w:hAnsi="Arial" w:cs="Arial"/>
                <w:sz w:val="18"/>
                <w:szCs w:val="18"/>
              </w:rPr>
            </w:pPr>
            <w:ins w:id="20254"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55" w:author=" " w:date="2019-05-27T04:43:00Z"/>
                <w:rFonts w:ascii="Arial" w:hAnsi="Arial" w:cs="Arial"/>
                <w:sz w:val="18"/>
                <w:szCs w:val="18"/>
              </w:rPr>
            </w:pPr>
            <w:ins w:id="20256" w:author=" " w:date="2019-05-27T04:43:00Z">
              <w:r w:rsidRPr="00340831">
                <w:rPr>
                  <w:rFonts w:ascii="Arial" w:hAnsi="Arial" w:cs="Arial"/>
                  <w:sz w:val="18"/>
                  <w:szCs w:val="18"/>
                </w:rPr>
                <w:t>Ongoing</w:t>
              </w:r>
            </w:ins>
          </w:p>
        </w:tc>
      </w:tr>
      <w:tr w:rsidR="007B2B12" w:rsidRPr="00340831" w:rsidTr="004C693F">
        <w:trPr>
          <w:gridAfter w:val="1"/>
          <w:wAfter w:w="12" w:type="pct"/>
          <w:cantSplit/>
          <w:ins w:id="2025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258" w:author=" " w:date="2019-05-27T04:43:00Z"/>
                <w:rFonts w:ascii="Arial" w:hAnsi="Arial" w:cs="Arial"/>
                <w:b/>
                <w:color w:val="000000"/>
                <w:sz w:val="18"/>
                <w:szCs w:val="18"/>
                <w:lang w:val="en-US"/>
              </w:rPr>
            </w:pPr>
            <w:ins w:id="20259" w:author=" " w:date="2019-05-27T04:43:00Z">
              <w:r w:rsidRPr="00340831">
                <w:rPr>
                  <w:rFonts w:ascii="Arial" w:hAnsi="Arial" w:cs="Arial"/>
                  <w:color w:val="000000"/>
                  <w:sz w:val="18"/>
                  <w:szCs w:val="18"/>
                  <w:lang w:val="en-US"/>
                </w:rPr>
                <w:t>DC_13A_n260(2A-P)_UL_13A_n260A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260" w:author=" " w:date="2019-05-27T04:43:00Z"/>
                <w:rFonts w:ascii="Arial" w:hAnsi="Arial" w:cs="Arial"/>
                <w:color w:val="000000"/>
                <w:sz w:val="18"/>
                <w:szCs w:val="18"/>
                <w:lang w:val="en-US"/>
              </w:rPr>
            </w:pPr>
            <w:ins w:id="2026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62" w:author=" " w:date="2019-05-27T04:43:00Z"/>
                <w:rStyle w:val="af2"/>
                <w:rFonts w:cs="Arial"/>
                <w:szCs w:val="18"/>
              </w:rPr>
            </w:pPr>
            <w:ins w:id="2026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64"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65" w:author=" " w:date="2019-05-27T04:43:00Z"/>
                <w:rFonts w:ascii="Arial" w:hAnsi="Arial" w:cs="Arial"/>
                <w:sz w:val="18"/>
                <w:szCs w:val="18"/>
              </w:rPr>
            </w:pPr>
            <w:ins w:id="20266"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67" w:author=" " w:date="2019-05-27T04:43:00Z"/>
                <w:rFonts w:ascii="Arial" w:hAnsi="Arial" w:cs="Arial"/>
                <w:sz w:val="18"/>
                <w:szCs w:val="18"/>
              </w:rPr>
            </w:pPr>
            <w:ins w:id="20268"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69" w:author=" " w:date="2019-05-27T04:43:00Z"/>
                <w:rFonts w:ascii="Arial" w:hAnsi="Arial" w:cs="Arial"/>
                <w:sz w:val="18"/>
                <w:szCs w:val="18"/>
              </w:rPr>
            </w:pPr>
            <w:ins w:id="20270" w:author=" " w:date="2019-05-27T04:43:00Z">
              <w:r w:rsidRPr="00340831">
                <w:rPr>
                  <w:rFonts w:ascii="Arial" w:hAnsi="Arial" w:cs="Arial"/>
                  <w:sz w:val="18"/>
                  <w:szCs w:val="18"/>
                </w:rPr>
                <w:t>Ongoing</w:t>
              </w:r>
            </w:ins>
          </w:p>
        </w:tc>
      </w:tr>
      <w:tr w:rsidR="007B2B12" w:rsidRPr="00340831" w:rsidTr="004C693F">
        <w:trPr>
          <w:gridAfter w:val="1"/>
          <w:wAfter w:w="12" w:type="pct"/>
          <w:cantSplit/>
          <w:ins w:id="2027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272" w:author=" " w:date="2019-05-27T04:43:00Z"/>
                <w:rFonts w:ascii="Arial" w:hAnsi="Arial" w:cs="Arial"/>
                <w:color w:val="000000"/>
                <w:sz w:val="18"/>
                <w:szCs w:val="18"/>
                <w:lang w:val="en-US"/>
              </w:rPr>
            </w:pPr>
            <w:ins w:id="20273" w:author=" " w:date="2019-05-27T04:43:00Z">
              <w:r w:rsidRPr="00340831">
                <w:rPr>
                  <w:rFonts w:ascii="Arial" w:hAnsi="Arial" w:cs="Arial"/>
                  <w:color w:val="000000"/>
                  <w:sz w:val="18"/>
                  <w:szCs w:val="18"/>
                  <w:lang w:val="en-US"/>
                </w:rPr>
                <w:t>DC_</w:t>
              </w:r>
              <w:r w:rsidRPr="00340831">
                <w:rPr>
                  <w:rFonts w:ascii="Arial" w:hAnsi="Arial" w:cs="Arial"/>
                  <w:color w:val="000000"/>
                  <w:sz w:val="18"/>
                  <w:szCs w:val="18"/>
                  <w:shd w:val="clear" w:color="auto" w:fill="FFFFFF"/>
                  <w:lang w:val="en-US"/>
                </w:rPr>
                <w:t>13A_n260(3A</w:t>
              </w:r>
              <w:r w:rsidRPr="00340831">
                <w:rPr>
                  <w:rFonts w:ascii="Arial" w:hAnsi="Arial" w:cs="Arial"/>
                  <w:color w:val="000000"/>
                  <w:sz w:val="18"/>
                  <w:szCs w:val="18"/>
                  <w:lang w:val="en-US"/>
                </w:rPr>
                <w:t>)_UL_13A_n260A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274" w:author=" " w:date="2019-05-27T04:43:00Z"/>
                <w:rFonts w:ascii="Arial" w:hAnsi="Arial" w:cs="Arial"/>
                <w:color w:val="000000"/>
                <w:sz w:val="18"/>
                <w:szCs w:val="18"/>
                <w:lang w:val="en-US"/>
              </w:rPr>
            </w:pPr>
            <w:ins w:id="2027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76" w:author=" " w:date="2019-05-27T04:43:00Z"/>
                <w:rStyle w:val="af2"/>
                <w:rFonts w:cs="Arial"/>
                <w:szCs w:val="18"/>
              </w:rPr>
            </w:pPr>
            <w:ins w:id="2027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278" w:author=" " w:date="2019-05-27T04:43:00Z"/>
                <w:rFonts w:cs="Arial"/>
                <w:szCs w:val="18"/>
              </w:rPr>
            </w:pPr>
            <w:ins w:id="2027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80" w:author=" " w:date="2019-05-27T04:43:00Z"/>
                <w:rFonts w:cs="Arial"/>
                <w:szCs w:val="18"/>
              </w:rPr>
            </w:pPr>
            <w:ins w:id="2028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82" w:author=" " w:date="2019-05-27T04:43:00Z"/>
                <w:rFonts w:cs="Arial"/>
                <w:szCs w:val="18"/>
              </w:rPr>
            </w:pPr>
            <w:ins w:id="2028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84" w:author=" " w:date="2019-05-27T04:43:00Z"/>
                <w:rFonts w:cs="Arial"/>
                <w:szCs w:val="18"/>
              </w:rPr>
            </w:pPr>
            <w:ins w:id="20285" w:author=" " w:date="2019-05-27T04:43:00Z">
              <w:r w:rsidRPr="00340831">
                <w:rPr>
                  <w:rFonts w:cs="Arial"/>
                  <w:szCs w:val="18"/>
                </w:rPr>
                <w:t>None</w:t>
              </w:r>
            </w:ins>
          </w:p>
        </w:tc>
      </w:tr>
      <w:tr w:rsidR="007B2B12" w:rsidRPr="00340831" w:rsidTr="004C693F">
        <w:trPr>
          <w:gridAfter w:val="1"/>
          <w:wAfter w:w="12" w:type="pct"/>
          <w:cantSplit/>
          <w:ins w:id="2028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287" w:author=" " w:date="2019-05-27T04:43:00Z"/>
                <w:rFonts w:ascii="Arial" w:hAnsi="Arial" w:cs="Arial"/>
                <w:color w:val="000000"/>
                <w:sz w:val="18"/>
                <w:szCs w:val="18"/>
                <w:lang w:val="en-US"/>
              </w:rPr>
            </w:pPr>
            <w:ins w:id="20288" w:author=" " w:date="2019-05-27T04:43:00Z">
              <w:r w:rsidRPr="00340831">
                <w:rPr>
                  <w:rFonts w:ascii="Arial" w:hAnsi="Arial" w:cs="Arial"/>
                  <w:color w:val="000000"/>
                  <w:sz w:val="18"/>
                  <w:szCs w:val="18"/>
                  <w:lang w:val="en-US"/>
                </w:rPr>
                <w:t>DC_13A_n260(2A)_UL_13A_n260A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289" w:author=" " w:date="2019-05-27T04:43:00Z"/>
                <w:rFonts w:ascii="Arial" w:hAnsi="Arial" w:cs="Arial"/>
                <w:color w:val="000000"/>
                <w:sz w:val="18"/>
                <w:szCs w:val="18"/>
                <w:lang w:val="en-US"/>
              </w:rPr>
            </w:pPr>
            <w:ins w:id="2029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91" w:author=" " w:date="2019-05-27T04:43:00Z"/>
                <w:rStyle w:val="af2"/>
                <w:rFonts w:cs="Arial"/>
                <w:szCs w:val="18"/>
              </w:rPr>
            </w:pPr>
            <w:ins w:id="2029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293" w:author=" " w:date="2019-05-27T04:43:00Z"/>
                <w:rFonts w:cs="Arial"/>
                <w:szCs w:val="18"/>
              </w:rPr>
            </w:pPr>
            <w:ins w:id="2029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95" w:author=" " w:date="2019-05-27T04:43:00Z"/>
                <w:rFonts w:cs="Arial"/>
                <w:szCs w:val="18"/>
              </w:rPr>
            </w:pPr>
            <w:ins w:id="2029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97" w:author=" " w:date="2019-05-27T04:43:00Z"/>
                <w:rFonts w:cs="Arial"/>
                <w:szCs w:val="18"/>
              </w:rPr>
            </w:pPr>
            <w:ins w:id="2029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99" w:author=" " w:date="2019-05-27T04:43:00Z"/>
                <w:rFonts w:cs="Arial"/>
                <w:szCs w:val="18"/>
              </w:rPr>
            </w:pPr>
            <w:ins w:id="20300" w:author=" " w:date="2019-05-27T04:43:00Z">
              <w:r w:rsidRPr="00340831">
                <w:rPr>
                  <w:rFonts w:cs="Arial"/>
                  <w:szCs w:val="18"/>
                </w:rPr>
                <w:t>None</w:t>
              </w:r>
            </w:ins>
          </w:p>
        </w:tc>
      </w:tr>
      <w:tr w:rsidR="007B2B12" w:rsidRPr="00340831" w:rsidTr="004C693F">
        <w:trPr>
          <w:gridAfter w:val="1"/>
          <w:wAfter w:w="12" w:type="pct"/>
          <w:cantSplit/>
          <w:ins w:id="2030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302" w:author=" " w:date="2019-05-27T04:43:00Z"/>
                <w:rFonts w:ascii="Arial" w:hAnsi="Arial" w:cs="Arial"/>
                <w:color w:val="000000"/>
                <w:sz w:val="18"/>
                <w:szCs w:val="18"/>
                <w:lang w:val="en-US"/>
              </w:rPr>
            </w:pPr>
            <w:ins w:id="20303" w:author=" " w:date="2019-05-27T04:43:00Z">
              <w:r w:rsidRPr="00340831">
                <w:rPr>
                  <w:rFonts w:ascii="Arial" w:hAnsi="Arial" w:cs="Arial"/>
                  <w:color w:val="000000"/>
                  <w:sz w:val="18"/>
                  <w:szCs w:val="18"/>
                  <w:lang w:val="en-US"/>
                </w:rPr>
                <w:t>DC_13A_n260(A-O-P)_UL_13A_n260A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304" w:author=" " w:date="2019-05-27T04:43:00Z"/>
                <w:rFonts w:ascii="Arial" w:hAnsi="Arial" w:cs="Arial"/>
                <w:color w:val="000000"/>
                <w:sz w:val="18"/>
                <w:szCs w:val="18"/>
                <w:lang w:val="en-US"/>
              </w:rPr>
            </w:pPr>
            <w:ins w:id="2030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06" w:author=" " w:date="2019-05-27T04:43:00Z"/>
                <w:rStyle w:val="af2"/>
                <w:rFonts w:cs="Arial"/>
                <w:szCs w:val="18"/>
              </w:rPr>
            </w:pPr>
            <w:ins w:id="2030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08"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09" w:author=" " w:date="2019-05-27T04:43:00Z"/>
                <w:rFonts w:ascii="Arial" w:hAnsi="Arial" w:cs="Arial"/>
                <w:sz w:val="18"/>
                <w:szCs w:val="18"/>
              </w:rPr>
            </w:pPr>
            <w:ins w:id="20310"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11" w:author=" " w:date="2019-05-27T04:43:00Z"/>
                <w:rFonts w:ascii="Arial" w:hAnsi="Arial" w:cs="Arial"/>
                <w:sz w:val="18"/>
                <w:szCs w:val="18"/>
              </w:rPr>
            </w:pPr>
            <w:ins w:id="20312"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13" w:author=" " w:date="2019-05-27T04:43:00Z"/>
                <w:rFonts w:ascii="Arial" w:hAnsi="Arial" w:cs="Arial"/>
                <w:sz w:val="18"/>
                <w:szCs w:val="18"/>
              </w:rPr>
            </w:pPr>
            <w:ins w:id="20314" w:author=" " w:date="2019-05-27T04:43:00Z">
              <w:r w:rsidRPr="00340831">
                <w:rPr>
                  <w:rFonts w:ascii="Arial" w:hAnsi="Arial" w:cs="Arial"/>
                  <w:sz w:val="18"/>
                  <w:szCs w:val="18"/>
                </w:rPr>
                <w:t>Ongoing</w:t>
              </w:r>
            </w:ins>
          </w:p>
        </w:tc>
      </w:tr>
      <w:tr w:rsidR="007B2B12" w:rsidRPr="00340831" w:rsidTr="004C693F">
        <w:trPr>
          <w:gridAfter w:val="1"/>
          <w:wAfter w:w="12" w:type="pct"/>
          <w:cantSplit/>
          <w:ins w:id="2031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316" w:author=" " w:date="2019-05-27T04:43:00Z"/>
                <w:rFonts w:ascii="Arial" w:hAnsi="Arial" w:cs="Arial"/>
                <w:color w:val="000000"/>
                <w:sz w:val="18"/>
                <w:szCs w:val="18"/>
                <w:lang w:val="en-US"/>
              </w:rPr>
            </w:pPr>
            <w:ins w:id="20317" w:author=" " w:date="2019-05-27T04:43:00Z">
              <w:r w:rsidRPr="00340831">
                <w:rPr>
                  <w:rFonts w:ascii="Arial" w:hAnsi="Arial" w:cs="Arial"/>
                  <w:color w:val="000000"/>
                  <w:sz w:val="18"/>
                  <w:szCs w:val="18"/>
                  <w:lang w:val="en-US"/>
                </w:rPr>
                <w:t>DC_13A_n260(O-P)_UL_13A_n260A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318" w:author=" " w:date="2019-05-27T04:43:00Z"/>
                <w:rFonts w:ascii="Arial" w:hAnsi="Arial" w:cs="Arial"/>
                <w:color w:val="000000"/>
                <w:sz w:val="18"/>
                <w:szCs w:val="18"/>
                <w:lang w:val="en-US"/>
              </w:rPr>
            </w:pPr>
            <w:ins w:id="2031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20" w:author=" " w:date="2019-05-27T04:43:00Z"/>
                <w:rStyle w:val="af2"/>
                <w:rFonts w:cs="Arial"/>
                <w:szCs w:val="18"/>
              </w:rPr>
            </w:pPr>
            <w:ins w:id="2032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22"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23" w:author=" " w:date="2019-05-27T04:43:00Z"/>
                <w:rFonts w:ascii="Arial" w:hAnsi="Arial" w:cs="Arial"/>
                <w:sz w:val="18"/>
                <w:szCs w:val="18"/>
              </w:rPr>
            </w:pPr>
            <w:ins w:id="20324"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25" w:author=" " w:date="2019-05-27T04:43:00Z"/>
                <w:rFonts w:ascii="Arial" w:hAnsi="Arial" w:cs="Arial"/>
                <w:sz w:val="18"/>
                <w:szCs w:val="18"/>
              </w:rPr>
            </w:pPr>
            <w:ins w:id="20326"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27" w:author=" " w:date="2019-05-27T04:43:00Z"/>
                <w:rFonts w:ascii="Arial" w:hAnsi="Arial" w:cs="Arial"/>
                <w:sz w:val="18"/>
                <w:szCs w:val="18"/>
              </w:rPr>
            </w:pPr>
            <w:ins w:id="20328" w:author=" " w:date="2019-05-27T04:43:00Z">
              <w:r w:rsidRPr="00340831">
                <w:rPr>
                  <w:rFonts w:ascii="Arial" w:hAnsi="Arial" w:cs="Arial"/>
                  <w:sz w:val="18"/>
                  <w:szCs w:val="18"/>
                </w:rPr>
                <w:t>Ongoing</w:t>
              </w:r>
            </w:ins>
          </w:p>
        </w:tc>
      </w:tr>
      <w:tr w:rsidR="007B2B12" w:rsidRPr="00340831" w:rsidTr="004C693F">
        <w:trPr>
          <w:gridAfter w:val="1"/>
          <w:wAfter w:w="12" w:type="pct"/>
          <w:cantSplit/>
          <w:ins w:id="2032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330" w:author=" " w:date="2019-05-27T04:43:00Z"/>
                <w:rFonts w:ascii="Arial" w:hAnsi="Arial" w:cs="Arial"/>
                <w:color w:val="000000"/>
                <w:sz w:val="18"/>
                <w:szCs w:val="18"/>
                <w:lang w:val="en-US"/>
              </w:rPr>
            </w:pPr>
            <w:ins w:id="20331" w:author=" " w:date="2019-05-27T04:43:00Z">
              <w:r w:rsidRPr="00340831">
                <w:rPr>
                  <w:rFonts w:ascii="Arial" w:hAnsi="Arial" w:cs="Arial"/>
                  <w:color w:val="000000"/>
                  <w:sz w:val="18"/>
                  <w:szCs w:val="18"/>
                  <w:lang w:val="en-US"/>
                </w:rPr>
                <w:t>DC_13A_n260(2A-O)_UL_13A_n260O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332" w:author=" " w:date="2019-05-27T04:43:00Z"/>
                <w:rFonts w:ascii="Arial" w:hAnsi="Arial" w:cs="Arial"/>
                <w:color w:val="000000"/>
                <w:sz w:val="18"/>
                <w:szCs w:val="18"/>
                <w:lang w:val="en-US"/>
              </w:rPr>
            </w:pPr>
            <w:ins w:id="2033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34" w:author=" " w:date="2019-05-27T04:43:00Z"/>
                <w:rStyle w:val="af2"/>
                <w:rFonts w:cs="Arial"/>
                <w:szCs w:val="18"/>
              </w:rPr>
            </w:pPr>
            <w:ins w:id="2033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36"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37" w:author=" " w:date="2019-05-27T04:43:00Z"/>
                <w:rFonts w:ascii="Arial" w:hAnsi="Arial" w:cs="Arial"/>
                <w:sz w:val="18"/>
                <w:szCs w:val="18"/>
              </w:rPr>
            </w:pPr>
            <w:ins w:id="20338"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39" w:author=" " w:date="2019-05-27T04:43:00Z"/>
                <w:rFonts w:ascii="Arial" w:hAnsi="Arial" w:cs="Arial"/>
                <w:sz w:val="18"/>
                <w:szCs w:val="18"/>
              </w:rPr>
            </w:pPr>
            <w:ins w:id="20340"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41" w:author=" " w:date="2019-05-27T04:43:00Z"/>
                <w:rFonts w:ascii="Arial" w:hAnsi="Arial" w:cs="Arial"/>
                <w:sz w:val="18"/>
                <w:szCs w:val="18"/>
              </w:rPr>
            </w:pPr>
            <w:ins w:id="20342" w:author=" " w:date="2019-05-27T04:43:00Z">
              <w:r w:rsidRPr="00340831">
                <w:rPr>
                  <w:rFonts w:ascii="Arial" w:hAnsi="Arial" w:cs="Arial"/>
                  <w:sz w:val="18"/>
                  <w:szCs w:val="18"/>
                </w:rPr>
                <w:t>Ongoing</w:t>
              </w:r>
            </w:ins>
          </w:p>
        </w:tc>
      </w:tr>
      <w:tr w:rsidR="007B2B12" w:rsidRPr="00340831" w:rsidTr="004C693F">
        <w:trPr>
          <w:gridAfter w:val="1"/>
          <w:wAfter w:w="12" w:type="pct"/>
          <w:cantSplit/>
          <w:ins w:id="2034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344" w:author=" " w:date="2019-05-27T04:43:00Z"/>
                <w:rFonts w:ascii="Arial" w:hAnsi="Arial" w:cs="Arial"/>
                <w:color w:val="000000"/>
                <w:sz w:val="18"/>
                <w:szCs w:val="18"/>
                <w:lang w:val="en-US"/>
              </w:rPr>
            </w:pPr>
            <w:ins w:id="20345" w:author=" " w:date="2019-05-27T04:43:00Z">
              <w:r w:rsidRPr="00340831">
                <w:rPr>
                  <w:rFonts w:ascii="Arial" w:hAnsi="Arial" w:cs="Arial"/>
                  <w:color w:val="000000"/>
                  <w:sz w:val="18"/>
                  <w:szCs w:val="18"/>
                  <w:lang w:val="en-US"/>
                </w:rPr>
                <w:t>DC_13A_n260(A-O)_UL_13A_n260O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346" w:author=" " w:date="2019-05-27T04:43:00Z"/>
                <w:rFonts w:ascii="Arial" w:hAnsi="Arial" w:cs="Arial"/>
                <w:color w:val="000000"/>
                <w:sz w:val="18"/>
                <w:szCs w:val="18"/>
                <w:lang w:val="en-US"/>
              </w:rPr>
            </w:pPr>
            <w:ins w:id="2034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48" w:author=" " w:date="2019-05-27T04:43:00Z"/>
                <w:rStyle w:val="af2"/>
                <w:rFonts w:cs="Arial"/>
                <w:szCs w:val="18"/>
              </w:rPr>
            </w:pPr>
            <w:ins w:id="2034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50"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51" w:author=" " w:date="2019-05-27T04:43:00Z"/>
                <w:rFonts w:ascii="Arial" w:hAnsi="Arial" w:cs="Arial"/>
                <w:sz w:val="18"/>
                <w:szCs w:val="18"/>
              </w:rPr>
            </w:pPr>
            <w:ins w:id="20352"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53" w:author=" " w:date="2019-05-27T04:43:00Z"/>
                <w:rFonts w:ascii="Arial" w:hAnsi="Arial" w:cs="Arial"/>
                <w:sz w:val="18"/>
                <w:szCs w:val="18"/>
              </w:rPr>
            </w:pPr>
            <w:ins w:id="20354"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55" w:author=" " w:date="2019-05-27T04:43:00Z"/>
                <w:rFonts w:ascii="Arial" w:hAnsi="Arial" w:cs="Arial"/>
                <w:sz w:val="18"/>
                <w:szCs w:val="18"/>
              </w:rPr>
            </w:pPr>
            <w:ins w:id="20356" w:author=" " w:date="2019-05-27T04:43:00Z">
              <w:r w:rsidRPr="00340831">
                <w:rPr>
                  <w:rFonts w:ascii="Arial" w:hAnsi="Arial" w:cs="Arial"/>
                  <w:sz w:val="18"/>
                  <w:szCs w:val="18"/>
                </w:rPr>
                <w:t>Ongoing</w:t>
              </w:r>
            </w:ins>
          </w:p>
        </w:tc>
      </w:tr>
      <w:tr w:rsidR="007B2B12" w:rsidRPr="00340831" w:rsidTr="004C693F">
        <w:trPr>
          <w:gridAfter w:val="1"/>
          <w:wAfter w:w="12" w:type="pct"/>
          <w:cantSplit/>
          <w:ins w:id="2035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358" w:author=" " w:date="2019-05-27T04:43:00Z"/>
                <w:rFonts w:ascii="Arial" w:hAnsi="Arial" w:cs="Arial"/>
                <w:color w:val="000000"/>
                <w:sz w:val="18"/>
                <w:szCs w:val="18"/>
                <w:lang w:val="en-US"/>
              </w:rPr>
            </w:pPr>
            <w:ins w:id="20359" w:author=" " w:date="2019-05-27T04:43:00Z">
              <w:r w:rsidRPr="00340831">
                <w:rPr>
                  <w:rFonts w:ascii="Arial" w:hAnsi="Arial" w:cs="Arial"/>
                  <w:color w:val="000000"/>
                  <w:sz w:val="18"/>
                  <w:szCs w:val="18"/>
                  <w:lang w:val="en-US"/>
                </w:rPr>
                <w:t>DC_13A_n260(2A-P)_UL_13A_n260O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360" w:author=" " w:date="2019-05-27T04:43:00Z"/>
                <w:rFonts w:ascii="Arial" w:hAnsi="Arial" w:cs="Arial"/>
                <w:color w:val="000000"/>
                <w:sz w:val="18"/>
                <w:szCs w:val="18"/>
                <w:lang w:val="en-US"/>
              </w:rPr>
            </w:pPr>
            <w:ins w:id="2036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62" w:author=" " w:date="2019-05-27T04:43:00Z"/>
                <w:rStyle w:val="af2"/>
                <w:rFonts w:cs="Arial"/>
                <w:szCs w:val="18"/>
              </w:rPr>
            </w:pPr>
            <w:ins w:id="2036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64"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65" w:author=" " w:date="2019-05-27T04:43:00Z"/>
                <w:rFonts w:ascii="Arial" w:hAnsi="Arial" w:cs="Arial"/>
                <w:sz w:val="18"/>
                <w:szCs w:val="18"/>
              </w:rPr>
            </w:pPr>
            <w:ins w:id="20366"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67" w:author=" " w:date="2019-05-27T04:43:00Z"/>
                <w:rFonts w:ascii="Arial" w:hAnsi="Arial" w:cs="Arial"/>
                <w:sz w:val="18"/>
                <w:szCs w:val="18"/>
              </w:rPr>
            </w:pPr>
            <w:ins w:id="20368"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69" w:author=" " w:date="2019-05-27T04:43:00Z"/>
                <w:rFonts w:ascii="Arial" w:hAnsi="Arial" w:cs="Arial"/>
                <w:sz w:val="18"/>
                <w:szCs w:val="18"/>
              </w:rPr>
            </w:pPr>
            <w:ins w:id="20370" w:author=" " w:date="2019-05-27T04:43:00Z">
              <w:r w:rsidRPr="00340831">
                <w:rPr>
                  <w:rFonts w:ascii="Arial" w:hAnsi="Arial" w:cs="Arial"/>
                  <w:sz w:val="18"/>
                  <w:szCs w:val="18"/>
                </w:rPr>
                <w:t>Ongoing</w:t>
              </w:r>
            </w:ins>
          </w:p>
        </w:tc>
      </w:tr>
      <w:tr w:rsidR="007B2B12" w:rsidRPr="00340831" w:rsidTr="004C693F">
        <w:trPr>
          <w:gridAfter w:val="1"/>
          <w:wAfter w:w="12" w:type="pct"/>
          <w:cantSplit/>
          <w:ins w:id="2037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372" w:author=" " w:date="2019-05-27T04:43:00Z"/>
                <w:rFonts w:ascii="Arial" w:hAnsi="Arial" w:cs="Arial"/>
                <w:color w:val="000000"/>
                <w:sz w:val="18"/>
                <w:szCs w:val="18"/>
                <w:lang w:val="en-US"/>
              </w:rPr>
            </w:pPr>
            <w:ins w:id="20373" w:author=" " w:date="2019-05-27T04:43:00Z">
              <w:r w:rsidRPr="00340831">
                <w:rPr>
                  <w:rFonts w:ascii="Arial" w:hAnsi="Arial" w:cs="Arial"/>
                  <w:color w:val="000000"/>
                  <w:sz w:val="18"/>
                  <w:szCs w:val="18"/>
                  <w:lang w:val="en-US"/>
                </w:rPr>
                <w:t>DC_13A_n260(A-O-P)_UL_13A_n260O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374" w:author=" " w:date="2019-05-27T04:43:00Z"/>
                <w:rFonts w:ascii="Arial" w:hAnsi="Arial" w:cs="Arial"/>
                <w:color w:val="000000"/>
                <w:sz w:val="18"/>
                <w:szCs w:val="18"/>
                <w:lang w:val="en-US"/>
              </w:rPr>
            </w:pPr>
            <w:ins w:id="2037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76" w:author=" " w:date="2019-05-27T04:43:00Z"/>
                <w:rStyle w:val="af2"/>
                <w:rFonts w:cs="Arial"/>
                <w:szCs w:val="18"/>
              </w:rPr>
            </w:pPr>
            <w:ins w:id="2037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78"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79" w:author=" " w:date="2019-05-27T04:43:00Z"/>
                <w:rFonts w:ascii="Arial" w:hAnsi="Arial" w:cs="Arial"/>
                <w:sz w:val="18"/>
                <w:szCs w:val="18"/>
              </w:rPr>
            </w:pPr>
            <w:ins w:id="20380"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81" w:author=" " w:date="2019-05-27T04:43:00Z"/>
                <w:rFonts w:ascii="Arial" w:hAnsi="Arial" w:cs="Arial"/>
                <w:sz w:val="18"/>
                <w:szCs w:val="18"/>
              </w:rPr>
            </w:pPr>
            <w:ins w:id="20382"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83" w:author=" " w:date="2019-05-27T04:43:00Z"/>
                <w:rFonts w:ascii="Arial" w:hAnsi="Arial" w:cs="Arial"/>
                <w:sz w:val="18"/>
                <w:szCs w:val="18"/>
              </w:rPr>
            </w:pPr>
            <w:ins w:id="20384" w:author=" " w:date="2019-05-27T04:43:00Z">
              <w:r w:rsidRPr="00340831">
                <w:rPr>
                  <w:rFonts w:ascii="Arial" w:hAnsi="Arial" w:cs="Arial"/>
                  <w:sz w:val="18"/>
                  <w:szCs w:val="18"/>
                </w:rPr>
                <w:t>Ongoing</w:t>
              </w:r>
            </w:ins>
          </w:p>
        </w:tc>
      </w:tr>
      <w:tr w:rsidR="007B2B12" w:rsidRPr="00340831" w:rsidTr="004C693F">
        <w:trPr>
          <w:gridAfter w:val="1"/>
          <w:wAfter w:w="12" w:type="pct"/>
          <w:cantSplit/>
          <w:ins w:id="2038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386" w:author=" " w:date="2019-05-27T04:43:00Z"/>
                <w:rFonts w:ascii="Arial" w:hAnsi="Arial" w:cs="Arial"/>
                <w:color w:val="000000"/>
                <w:sz w:val="18"/>
                <w:szCs w:val="18"/>
                <w:lang w:val="en-US"/>
              </w:rPr>
            </w:pPr>
            <w:ins w:id="20387" w:author=" " w:date="2019-05-27T04:43:00Z">
              <w:r w:rsidRPr="00340831">
                <w:rPr>
                  <w:rFonts w:ascii="Arial" w:hAnsi="Arial" w:cs="Arial"/>
                  <w:color w:val="000000"/>
                  <w:sz w:val="18"/>
                  <w:szCs w:val="18"/>
                  <w:lang w:val="en-US"/>
                </w:rPr>
                <w:t>DC_13A_n260(O-P)_UL_13A_n260O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388" w:author=" " w:date="2019-05-27T04:43:00Z"/>
                <w:rFonts w:ascii="Arial" w:hAnsi="Arial" w:cs="Arial"/>
                <w:color w:val="000000"/>
                <w:sz w:val="18"/>
                <w:szCs w:val="18"/>
                <w:lang w:val="en-US"/>
              </w:rPr>
            </w:pPr>
            <w:ins w:id="2038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90" w:author=" " w:date="2019-05-27T04:43:00Z"/>
                <w:rStyle w:val="af2"/>
                <w:rFonts w:cs="Arial"/>
                <w:szCs w:val="18"/>
              </w:rPr>
            </w:pPr>
            <w:ins w:id="2039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92"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93" w:author=" " w:date="2019-05-27T04:43:00Z"/>
                <w:rFonts w:ascii="Arial" w:hAnsi="Arial" w:cs="Arial"/>
                <w:sz w:val="18"/>
                <w:szCs w:val="18"/>
              </w:rPr>
            </w:pPr>
            <w:ins w:id="20394"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95" w:author=" " w:date="2019-05-27T04:43:00Z"/>
                <w:rFonts w:ascii="Arial" w:hAnsi="Arial" w:cs="Arial"/>
                <w:sz w:val="18"/>
                <w:szCs w:val="18"/>
              </w:rPr>
            </w:pPr>
            <w:ins w:id="20396"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97" w:author=" " w:date="2019-05-27T04:43:00Z"/>
                <w:rFonts w:ascii="Arial" w:hAnsi="Arial" w:cs="Arial"/>
                <w:sz w:val="18"/>
                <w:szCs w:val="18"/>
              </w:rPr>
            </w:pPr>
            <w:ins w:id="20398" w:author=" " w:date="2019-05-27T04:43:00Z">
              <w:r w:rsidRPr="00340831">
                <w:rPr>
                  <w:rFonts w:ascii="Arial" w:hAnsi="Arial" w:cs="Arial"/>
                  <w:sz w:val="18"/>
                  <w:szCs w:val="18"/>
                </w:rPr>
                <w:t>Ongoing</w:t>
              </w:r>
            </w:ins>
          </w:p>
        </w:tc>
      </w:tr>
      <w:tr w:rsidR="007B2B12" w:rsidRPr="00340831" w:rsidTr="004C693F">
        <w:trPr>
          <w:gridAfter w:val="1"/>
          <w:wAfter w:w="12" w:type="pct"/>
          <w:cantSplit/>
          <w:ins w:id="2039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400" w:author=" " w:date="2019-05-27T04:43:00Z"/>
                <w:rFonts w:ascii="Arial" w:hAnsi="Arial" w:cs="Arial"/>
                <w:color w:val="000000"/>
                <w:sz w:val="18"/>
                <w:szCs w:val="18"/>
                <w:lang w:val="en-US"/>
              </w:rPr>
            </w:pPr>
            <w:ins w:id="20401" w:author=" " w:date="2019-05-27T04:43:00Z">
              <w:r w:rsidRPr="00340831">
                <w:rPr>
                  <w:rFonts w:ascii="Arial" w:hAnsi="Arial" w:cs="Arial"/>
                  <w:color w:val="000000"/>
                  <w:sz w:val="18"/>
                  <w:szCs w:val="18"/>
                  <w:lang w:val="en-US"/>
                </w:rPr>
                <w:lastRenderedPageBreak/>
                <w:t>DC_13A_n260(2A-P)_UL_13A_n260P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402" w:author=" " w:date="2019-05-27T04:43:00Z"/>
                <w:rFonts w:ascii="Arial" w:hAnsi="Arial" w:cs="Arial"/>
                <w:color w:val="000000"/>
                <w:sz w:val="18"/>
                <w:szCs w:val="18"/>
                <w:lang w:val="en-US"/>
              </w:rPr>
            </w:pPr>
            <w:ins w:id="2040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04" w:author=" " w:date="2019-05-27T04:43:00Z"/>
                <w:rStyle w:val="af2"/>
                <w:rFonts w:cs="Arial"/>
                <w:szCs w:val="18"/>
              </w:rPr>
            </w:pPr>
            <w:ins w:id="2040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06"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07" w:author=" " w:date="2019-05-27T04:43:00Z"/>
                <w:rFonts w:ascii="Arial" w:hAnsi="Arial" w:cs="Arial"/>
                <w:sz w:val="18"/>
                <w:szCs w:val="18"/>
              </w:rPr>
            </w:pPr>
            <w:ins w:id="20408"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09" w:author=" " w:date="2019-05-27T04:43:00Z"/>
                <w:rFonts w:ascii="Arial" w:hAnsi="Arial" w:cs="Arial"/>
                <w:sz w:val="18"/>
                <w:szCs w:val="18"/>
              </w:rPr>
            </w:pPr>
            <w:ins w:id="20410"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11" w:author=" " w:date="2019-05-27T04:43:00Z"/>
                <w:rFonts w:ascii="Arial" w:hAnsi="Arial" w:cs="Arial"/>
                <w:sz w:val="18"/>
                <w:szCs w:val="18"/>
              </w:rPr>
            </w:pPr>
            <w:ins w:id="20412" w:author=" " w:date="2019-05-27T04:43:00Z">
              <w:r w:rsidRPr="00340831">
                <w:rPr>
                  <w:rFonts w:ascii="Arial" w:hAnsi="Arial" w:cs="Arial"/>
                  <w:sz w:val="18"/>
                  <w:szCs w:val="18"/>
                </w:rPr>
                <w:t>Ongoing</w:t>
              </w:r>
            </w:ins>
          </w:p>
        </w:tc>
      </w:tr>
      <w:tr w:rsidR="007B2B12" w:rsidRPr="00340831" w:rsidTr="004C693F">
        <w:trPr>
          <w:gridAfter w:val="1"/>
          <w:wAfter w:w="12" w:type="pct"/>
          <w:cantSplit/>
          <w:ins w:id="2041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414" w:author=" " w:date="2019-05-27T04:43:00Z"/>
                <w:rFonts w:ascii="Arial" w:hAnsi="Arial" w:cs="Arial"/>
                <w:color w:val="000000"/>
                <w:sz w:val="18"/>
                <w:szCs w:val="18"/>
                <w:lang w:val="en-US"/>
              </w:rPr>
            </w:pPr>
            <w:ins w:id="20415" w:author=" " w:date="2019-05-27T04:43:00Z">
              <w:r w:rsidRPr="00340831">
                <w:rPr>
                  <w:rFonts w:ascii="Arial" w:hAnsi="Arial" w:cs="Arial"/>
                  <w:color w:val="000000"/>
                  <w:sz w:val="18"/>
                  <w:szCs w:val="18"/>
                  <w:lang w:val="en-US"/>
                </w:rPr>
                <w:t>DC_13A_n260(A-O-P)_UL_13A_n260P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416" w:author=" " w:date="2019-05-27T04:43:00Z"/>
                <w:rFonts w:ascii="Arial" w:hAnsi="Arial" w:cs="Arial"/>
                <w:color w:val="000000"/>
                <w:sz w:val="18"/>
                <w:szCs w:val="18"/>
                <w:lang w:val="en-US"/>
              </w:rPr>
            </w:pPr>
            <w:ins w:id="2041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18" w:author=" " w:date="2019-05-27T04:43:00Z"/>
                <w:rStyle w:val="af2"/>
                <w:rFonts w:cs="Arial"/>
                <w:szCs w:val="18"/>
              </w:rPr>
            </w:pPr>
            <w:ins w:id="2041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20"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21" w:author=" " w:date="2019-05-27T04:43:00Z"/>
                <w:rFonts w:ascii="Arial" w:hAnsi="Arial" w:cs="Arial"/>
                <w:sz w:val="18"/>
                <w:szCs w:val="18"/>
              </w:rPr>
            </w:pPr>
            <w:ins w:id="20422"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23" w:author=" " w:date="2019-05-27T04:43:00Z"/>
                <w:rFonts w:ascii="Arial" w:hAnsi="Arial" w:cs="Arial"/>
                <w:sz w:val="18"/>
                <w:szCs w:val="18"/>
              </w:rPr>
            </w:pPr>
            <w:ins w:id="20424"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25" w:author=" " w:date="2019-05-27T04:43:00Z"/>
                <w:rFonts w:ascii="Arial" w:hAnsi="Arial" w:cs="Arial"/>
                <w:sz w:val="18"/>
                <w:szCs w:val="18"/>
              </w:rPr>
            </w:pPr>
            <w:ins w:id="20426" w:author=" " w:date="2019-05-27T04:43:00Z">
              <w:r w:rsidRPr="00340831">
                <w:rPr>
                  <w:rFonts w:ascii="Arial" w:hAnsi="Arial" w:cs="Arial"/>
                  <w:sz w:val="18"/>
                  <w:szCs w:val="18"/>
                </w:rPr>
                <w:t>Ongoing</w:t>
              </w:r>
            </w:ins>
          </w:p>
        </w:tc>
      </w:tr>
      <w:tr w:rsidR="007B2B12" w:rsidRPr="00340831" w:rsidTr="004C693F">
        <w:trPr>
          <w:gridAfter w:val="1"/>
          <w:wAfter w:w="12" w:type="pct"/>
          <w:cantSplit/>
          <w:ins w:id="2042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428" w:author=" " w:date="2019-05-27T04:43:00Z"/>
                <w:rFonts w:ascii="Arial" w:hAnsi="Arial" w:cs="Arial"/>
                <w:color w:val="000000"/>
                <w:sz w:val="18"/>
                <w:szCs w:val="18"/>
                <w:lang w:val="en-US"/>
              </w:rPr>
            </w:pPr>
            <w:ins w:id="20429" w:author=" " w:date="2019-05-27T04:43:00Z">
              <w:r w:rsidRPr="00340831">
                <w:rPr>
                  <w:rFonts w:ascii="Arial" w:hAnsi="Arial" w:cs="Arial"/>
                  <w:color w:val="000000"/>
                  <w:sz w:val="18"/>
                  <w:szCs w:val="18"/>
                  <w:lang w:val="en-US"/>
                </w:rPr>
                <w:t>DC_13A_n260(O-P)_UL_13A_n260P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430" w:author=" " w:date="2019-05-27T04:43:00Z"/>
                <w:rFonts w:ascii="Arial" w:hAnsi="Arial" w:cs="Arial"/>
                <w:color w:val="000000"/>
                <w:sz w:val="18"/>
                <w:szCs w:val="18"/>
                <w:lang w:val="en-US"/>
              </w:rPr>
            </w:pPr>
            <w:ins w:id="2043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32" w:author=" " w:date="2019-05-27T04:43:00Z"/>
                <w:rStyle w:val="af2"/>
                <w:rFonts w:cs="Arial"/>
                <w:szCs w:val="18"/>
              </w:rPr>
            </w:pPr>
            <w:ins w:id="2043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34"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35" w:author=" " w:date="2019-05-27T04:43:00Z"/>
                <w:rFonts w:ascii="Arial" w:hAnsi="Arial" w:cs="Arial"/>
                <w:sz w:val="18"/>
                <w:szCs w:val="18"/>
              </w:rPr>
            </w:pPr>
            <w:ins w:id="20436"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37" w:author=" " w:date="2019-05-27T04:43:00Z"/>
                <w:rFonts w:ascii="Arial" w:hAnsi="Arial" w:cs="Arial"/>
                <w:sz w:val="18"/>
                <w:szCs w:val="18"/>
              </w:rPr>
            </w:pPr>
            <w:ins w:id="20438"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39" w:author=" " w:date="2019-05-27T04:43:00Z"/>
                <w:rFonts w:ascii="Arial" w:hAnsi="Arial" w:cs="Arial"/>
                <w:sz w:val="18"/>
                <w:szCs w:val="18"/>
              </w:rPr>
            </w:pPr>
            <w:ins w:id="20440" w:author=" " w:date="2019-05-27T04:43:00Z">
              <w:r w:rsidRPr="00340831">
                <w:rPr>
                  <w:rFonts w:ascii="Arial" w:hAnsi="Arial" w:cs="Arial"/>
                  <w:sz w:val="18"/>
                  <w:szCs w:val="18"/>
                </w:rPr>
                <w:t>Ongoing</w:t>
              </w:r>
            </w:ins>
          </w:p>
        </w:tc>
      </w:tr>
      <w:tr w:rsidR="007B2B12" w:rsidRPr="00340831" w:rsidTr="004C693F">
        <w:trPr>
          <w:gridAfter w:val="1"/>
          <w:wAfter w:w="12" w:type="pct"/>
          <w:cantSplit/>
          <w:ins w:id="2044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442" w:author=" " w:date="2019-05-27T04:43:00Z"/>
                <w:rFonts w:ascii="Arial" w:hAnsi="Arial" w:cs="Arial"/>
                <w:color w:val="000000"/>
                <w:sz w:val="18"/>
                <w:szCs w:val="18"/>
                <w:lang w:val="en-US"/>
              </w:rPr>
            </w:pPr>
            <w:ins w:id="20443" w:author=" " w:date="2019-05-27T04:43:00Z">
              <w:r w:rsidRPr="00340831">
                <w:rPr>
                  <w:rFonts w:ascii="Arial" w:hAnsi="Arial" w:cs="Arial"/>
                  <w:color w:val="000000"/>
                  <w:sz w:val="18"/>
                  <w:szCs w:val="18"/>
                  <w:lang w:val="en-US"/>
                </w:rPr>
                <w:t>DC_13A_n260(2A-2O)_UL_13A_n260A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444" w:author=" " w:date="2019-05-27T04:43:00Z"/>
                <w:rFonts w:ascii="Arial" w:hAnsi="Arial" w:cs="Arial"/>
                <w:color w:val="000000"/>
                <w:sz w:val="18"/>
                <w:szCs w:val="18"/>
                <w:lang w:val="en-US"/>
              </w:rPr>
            </w:pPr>
            <w:ins w:id="2044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46" w:author=" " w:date="2019-05-27T04:43:00Z"/>
                <w:rStyle w:val="af2"/>
                <w:rFonts w:cs="Arial"/>
                <w:szCs w:val="18"/>
              </w:rPr>
            </w:pPr>
            <w:ins w:id="2044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48"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49" w:author=" " w:date="2019-05-27T04:43:00Z"/>
                <w:rFonts w:ascii="Arial" w:hAnsi="Arial" w:cs="Arial"/>
                <w:sz w:val="18"/>
                <w:szCs w:val="18"/>
              </w:rPr>
            </w:pPr>
            <w:ins w:id="20450"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51" w:author=" " w:date="2019-05-27T04:43:00Z"/>
                <w:rFonts w:ascii="Arial" w:hAnsi="Arial" w:cs="Arial"/>
                <w:sz w:val="18"/>
                <w:szCs w:val="18"/>
              </w:rPr>
            </w:pPr>
            <w:ins w:id="20452"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53" w:author=" " w:date="2019-05-27T04:43:00Z"/>
                <w:rFonts w:ascii="Arial" w:hAnsi="Arial" w:cs="Arial"/>
                <w:sz w:val="18"/>
                <w:szCs w:val="18"/>
              </w:rPr>
            </w:pPr>
            <w:ins w:id="20454" w:author=" " w:date="2019-05-27T04:43:00Z">
              <w:r w:rsidRPr="00340831">
                <w:rPr>
                  <w:rFonts w:ascii="Arial" w:hAnsi="Arial" w:cs="Arial"/>
                  <w:sz w:val="18"/>
                  <w:szCs w:val="18"/>
                </w:rPr>
                <w:t>Ongoing</w:t>
              </w:r>
            </w:ins>
          </w:p>
        </w:tc>
      </w:tr>
      <w:tr w:rsidR="007B2B12" w:rsidRPr="00340831" w:rsidTr="004C693F">
        <w:trPr>
          <w:gridAfter w:val="1"/>
          <w:wAfter w:w="12" w:type="pct"/>
          <w:cantSplit/>
          <w:ins w:id="2045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456" w:author=" " w:date="2019-05-27T04:43:00Z"/>
                <w:rFonts w:ascii="Arial" w:hAnsi="Arial" w:cs="Arial"/>
                <w:color w:val="000000"/>
                <w:sz w:val="18"/>
                <w:szCs w:val="18"/>
                <w:lang w:val="en-US"/>
              </w:rPr>
            </w:pPr>
            <w:ins w:id="20457" w:author=" " w:date="2019-05-27T04:43:00Z">
              <w:r w:rsidRPr="00340831">
                <w:rPr>
                  <w:rFonts w:ascii="Arial" w:hAnsi="Arial" w:cs="Arial"/>
                  <w:color w:val="000000"/>
                  <w:sz w:val="18"/>
                  <w:szCs w:val="18"/>
                  <w:lang w:val="en-US"/>
                </w:rPr>
                <w:t>DC_13A_n260(A-2O)_UL_13A_n260A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458" w:author=" " w:date="2019-05-27T04:43:00Z"/>
                <w:rFonts w:ascii="Arial" w:hAnsi="Arial" w:cs="Arial"/>
                <w:color w:val="000000"/>
                <w:sz w:val="18"/>
                <w:szCs w:val="18"/>
                <w:lang w:val="en-US"/>
              </w:rPr>
            </w:pPr>
            <w:ins w:id="2045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60" w:author=" " w:date="2019-05-27T04:43:00Z"/>
                <w:rStyle w:val="af2"/>
                <w:rFonts w:cs="Arial"/>
                <w:szCs w:val="18"/>
              </w:rPr>
            </w:pPr>
            <w:ins w:id="2046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62"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63" w:author=" " w:date="2019-05-27T04:43:00Z"/>
                <w:rFonts w:ascii="Arial" w:hAnsi="Arial" w:cs="Arial"/>
                <w:sz w:val="18"/>
                <w:szCs w:val="18"/>
              </w:rPr>
            </w:pPr>
            <w:ins w:id="20464"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65" w:author=" " w:date="2019-05-27T04:43:00Z"/>
                <w:rFonts w:ascii="Arial" w:hAnsi="Arial" w:cs="Arial"/>
                <w:sz w:val="18"/>
                <w:szCs w:val="18"/>
              </w:rPr>
            </w:pPr>
            <w:ins w:id="20466"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67" w:author=" " w:date="2019-05-27T04:43:00Z"/>
                <w:rFonts w:ascii="Arial" w:hAnsi="Arial" w:cs="Arial"/>
                <w:sz w:val="18"/>
                <w:szCs w:val="18"/>
              </w:rPr>
            </w:pPr>
            <w:ins w:id="20468" w:author=" " w:date="2019-05-27T04:43:00Z">
              <w:r w:rsidRPr="00340831">
                <w:rPr>
                  <w:rFonts w:ascii="Arial" w:hAnsi="Arial" w:cs="Arial"/>
                  <w:sz w:val="18"/>
                  <w:szCs w:val="18"/>
                </w:rPr>
                <w:t>Ongoing</w:t>
              </w:r>
            </w:ins>
          </w:p>
        </w:tc>
      </w:tr>
      <w:tr w:rsidR="007B2B12" w:rsidRPr="00340831" w:rsidTr="004C693F">
        <w:trPr>
          <w:gridAfter w:val="1"/>
          <w:wAfter w:w="12" w:type="pct"/>
          <w:cantSplit/>
          <w:ins w:id="2046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470" w:author=" " w:date="2019-05-27T04:43:00Z"/>
                <w:rFonts w:ascii="Arial" w:hAnsi="Arial" w:cs="Arial"/>
                <w:color w:val="000000"/>
                <w:sz w:val="18"/>
                <w:szCs w:val="18"/>
                <w:lang w:val="en-US"/>
              </w:rPr>
            </w:pPr>
            <w:ins w:id="20471" w:author=" " w:date="2019-05-27T04:43:00Z">
              <w:r w:rsidRPr="00340831">
                <w:rPr>
                  <w:rFonts w:ascii="Arial" w:hAnsi="Arial" w:cs="Arial"/>
                  <w:color w:val="000000"/>
                  <w:sz w:val="18"/>
                  <w:szCs w:val="18"/>
                  <w:lang w:val="en-US"/>
                </w:rPr>
                <w:t>DC_13A_n260(2O)_UL_13A_n260A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472" w:author=" " w:date="2019-05-27T04:43:00Z"/>
                <w:rFonts w:ascii="Arial" w:hAnsi="Arial" w:cs="Arial"/>
                <w:color w:val="000000"/>
                <w:sz w:val="18"/>
                <w:szCs w:val="18"/>
                <w:lang w:val="en-US"/>
              </w:rPr>
            </w:pPr>
            <w:ins w:id="2047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74" w:author=" " w:date="2019-05-27T04:43:00Z"/>
                <w:rStyle w:val="af2"/>
                <w:rFonts w:cs="Arial"/>
                <w:szCs w:val="18"/>
              </w:rPr>
            </w:pPr>
            <w:ins w:id="2047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476" w:author=" " w:date="2019-05-27T04:43:00Z"/>
                <w:rFonts w:cs="Arial"/>
                <w:szCs w:val="18"/>
              </w:rPr>
            </w:pPr>
            <w:ins w:id="20477"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78" w:author=" " w:date="2019-05-27T04:43:00Z"/>
                <w:rFonts w:cs="Arial"/>
                <w:szCs w:val="18"/>
              </w:rPr>
            </w:pPr>
            <w:ins w:id="20479"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80" w:author=" " w:date="2019-05-27T04:43:00Z"/>
                <w:rFonts w:cs="Arial"/>
                <w:szCs w:val="18"/>
              </w:rPr>
            </w:pPr>
            <w:ins w:id="20481"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82" w:author=" " w:date="2019-05-27T04:43:00Z"/>
                <w:rFonts w:cs="Arial"/>
                <w:szCs w:val="18"/>
              </w:rPr>
            </w:pPr>
            <w:ins w:id="20483" w:author=" " w:date="2019-05-27T04:43:00Z">
              <w:r w:rsidRPr="00340831">
                <w:rPr>
                  <w:rFonts w:cs="Arial"/>
                  <w:szCs w:val="18"/>
                </w:rPr>
                <w:t>None</w:t>
              </w:r>
            </w:ins>
          </w:p>
        </w:tc>
      </w:tr>
      <w:tr w:rsidR="007B2B12" w:rsidRPr="00340831" w:rsidTr="004C693F">
        <w:trPr>
          <w:gridAfter w:val="1"/>
          <w:wAfter w:w="12" w:type="pct"/>
          <w:cantSplit/>
          <w:ins w:id="2048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485" w:author=" " w:date="2019-05-27T04:43:00Z"/>
                <w:rFonts w:ascii="Arial" w:hAnsi="Arial" w:cs="Arial"/>
                <w:color w:val="000000"/>
                <w:sz w:val="18"/>
                <w:szCs w:val="18"/>
                <w:lang w:val="en-US"/>
              </w:rPr>
            </w:pPr>
            <w:ins w:id="20486" w:author=" " w:date="2019-05-27T04:43:00Z">
              <w:r w:rsidRPr="00340831">
                <w:rPr>
                  <w:rFonts w:ascii="Arial" w:hAnsi="Arial" w:cs="Arial"/>
                  <w:color w:val="000000"/>
                  <w:lang w:val="en-US"/>
                </w:rPr>
                <w:t>DC_13A_n261(4A)_UL_13A_n261A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487" w:author=" " w:date="2019-05-27T04:43:00Z"/>
                <w:rFonts w:ascii="Arial" w:hAnsi="Arial" w:cs="Arial"/>
                <w:color w:val="000000"/>
                <w:sz w:val="18"/>
                <w:szCs w:val="18"/>
                <w:lang w:val="en-US"/>
              </w:rPr>
            </w:pPr>
            <w:ins w:id="20488"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89" w:author=" " w:date="2019-05-27T04:43:00Z"/>
                <w:rStyle w:val="af2"/>
                <w:rFonts w:cs="Arial"/>
                <w:szCs w:val="18"/>
              </w:rPr>
            </w:pPr>
            <w:ins w:id="20490"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491" w:author=" " w:date="2019-05-27T04:43:00Z"/>
                <w:rFonts w:cs="Arial"/>
                <w:szCs w:val="18"/>
              </w:rPr>
            </w:pPr>
            <w:ins w:id="20492"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93" w:author=" " w:date="2019-05-27T04:43:00Z"/>
                <w:rFonts w:eastAsia="PMingLiU" w:cs="Arial"/>
                <w:szCs w:val="18"/>
                <w:lang w:val="en-US" w:eastAsia="zh-TW"/>
              </w:rPr>
            </w:pPr>
            <w:ins w:id="20494"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495"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96" w:author=" " w:date="2019-05-27T04:43:00Z"/>
                <w:rFonts w:eastAsia="PMingLiU" w:cs="Arial"/>
                <w:szCs w:val="18"/>
                <w:lang w:val="en-US" w:eastAsia="zh-TW"/>
              </w:rPr>
            </w:pPr>
            <w:ins w:id="20497"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498"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99" w:author=" " w:date="2019-05-27T04:43:00Z"/>
                <w:rFonts w:cs="Arial"/>
                <w:szCs w:val="18"/>
              </w:rPr>
            </w:pPr>
            <w:ins w:id="20500" w:author=" " w:date="2019-05-27T04:43:00Z">
              <w:r w:rsidRPr="00340831">
                <w:rPr>
                  <w:rFonts w:cs="Arial"/>
                  <w:szCs w:val="18"/>
                </w:rPr>
                <w:t>None</w:t>
              </w:r>
            </w:ins>
          </w:p>
        </w:tc>
      </w:tr>
      <w:tr w:rsidR="007B2B12" w:rsidRPr="00340831" w:rsidTr="004C693F">
        <w:trPr>
          <w:gridAfter w:val="1"/>
          <w:wAfter w:w="12" w:type="pct"/>
          <w:cantSplit/>
          <w:ins w:id="2050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502" w:author=" " w:date="2019-05-27T04:43:00Z"/>
                <w:rFonts w:ascii="Arial" w:hAnsi="Arial" w:cs="Arial"/>
                <w:color w:val="000000"/>
                <w:sz w:val="18"/>
                <w:szCs w:val="18"/>
                <w:lang w:val="en-US"/>
              </w:rPr>
            </w:pPr>
            <w:ins w:id="20503" w:author=" " w:date="2019-05-27T04:43:00Z">
              <w:r w:rsidRPr="00340831">
                <w:rPr>
                  <w:rFonts w:ascii="Arial" w:hAnsi="Arial" w:cs="Arial"/>
                  <w:color w:val="000000"/>
                  <w:lang w:val="en-US"/>
                </w:rPr>
                <w:t>DC_13A_n261G_UL_13A_n261G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504" w:author=" " w:date="2019-05-27T04:43:00Z"/>
                <w:rFonts w:ascii="Arial" w:hAnsi="Arial" w:cs="Arial"/>
                <w:color w:val="000000"/>
                <w:sz w:val="18"/>
                <w:szCs w:val="18"/>
                <w:lang w:val="en-US"/>
              </w:rPr>
            </w:pPr>
            <w:ins w:id="2050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506" w:author=" " w:date="2019-05-27T04:43:00Z"/>
                <w:rStyle w:val="af2"/>
                <w:rFonts w:cs="Arial"/>
                <w:szCs w:val="18"/>
              </w:rPr>
            </w:pPr>
            <w:ins w:id="2050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508" w:author=" " w:date="2019-05-27T04:43:00Z"/>
                <w:rFonts w:cs="Arial"/>
                <w:szCs w:val="18"/>
              </w:rPr>
            </w:pPr>
            <w:ins w:id="20509"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10" w:author=" " w:date="2019-05-27T04:43:00Z"/>
                <w:rFonts w:eastAsia="PMingLiU" w:cs="Arial"/>
                <w:szCs w:val="18"/>
                <w:lang w:val="en-US" w:eastAsia="zh-TW"/>
              </w:rPr>
            </w:pPr>
            <w:ins w:id="20511"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512"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13" w:author=" " w:date="2019-05-27T04:43:00Z"/>
                <w:rFonts w:eastAsia="PMingLiU" w:cs="Arial"/>
                <w:szCs w:val="18"/>
                <w:lang w:val="en-US" w:eastAsia="zh-TW"/>
              </w:rPr>
            </w:pPr>
            <w:ins w:id="20514"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515"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16" w:author=" " w:date="2019-05-27T04:43:00Z"/>
                <w:rFonts w:cs="Arial"/>
                <w:szCs w:val="18"/>
              </w:rPr>
            </w:pPr>
            <w:ins w:id="20517" w:author=" " w:date="2019-05-27T04:43:00Z">
              <w:r w:rsidRPr="00340831">
                <w:rPr>
                  <w:rFonts w:cs="Arial"/>
                  <w:szCs w:val="18"/>
                </w:rPr>
                <w:t>None</w:t>
              </w:r>
            </w:ins>
          </w:p>
        </w:tc>
      </w:tr>
      <w:tr w:rsidR="007B2B12" w:rsidRPr="00340831" w:rsidTr="004C693F">
        <w:trPr>
          <w:gridAfter w:val="1"/>
          <w:wAfter w:w="12" w:type="pct"/>
          <w:cantSplit/>
          <w:ins w:id="2051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519" w:author=" " w:date="2019-05-27T04:43:00Z"/>
                <w:rFonts w:ascii="Arial" w:hAnsi="Arial" w:cs="Arial"/>
                <w:color w:val="000000"/>
                <w:sz w:val="18"/>
                <w:szCs w:val="18"/>
                <w:lang w:val="en-US"/>
              </w:rPr>
            </w:pPr>
            <w:ins w:id="20520" w:author=" " w:date="2019-05-27T04:43:00Z">
              <w:r w:rsidRPr="00340831">
                <w:rPr>
                  <w:rFonts w:ascii="Arial" w:hAnsi="Arial" w:cs="Arial"/>
                  <w:color w:val="000000"/>
                  <w:lang w:val="en-US"/>
                </w:rPr>
                <w:t>DC_13A_n261H_UL_13A_n261H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521" w:author=" " w:date="2019-05-27T04:43:00Z"/>
                <w:rFonts w:ascii="Arial" w:hAnsi="Arial" w:cs="Arial"/>
                <w:color w:val="000000"/>
                <w:sz w:val="18"/>
                <w:szCs w:val="18"/>
                <w:lang w:val="en-US"/>
              </w:rPr>
            </w:pPr>
            <w:ins w:id="2052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523" w:author=" " w:date="2019-05-27T04:43:00Z"/>
                <w:rStyle w:val="af2"/>
                <w:rFonts w:cs="Arial"/>
                <w:szCs w:val="18"/>
              </w:rPr>
            </w:pPr>
            <w:ins w:id="2052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525" w:author=" " w:date="2019-05-27T04:43:00Z"/>
                <w:rFonts w:cs="Arial"/>
                <w:szCs w:val="18"/>
              </w:rPr>
            </w:pPr>
            <w:ins w:id="20526"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27" w:author=" " w:date="2019-05-27T04:43:00Z"/>
                <w:rFonts w:eastAsia="PMingLiU" w:cs="Arial"/>
                <w:szCs w:val="18"/>
                <w:lang w:val="en-US" w:eastAsia="zh-TW"/>
              </w:rPr>
            </w:pPr>
            <w:ins w:id="20528"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529"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30" w:author=" " w:date="2019-05-27T04:43:00Z"/>
                <w:rFonts w:eastAsia="PMingLiU" w:cs="Arial"/>
                <w:szCs w:val="18"/>
                <w:lang w:val="en-US" w:eastAsia="zh-TW"/>
              </w:rPr>
            </w:pPr>
            <w:ins w:id="20531"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532"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33" w:author=" " w:date="2019-05-27T04:43:00Z"/>
                <w:rFonts w:cs="Arial"/>
                <w:szCs w:val="18"/>
              </w:rPr>
            </w:pPr>
            <w:ins w:id="20534" w:author=" " w:date="2019-05-27T04:43:00Z">
              <w:r w:rsidRPr="00340831">
                <w:rPr>
                  <w:rFonts w:cs="Arial"/>
                  <w:szCs w:val="18"/>
                </w:rPr>
                <w:t>None</w:t>
              </w:r>
            </w:ins>
          </w:p>
        </w:tc>
      </w:tr>
      <w:tr w:rsidR="007B2B12" w:rsidRPr="00340831" w:rsidTr="004C693F">
        <w:trPr>
          <w:gridAfter w:val="1"/>
          <w:wAfter w:w="12" w:type="pct"/>
          <w:cantSplit/>
          <w:ins w:id="2053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536" w:author=" " w:date="2019-05-27T04:43:00Z"/>
                <w:rFonts w:ascii="Arial" w:hAnsi="Arial" w:cs="Arial"/>
                <w:color w:val="000000"/>
                <w:sz w:val="18"/>
                <w:szCs w:val="18"/>
                <w:lang w:val="en-US"/>
              </w:rPr>
            </w:pPr>
            <w:ins w:id="20537" w:author=" " w:date="2019-05-27T04:43:00Z">
              <w:r w:rsidRPr="00340831">
                <w:rPr>
                  <w:rFonts w:ascii="Arial" w:hAnsi="Arial" w:cs="Arial"/>
                  <w:color w:val="000000"/>
                  <w:lang w:val="en-US"/>
                </w:rPr>
                <w:t>DC_13A_n261H_UL_13A_n261G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538" w:author=" " w:date="2019-05-27T04:43:00Z"/>
                <w:rFonts w:ascii="Arial" w:hAnsi="Arial" w:cs="Arial"/>
                <w:color w:val="000000"/>
                <w:sz w:val="18"/>
                <w:szCs w:val="18"/>
                <w:lang w:val="en-US"/>
              </w:rPr>
            </w:pPr>
            <w:ins w:id="2053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540" w:author=" " w:date="2019-05-27T04:43:00Z"/>
                <w:rStyle w:val="af2"/>
                <w:rFonts w:cs="Arial"/>
                <w:szCs w:val="18"/>
              </w:rPr>
            </w:pPr>
            <w:ins w:id="2054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542" w:author=" " w:date="2019-05-27T04:43:00Z"/>
                <w:rFonts w:cs="Arial"/>
                <w:szCs w:val="18"/>
              </w:rPr>
            </w:pPr>
            <w:ins w:id="20543"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44" w:author=" " w:date="2019-05-27T04:43:00Z"/>
                <w:rFonts w:eastAsia="PMingLiU" w:cs="Arial"/>
                <w:szCs w:val="18"/>
                <w:lang w:val="en-US" w:eastAsia="zh-TW"/>
              </w:rPr>
            </w:pPr>
            <w:ins w:id="20545"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546"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47" w:author=" " w:date="2019-05-27T04:43:00Z"/>
                <w:rFonts w:eastAsia="PMingLiU" w:cs="Arial"/>
                <w:szCs w:val="18"/>
                <w:lang w:val="en-US" w:eastAsia="zh-TW"/>
              </w:rPr>
            </w:pPr>
            <w:ins w:id="20548"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549"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50" w:author=" " w:date="2019-05-27T04:43:00Z"/>
                <w:rFonts w:cs="Arial"/>
                <w:szCs w:val="18"/>
              </w:rPr>
            </w:pPr>
            <w:ins w:id="20551" w:author=" " w:date="2019-05-27T04:43:00Z">
              <w:r w:rsidRPr="00340831">
                <w:rPr>
                  <w:rFonts w:cs="Arial"/>
                  <w:szCs w:val="18"/>
                </w:rPr>
                <w:t>None</w:t>
              </w:r>
            </w:ins>
          </w:p>
        </w:tc>
      </w:tr>
      <w:tr w:rsidR="007B2B12" w:rsidRPr="00340831" w:rsidTr="004C693F">
        <w:trPr>
          <w:gridAfter w:val="1"/>
          <w:wAfter w:w="12" w:type="pct"/>
          <w:cantSplit/>
          <w:ins w:id="2055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553" w:author=" " w:date="2019-05-27T04:43:00Z"/>
                <w:rFonts w:ascii="Arial" w:hAnsi="Arial" w:cs="Arial"/>
                <w:color w:val="000000"/>
                <w:sz w:val="18"/>
                <w:szCs w:val="18"/>
                <w:lang w:val="en-US"/>
              </w:rPr>
            </w:pPr>
            <w:ins w:id="20554" w:author=" " w:date="2019-05-27T04:43:00Z">
              <w:r w:rsidRPr="00340831">
                <w:rPr>
                  <w:rFonts w:ascii="Arial" w:hAnsi="Arial" w:cs="Arial"/>
                  <w:color w:val="000000"/>
                  <w:lang w:val="en-US"/>
                </w:rPr>
                <w:t>DC_13A_n261I_UL_13A_n261I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555" w:author=" " w:date="2019-05-27T04:43:00Z"/>
                <w:rFonts w:ascii="Arial" w:hAnsi="Arial" w:cs="Arial"/>
                <w:color w:val="000000"/>
                <w:sz w:val="18"/>
                <w:szCs w:val="18"/>
                <w:lang w:val="en-US"/>
              </w:rPr>
            </w:pPr>
            <w:ins w:id="2055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557" w:author=" " w:date="2019-05-27T04:43:00Z"/>
                <w:rStyle w:val="af2"/>
                <w:rFonts w:cs="Arial"/>
                <w:szCs w:val="18"/>
              </w:rPr>
            </w:pPr>
            <w:ins w:id="2055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559" w:author=" " w:date="2019-05-27T04:43:00Z"/>
                <w:rFonts w:cs="Arial"/>
                <w:szCs w:val="18"/>
              </w:rPr>
            </w:pPr>
            <w:ins w:id="20560"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61" w:author=" " w:date="2019-05-27T04:43:00Z"/>
                <w:rFonts w:eastAsia="PMingLiU" w:cs="Arial"/>
                <w:szCs w:val="18"/>
                <w:lang w:val="en-US" w:eastAsia="zh-TW"/>
              </w:rPr>
            </w:pPr>
            <w:ins w:id="20562"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563"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64" w:author=" " w:date="2019-05-27T04:43:00Z"/>
                <w:rFonts w:eastAsia="PMingLiU" w:cs="Arial"/>
                <w:szCs w:val="18"/>
                <w:lang w:val="en-US" w:eastAsia="zh-TW"/>
              </w:rPr>
            </w:pPr>
            <w:ins w:id="20565"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566"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67" w:author=" " w:date="2019-05-27T04:43:00Z"/>
                <w:rFonts w:cs="Arial"/>
                <w:szCs w:val="18"/>
              </w:rPr>
            </w:pPr>
            <w:ins w:id="20568" w:author=" " w:date="2019-05-27T04:43:00Z">
              <w:r w:rsidRPr="00340831">
                <w:rPr>
                  <w:rFonts w:cs="Arial"/>
                  <w:szCs w:val="18"/>
                </w:rPr>
                <w:t>None</w:t>
              </w:r>
            </w:ins>
          </w:p>
        </w:tc>
      </w:tr>
      <w:tr w:rsidR="007B2B12" w:rsidRPr="00340831" w:rsidTr="004C693F">
        <w:trPr>
          <w:gridAfter w:val="1"/>
          <w:wAfter w:w="12" w:type="pct"/>
          <w:cantSplit/>
          <w:ins w:id="2056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570" w:author=" " w:date="2019-05-27T04:43:00Z"/>
                <w:rFonts w:ascii="Arial" w:hAnsi="Arial" w:cs="Arial"/>
                <w:color w:val="000000"/>
                <w:sz w:val="18"/>
                <w:szCs w:val="18"/>
                <w:lang w:val="en-US"/>
              </w:rPr>
            </w:pPr>
            <w:ins w:id="20571" w:author=" " w:date="2019-05-27T04:43:00Z">
              <w:r w:rsidRPr="00340831">
                <w:rPr>
                  <w:rFonts w:ascii="Arial" w:hAnsi="Arial" w:cs="Arial"/>
                  <w:color w:val="000000"/>
                  <w:lang w:val="en-US"/>
                </w:rPr>
                <w:t>DC_13A_n261M_UL_13A_n261A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572" w:author=" " w:date="2019-05-27T04:43:00Z"/>
                <w:rFonts w:ascii="Arial" w:hAnsi="Arial" w:cs="Arial"/>
                <w:color w:val="000000"/>
                <w:sz w:val="18"/>
                <w:szCs w:val="18"/>
                <w:lang w:val="en-US"/>
              </w:rPr>
            </w:pPr>
            <w:ins w:id="2057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574" w:author=" " w:date="2019-05-27T04:43:00Z"/>
                <w:rStyle w:val="af2"/>
                <w:rFonts w:cs="Arial"/>
                <w:szCs w:val="18"/>
              </w:rPr>
            </w:pPr>
            <w:ins w:id="2057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576" w:author=" " w:date="2019-05-27T04:43:00Z"/>
                <w:rFonts w:cs="Arial"/>
                <w:szCs w:val="18"/>
              </w:rPr>
            </w:pPr>
            <w:ins w:id="20577"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78" w:author=" " w:date="2019-05-27T04:43:00Z"/>
                <w:rFonts w:eastAsia="PMingLiU" w:cs="Arial"/>
                <w:szCs w:val="18"/>
                <w:lang w:val="en-US" w:eastAsia="zh-TW"/>
              </w:rPr>
            </w:pPr>
            <w:ins w:id="20579"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580"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81" w:author=" " w:date="2019-05-27T04:43:00Z"/>
                <w:rFonts w:eastAsia="PMingLiU" w:cs="Arial"/>
                <w:szCs w:val="18"/>
                <w:lang w:val="en-US" w:eastAsia="zh-TW"/>
              </w:rPr>
            </w:pPr>
            <w:ins w:id="20582"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583"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84" w:author=" " w:date="2019-05-27T04:43:00Z"/>
                <w:rFonts w:cs="Arial"/>
                <w:szCs w:val="18"/>
              </w:rPr>
            </w:pPr>
            <w:ins w:id="20585" w:author=" " w:date="2019-05-27T04:43:00Z">
              <w:r w:rsidRPr="00340831">
                <w:rPr>
                  <w:rFonts w:cs="Arial"/>
                  <w:szCs w:val="18"/>
                </w:rPr>
                <w:t>None</w:t>
              </w:r>
            </w:ins>
          </w:p>
        </w:tc>
      </w:tr>
      <w:tr w:rsidR="007B2B12" w:rsidRPr="00340831" w:rsidTr="004C693F">
        <w:trPr>
          <w:gridAfter w:val="1"/>
          <w:wAfter w:w="12" w:type="pct"/>
          <w:cantSplit/>
          <w:ins w:id="2058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587" w:author=" " w:date="2019-05-27T04:43:00Z"/>
                <w:rFonts w:ascii="Arial" w:hAnsi="Arial" w:cs="Arial"/>
                <w:color w:val="000000"/>
                <w:sz w:val="18"/>
                <w:szCs w:val="18"/>
                <w:lang w:val="en-US"/>
              </w:rPr>
            </w:pPr>
            <w:ins w:id="20588" w:author=" " w:date="2019-05-27T04:43:00Z">
              <w:r w:rsidRPr="00340831">
                <w:rPr>
                  <w:rFonts w:ascii="Arial" w:hAnsi="Arial" w:cs="Arial"/>
                  <w:color w:val="000000"/>
                  <w:lang w:val="en-US"/>
                </w:rPr>
                <w:t>DC_13A_n261M_UL_13A_n261I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589" w:author=" " w:date="2019-05-27T04:43:00Z"/>
                <w:rFonts w:ascii="Arial" w:hAnsi="Arial" w:cs="Arial"/>
                <w:color w:val="000000"/>
                <w:sz w:val="18"/>
                <w:szCs w:val="18"/>
                <w:lang w:val="en-US"/>
              </w:rPr>
            </w:pPr>
            <w:ins w:id="2059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591" w:author=" " w:date="2019-05-27T04:43:00Z"/>
                <w:rStyle w:val="af2"/>
                <w:rFonts w:cs="Arial"/>
                <w:szCs w:val="18"/>
              </w:rPr>
            </w:pPr>
            <w:ins w:id="2059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593" w:author=" " w:date="2019-05-27T04:43:00Z"/>
                <w:rFonts w:cs="Arial"/>
                <w:szCs w:val="18"/>
              </w:rPr>
            </w:pPr>
            <w:ins w:id="20594"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95" w:author=" " w:date="2019-05-27T04:43:00Z"/>
                <w:rFonts w:eastAsia="PMingLiU" w:cs="Arial"/>
                <w:szCs w:val="18"/>
                <w:lang w:val="en-US" w:eastAsia="zh-TW"/>
              </w:rPr>
            </w:pPr>
            <w:ins w:id="20596"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597"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98" w:author=" " w:date="2019-05-27T04:43:00Z"/>
                <w:rFonts w:eastAsia="PMingLiU" w:cs="Arial"/>
                <w:szCs w:val="18"/>
                <w:lang w:val="en-US" w:eastAsia="zh-TW"/>
              </w:rPr>
            </w:pPr>
            <w:ins w:id="20599"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600"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01" w:author=" " w:date="2019-05-27T04:43:00Z"/>
                <w:rFonts w:cs="Arial"/>
                <w:szCs w:val="18"/>
              </w:rPr>
            </w:pPr>
            <w:ins w:id="20602" w:author=" " w:date="2019-05-27T04:43:00Z">
              <w:r w:rsidRPr="00340831">
                <w:rPr>
                  <w:rFonts w:cs="Arial"/>
                  <w:szCs w:val="18"/>
                </w:rPr>
                <w:t>None</w:t>
              </w:r>
            </w:ins>
          </w:p>
        </w:tc>
      </w:tr>
      <w:tr w:rsidR="007B2B12" w:rsidRPr="00340831" w:rsidTr="004C693F">
        <w:trPr>
          <w:gridAfter w:val="1"/>
          <w:wAfter w:w="12" w:type="pct"/>
          <w:cantSplit/>
          <w:ins w:id="2060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604" w:author=" " w:date="2019-05-27T04:43:00Z"/>
                <w:rFonts w:ascii="Arial" w:hAnsi="Arial" w:cs="Arial"/>
                <w:color w:val="000000"/>
                <w:sz w:val="18"/>
                <w:szCs w:val="18"/>
                <w:lang w:val="en-US"/>
              </w:rPr>
            </w:pPr>
            <w:ins w:id="20605" w:author=" " w:date="2019-05-27T04:43:00Z">
              <w:r w:rsidRPr="00340831">
                <w:rPr>
                  <w:rFonts w:ascii="Arial" w:hAnsi="Arial" w:cs="Arial"/>
                  <w:color w:val="000000"/>
                  <w:lang w:val="en-US"/>
                </w:rPr>
                <w:t>DC_13A_n261(A-H)_UL_13A_n261A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606" w:author=" " w:date="2019-05-27T04:43:00Z"/>
                <w:rFonts w:ascii="Arial" w:hAnsi="Arial" w:cs="Arial"/>
                <w:color w:val="000000"/>
                <w:sz w:val="18"/>
                <w:szCs w:val="18"/>
                <w:lang w:val="en-US"/>
              </w:rPr>
            </w:pPr>
            <w:ins w:id="2060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608" w:author=" " w:date="2019-05-27T04:43:00Z"/>
                <w:rStyle w:val="af2"/>
                <w:rFonts w:cs="Arial"/>
                <w:szCs w:val="18"/>
              </w:rPr>
            </w:pPr>
            <w:ins w:id="2060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610" w:author=" " w:date="2019-05-27T04:43:00Z"/>
                <w:rFonts w:cs="Arial"/>
                <w:szCs w:val="18"/>
              </w:rPr>
            </w:pPr>
            <w:ins w:id="20611"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12" w:author=" " w:date="2019-05-27T04:43:00Z"/>
                <w:rFonts w:eastAsia="PMingLiU" w:cs="Arial"/>
                <w:szCs w:val="18"/>
                <w:lang w:val="en-US" w:eastAsia="zh-TW"/>
              </w:rPr>
            </w:pPr>
            <w:ins w:id="20613"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614"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15" w:author=" " w:date="2019-05-27T04:43:00Z"/>
                <w:rFonts w:eastAsia="PMingLiU" w:cs="Arial"/>
                <w:szCs w:val="18"/>
                <w:lang w:val="en-US" w:eastAsia="zh-TW"/>
              </w:rPr>
            </w:pPr>
            <w:ins w:id="20616"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617"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18" w:author=" " w:date="2019-05-27T04:43:00Z"/>
                <w:rFonts w:cs="Arial"/>
                <w:szCs w:val="18"/>
              </w:rPr>
            </w:pPr>
            <w:ins w:id="20619" w:author=" " w:date="2019-05-27T04:43:00Z">
              <w:r w:rsidRPr="00340831">
                <w:rPr>
                  <w:rFonts w:cs="Arial"/>
                  <w:szCs w:val="18"/>
                </w:rPr>
                <w:t>None</w:t>
              </w:r>
            </w:ins>
          </w:p>
        </w:tc>
      </w:tr>
      <w:tr w:rsidR="007B2B12" w:rsidRPr="00340831" w:rsidTr="004C693F">
        <w:trPr>
          <w:gridAfter w:val="1"/>
          <w:wAfter w:w="12" w:type="pct"/>
          <w:cantSplit/>
          <w:ins w:id="2062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621" w:author=" " w:date="2019-05-27T04:43:00Z"/>
                <w:rFonts w:ascii="Arial" w:hAnsi="Arial" w:cs="Arial"/>
                <w:color w:val="000000"/>
                <w:sz w:val="18"/>
                <w:szCs w:val="18"/>
                <w:lang w:val="en-US"/>
              </w:rPr>
            </w:pPr>
            <w:ins w:id="20622" w:author=" " w:date="2019-05-27T04:43:00Z">
              <w:r w:rsidRPr="00340831">
                <w:rPr>
                  <w:rFonts w:ascii="Arial" w:hAnsi="Arial" w:cs="Arial"/>
                  <w:color w:val="000000"/>
                  <w:lang w:val="en-US"/>
                </w:rPr>
                <w:t>DC_13A_n261(A-H)_UL_13A_n261H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623" w:author=" " w:date="2019-05-27T04:43:00Z"/>
                <w:rFonts w:ascii="Arial" w:hAnsi="Arial" w:cs="Arial"/>
                <w:color w:val="000000"/>
                <w:sz w:val="18"/>
                <w:szCs w:val="18"/>
                <w:lang w:val="en-US"/>
              </w:rPr>
            </w:pPr>
            <w:ins w:id="2062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625" w:author=" " w:date="2019-05-27T04:43:00Z"/>
                <w:rStyle w:val="af2"/>
                <w:rFonts w:cs="Arial"/>
                <w:szCs w:val="18"/>
              </w:rPr>
            </w:pPr>
            <w:ins w:id="2062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627" w:author=" " w:date="2019-05-27T04:43:00Z"/>
                <w:rFonts w:cs="Arial"/>
                <w:szCs w:val="18"/>
              </w:rPr>
            </w:pPr>
            <w:ins w:id="20628"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29" w:author=" " w:date="2019-05-27T04:43:00Z"/>
                <w:rFonts w:eastAsia="PMingLiU" w:cs="Arial"/>
                <w:szCs w:val="18"/>
                <w:lang w:val="en-US" w:eastAsia="zh-TW"/>
              </w:rPr>
            </w:pPr>
            <w:ins w:id="20630"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631"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32" w:author=" " w:date="2019-05-27T04:43:00Z"/>
                <w:rFonts w:eastAsia="PMingLiU" w:cs="Arial"/>
                <w:szCs w:val="18"/>
                <w:lang w:val="en-US" w:eastAsia="zh-TW"/>
              </w:rPr>
            </w:pPr>
            <w:ins w:id="20633"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634"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35" w:author=" " w:date="2019-05-27T04:43:00Z"/>
                <w:rFonts w:cs="Arial"/>
                <w:szCs w:val="18"/>
              </w:rPr>
            </w:pPr>
            <w:ins w:id="20636" w:author=" " w:date="2019-05-27T04:43:00Z">
              <w:r w:rsidRPr="00340831">
                <w:rPr>
                  <w:rFonts w:cs="Arial"/>
                  <w:szCs w:val="18"/>
                </w:rPr>
                <w:t>None</w:t>
              </w:r>
            </w:ins>
          </w:p>
        </w:tc>
      </w:tr>
      <w:tr w:rsidR="007B2B12" w:rsidRPr="00340831" w:rsidTr="004C693F">
        <w:trPr>
          <w:gridAfter w:val="1"/>
          <w:wAfter w:w="12" w:type="pct"/>
          <w:cantSplit/>
          <w:ins w:id="2063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638" w:author=" " w:date="2019-05-27T04:43:00Z"/>
                <w:rFonts w:ascii="Arial" w:hAnsi="Arial" w:cs="Arial"/>
                <w:color w:val="000000"/>
                <w:sz w:val="18"/>
                <w:szCs w:val="18"/>
                <w:lang w:val="en-US"/>
              </w:rPr>
            </w:pPr>
            <w:ins w:id="20639" w:author=" " w:date="2019-05-27T04:43:00Z">
              <w:r w:rsidRPr="00340831">
                <w:rPr>
                  <w:rFonts w:ascii="Arial" w:hAnsi="Arial" w:cs="Arial"/>
                  <w:color w:val="000000"/>
                  <w:lang w:val="en-US"/>
                </w:rPr>
                <w:t>DC_13A_n261(A-H)_UL_13A_n261G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640" w:author=" " w:date="2019-05-27T04:43:00Z"/>
                <w:rFonts w:ascii="Arial" w:hAnsi="Arial" w:cs="Arial"/>
                <w:color w:val="000000"/>
                <w:sz w:val="18"/>
                <w:szCs w:val="18"/>
                <w:lang w:val="en-US"/>
              </w:rPr>
            </w:pPr>
            <w:ins w:id="2064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642" w:author=" " w:date="2019-05-27T04:43:00Z"/>
                <w:rStyle w:val="af2"/>
                <w:rFonts w:cs="Arial"/>
                <w:szCs w:val="18"/>
              </w:rPr>
            </w:pPr>
            <w:ins w:id="2064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644" w:author=" " w:date="2019-05-27T04:43:00Z"/>
                <w:rFonts w:cs="Arial"/>
                <w:szCs w:val="18"/>
              </w:rPr>
            </w:pPr>
            <w:ins w:id="20645"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46" w:author=" " w:date="2019-05-27T04:43:00Z"/>
                <w:rFonts w:eastAsia="PMingLiU" w:cs="Arial"/>
                <w:szCs w:val="18"/>
                <w:lang w:val="en-US" w:eastAsia="zh-TW"/>
              </w:rPr>
            </w:pPr>
            <w:ins w:id="20647"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648"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49" w:author=" " w:date="2019-05-27T04:43:00Z"/>
                <w:rFonts w:eastAsia="PMingLiU" w:cs="Arial"/>
                <w:szCs w:val="18"/>
                <w:lang w:val="en-US" w:eastAsia="zh-TW"/>
              </w:rPr>
            </w:pPr>
            <w:ins w:id="20650"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651"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52" w:author=" " w:date="2019-05-27T04:43:00Z"/>
                <w:rFonts w:cs="Arial"/>
                <w:szCs w:val="18"/>
              </w:rPr>
            </w:pPr>
            <w:ins w:id="20653" w:author=" " w:date="2019-05-27T04:43:00Z">
              <w:r w:rsidRPr="00340831">
                <w:rPr>
                  <w:rFonts w:cs="Arial"/>
                  <w:szCs w:val="18"/>
                </w:rPr>
                <w:t>None</w:t>
              </w:r>
            </w:ins>
          </w:p>
        </w:tc>
      </w:tr>
      <w:tr w:rsidR="007B2B12" w:rsidRPr="00340831" w:rsidTr="004C693F">
        <w:trPr>
          <w:gridAfter w:val="1"/>
          <w:wAfter w:w="12" w:type="pct"/>
          <w:cantSplit/>
          <w:ins w:id="2065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655" w:author=" " w:date="2019-05-27T04:43:00Z"/>
                <w:rFonts w:ascii="Arial" w:hAnsi="Arial" w:cs="Arial"/>
                <w:color w:val="000000"/>
                <w:sz w:val="18"/>
                <w:szCs w:val="18"/>
                <w:lang w:val="en-US"/>
              </w:rPr>
            </w:pPr>
            <w:ins w:id="20656" w:author=" " w:date="2019-05-27T04:43:00Z">
              <w:r w:rsidRPr="00340831">
                <w:rPr>
                  <w:rFonts w:ascii="Arial" w:hAnsi="Arial" w:cs="Arial"/>
                  <w:color w:val="000000"/>
                  <w:lang w:val="en-US"/>
                </w:rPr>
                <w:t>DC_13A_n261(G-H)_UL_13A_n261A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657" w:author=" " w:date="2019-05-27T04:43:00Z"/>
                <w:rFonts w:ascii="Arial" w:hAnsi="Arial" w:cs="Arial"/>
                <w:color w:val="000000"/>
                <w:sz w:val="18"/>
                <w:szCs w:val="18"/>
                <w:lang w:val="en-US"/>
              </w:rPr>
            </w:pPr>
            <w:ins w:id="20658"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659" w:author=" " w:date="2019-05-27T04:43:00Z"/>
                <w:rStyle w:val="af2"/>
                <w:rFonts w:cs="Arial"/>
                <w:szCs w:val="18"/>
              </w:rPr>
            </w:pPr>
            <w:ins w:id="20660"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661" w:author=" " w:date="2019-05-27T04:43:00Z"/>
                <w:rFonts w:cs="Arial"/>
                <w:szCs w:val="18"/>
              </w:rPr>
            </w:pPr>
            <w:ins w:id="20662"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63" w:author=" " w:date="2019-05-27T04:43:00Z"/>
                <w:rFonts w:eastAsia="PMingLiU" w:cs="Arial"/>
                <w:szCs w:val="18"/>
                <w:lang w:val="en-US" w:eastAsia="zh-TW"/>
              </w:rPr>
            </w:pPr>
            <w:ins w:id="20664"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665"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66" w:author=" " w:date="2019-05-27T04:43:00Z"/>
                <w:rFonts w:eastAsia="PMingLiU" w:cs="Arial"/>
                <w:szCs w:val="18"/>
                <w:lang w:val="en-US" w:eastAsia="zh-TW"/>
              </w:rPr>
            </w:pPr>
            <w:ins w:id="20667"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668"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69" w:author=" " w:date="2019-05-27T04:43:00Z"/>
                <w:rFonts w:cs="Arial"/>
                <w:szCs w:val="18"/>
              </w:rPr>
            </w:pPr>
            <w:ins w:id="20670" w:author=" " w:date="2019-05-27T04:43:00Z">
              <w:r w:rsidRPr="00340831">
                <w:rPr>
                  <w:rFonts w:cs="Arial"/>
                  <w:szCs w:val="18"/>
                </w:rPr>
                <w:t>None</w:t>
              </w:r>
            </w:ins>
          </w:p>
        </w:tc>
      </w:tr>
      <w:tr w:rsidR="007B2B12" w:rsidRPr="00340831" w:rsidTr="004C693F">
        <w:trPr>
          <w:gridAfter w:val="1"/>
          <w:wAfter w:w="12" w:type="pct"/>
          <w:cantSplit/>
          <w:ins w:id="2067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672" w:author=" " w:date="2019-05-27T04:43:00Z"/>
                <w:rFonts w:ascii="Arial" w:hAnsi="Arial" w:cs="Arial"/>
                <w:color w:val="000000"/>
                <w:sz w:val="18"/>
                <w:szCs w:val="18"/>
                <w:lang w:val="en-US"/>
              </w:rPr>
            </w:pPr>
            <w:ins w:id="20673" w:author=" " w:date="2019-05-27T04:43:00Z">
              <w:r w:rsidRPr="00340831">
                <w:rPr>
                  <w:rFonts w:ascii="Arial" w:hAnsi="Arial" w:cs="Arial"/>
                  <w:color w:val="000000"/>
                  <w:lang w:val="en-US"/>
                </w:rPr>
                <w:t>DC_13A_n261(G-H)_UL_13A_n261H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674" w:author=" " w:date="2019-05-27T04:43:00Z"/>
                <w:rFonts w:ascii="Arial" w:hAnsi="Arial" w:cs="Arial"/>
                <w:color w:val="000000"/>
                <w:sz w:val="18"/>
                <w:szCs w:val="18"/>
                <w:lang w:val="en-US"/>
              </w:rPr>
            </w:pPr>
            <w:ins w:id="2067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676" w:author=" " w:date="2019-05-27T04:43:00Z"/>
                <w:rStyle w:val="af2"/>
                <w:rFonts w:cs="Arial"/>
                <w:szCs w:val="18"/>
              </w:rPr>
            </w:pPr>
            <w:ins w:id="2067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678" w:author=" " w:date="2019-05-27T04:43:00Z"/>
                <w:rFonts w:cs="Arial"/>
                <w:szCs w:val="18"/>
              </w:rPr>
            </w:pPr>
            <w:ins w:id="20679"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80" w:author=" " w:date="2019-05-27T04:43:00Z"/>
                <w:rFonts w:eastAsia="PMingLiU" w:cs="Arial"/>
                <w:szCs w:val="18"/>
                <w:lang w:val="en-US" w:eastAsia="zh-TW"/>
              </w:rPr>
            </w:pPr>
            <w:ins w:id="20681"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682"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83" w:author=" " w:date="2019-05-27T04:43:00Z"/>
                <w:rFonts w:eastAsia="PMingLiU" w:cs="Arial"/>
                <w:szCs w:val="18"/>
                <w:lang w:val="en-US" w:eastAsia="zh-TW"/>
              </w:rPr>
            </w:pPr>
            <w:ins w:id="20684"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685"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86" w:author=" " w:date="2019-05-27T04:43:00Z"/>
                <w:rFonts w:cs="Arial"/>
                <w:szCs w:val="18"/>
              </w:rPr>
            </w:pPr>
            <w:ins w:id="20687" w:author=" " w:date="2019-05-27T04:43:00Z">
              <w:r w:rsidRPr="00340831">
                <w:rPr>
                  <w:rFonts w:cs="Arial"/>
                  <w:szCs w:val="18"/>
                </w:rPr>
                <w:t>None</w:t>
              </w:r>
            </w:ins>
          </w:p>
        </w:tc>
      </w:tr>
      <w:tr w:rsidR="007B2B12" w:rsidRPr="00340831" w:rsidTr="004C693F">
        <w:trPr>
          <w:gridAfter w:val="1"/>
          <w:wAfter w:w="12" w:type="pct"/>
          <w:cantSplit/>
          <w:ins w:id="2068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689" w:author=" " w:date="2019-05-27T04:43:00Z"/>
                <w:rFonts w:ascii="Arial" w:hAnsi="Arial" w:cs="Arial"/>
                <w:color w:val="000000"/>
                <w:sz w:val="18"/>
                <w:szCs w:val="18"/>
                <w:lang w:val="en-US"/>
              </w:rPr>
            </w:pPr>
            <w:ins w:id="20690" w:author=" " w:date="2019-05-27T04:43:00Z">
              <w:r w:rsidRPr="00340831">
                <w:rPr>
                  <w:rFonts w:ascii="Arial" w:hAnsi="Arial" w:cs="Arial"/>
                  <w:color w:val="000000"/>
                  <w:lang w:val="en-US"/>
                </w:rPr>
                <w:t>DC_13A_n261(G-H)_UL_13A_n261G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691" w:author=" " w:date="2019-05-27T04:43:00Z"/>
                <w:rFonts w:ascii="Arial" w:hAnsi="Arial" w:cs="Arial"/>
                <w:color w:val="000000"/>
                <w:sz w:val="18"/>
                <w:szCs w:val="18"/>
                <w:lang w:val="en-US"/>
              </w:rPr>
            </w:pPr>
            <w:ins w:id="2069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693" w:author=" " w:date="2019-05-27T04:43:00Z"/>
                <w:rStyle w:val="af2"/>
                <w:rFonts w:cs="Arial"/>
                <w:szCs w:val="18"/>
              </w:rPr>
            </w:pPr>
            <w:ins w:id="2069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695" w:author=" " w:date="2019-05-27T04:43:00Z"/>
                <w:rFonts w:cs="Arial"/>
                <w:szCs w:val="18"/>
              </w:rPr>
            </w:pPr>
            <w:ins w:id="20696"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97" w:author=" " w:date="2019-05-27T04:43:00Z"/>
                <w:rFonts w:eastAsia="PMingLiU" w:cs="Arial"/>
                <w:szCs w:val="18"/>
                <w:lang w:val="en-US" w:eastAsia="zh-TW"/>
              </w:rPr>
            </w:pPr>
            <w:ins w:id="20698"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699"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00" w:author=" " w:date="2019-05-27T04:43:00Z"/>
                <w:rFonts w:eastAsia="PMingLiU" w:cs="Arial"/>
                <w:szCs w:val="18"/>
                <w:lang w:val="en-US" w:eastAsia="zh-TW"/>
              </w:rPr>
            </w:pPr>
            <w:ins w:id="20701"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702"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03" w:author=" " w:date="2019-05-27T04:43:00Z"/>
                <w:rFonts w:cs="Arial"/>
                <w:szCs w:val="18"/>
              </w:rPr>
            </w:pPr>
            <w:ins w:id="20704" w:author=" " w:date="2019-05-27T04:43:00Z">
              <w:r w:rsidRPr="00340831">
                <w:rPr>
                  <w:rFonts w:cs="Arial"/>
                  <w:szCs w:val="18"/>
                </w:rPr>
                <w:t>None</w:t>
              </w:r>
            </w:ins>
          </w:p>
        </w:tc>
      </w:tr>
      <w:tr w:rsidR="007B2B12" w:rsidRPr="00340831" w:rsidTr="004C693F">
        <w:trPr>
          <w:gridAfter w:val="1"/>
          <w:wAfter w:w="12" w:type="pct"/>
          <w:cantSplit/>
          <w:ins w:id="2070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706" w:author=" " w:date="2019-05-27T04:43:00Z"/>
                <w:rFonts w:ascii="Arial" w:hAnsi="Arial" w:cs="Arial"/>
                <w:color w:val="000000"/>
                <w:sz w:val="18"/>
                <w:szCs w:val="18"/>
                <w:lang w:val="en-US"/>
              </w:rPr>
            </w:pPr>
            <w:ins w:id="20707" w:author=" " w:date="2019-05-27T04:43:00Z">
              <w:r w:rsidRPr="00340831">
                <w:rPr>
                  <w:rFonts w:ascii="Arial" w:hAnsi="Arial" w:cs="Arial"/>
                  <w:color w:val="000000"/>
                  <w:lang w:val="en-US"/>
                </w:rPr>
                <w:t>DC_13A_n261(2H)_UL_13A_n261H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708" w:author=" " w:date="2019-05-27T04:43:00Z"/>
                <w:rFonts w:ascii="Arial" w:hAnsi="Arial" w:cs="Arial"/>
                <w:color w:val="000000"/>
                <w:sz w:val="18"/>
                <w:szCs w:val="18"/>
                <w:lang w:val="en-US"/>
              </w:rPr>
            </w:pPr>
            <w:ins w:id="2070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710" w:author=" " w:date="2019-05-27T04:43:00Z"/>
                <w:rStyle w:val="af2"/>
                <w:rFonts w:cs="Arial"/>
                <w:szCs w:val="18"/>
              </w:rPr>
            </w:pPr>
            <w:ins w:id="2071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712" w:author=" " w:date="2019-05-27T04:43:00Z"/>
                <w:rFonts w:cs="Arial"/>
                <w:szCs w:val="18"/>
              </w:rPr>
            </w:pPr>
            <w:ins w:id="20713"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14" w:author=" " w:date="2019-05-27T04:43:00Z"/>
                <w:rFonts w:eastAsia="PMingLiU" w:cs="Arial"/>
                <w:szCs w:val="18"/>
                <w:lang w:val="en-US" w:eastAsia="zh-TW"/>
              </w:rPr>
            </w:pPr>
            <w:ins w:id="20715"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716"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17" w:author=" " w:date="2019-05-27T04:43:00Z"/>
                <w:rFonts w:eastAsia="PMingLiU" w:cs="Arial"/>
                <w:szCs w:val="18"/>
                <w:lang w:val="en-US" w:eastAsia="zh-TW"/>
              </w:rPr>
            </w:pPr>
            <w:ins w:id="20718"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719"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20" w:author=" " w:date="2019-05-27T04:43:00Z"/>
                <w:rFonts w:cs="Arial"/>
                <w:szCs w:val="18"/>
              </w:rPr>
            </w:pPr>
            <w:ins w:id="20721" w:author=" " w:date="2019-05-27T04:43:00Z">
              <w:r w:rsidRPr="00340831">
                <w:rPr>
                  <w:rFonts w:cs="Arial"/>
                  <w:szCs w:val="18"/>
                </w:rPr>
                <w:t>None</w:t>
              </w:r>
            </w:ins>
          </w:p>
        </w:tc>
      </w:tr>
      <w:tr w:rsidR="007B2B12" w:rsidRPr="00340831" w:rsidTr="004C693F">
        <w:trPr>
          <w:gridAfter w:val="1"/>
          <w:wAfter w:w="12" w:type="pct"/>
          <w:cantSplit/>
          <w:ins w:id="2072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723" w:author=" " w:date="2019-05-27T04:43:00Z"/>
                <w:rFonts w:ascii="Arial" w:hAnsi="Arial" w:cs="Arial"/>
                <w:color w:val="000000"/>
                <w:sz w:val="18"/>
                <w:szCs w:val="18"/>
                <w:lang w:val="en-US"/>
              </w:rPr>
            </w:pPr>
            <w:ins w:id="20724" w:author=" " w:date="2019-05-27T04:43:00Z">
              <w:r w:rsidRPr="00340831">
                <w:rPr>
                  <w:rFonts w:ascii="Arial" w:hAnsi="Arial" w:cs="Arial"/>
                  <w:color w:val="000000"/>
                  <w:lang w:val="en-US"/>
                </w:rPr>
                <w:t>DC_13A_n261(2H)_UL_13A_n261G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725" w:author=" " w:date="2019-05-27T04:43:00Z"/>
                <w:rFonts w:ascii="Arial" w:hAnsi="Arial" w:cs="Arial"/>
                <w:color w:val="000000"/>
                <w:sz w:val="18"/>
                <w:szCs w:val="18"/>
                <w:lang w:val="en-US"/>
              </w:rPr>
            </w:pPr>
            <w:ins w:id="2072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727" w:author=" " w:date="2019-05-27T04:43:00Z"/>
                <w:rStyle w:val="af2"/>
                <w:rFonts w:cs="Arial"/>
                <w:szCs w:val="18"/>
              </w:rPr>
            </w:pPr>
            <w:ins w:id="2072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729" w:author=" " w:date="2019-05-27T04:43:00Z"/>
                <w:rFonts w:cs="Arial"/>
                <w:szCs w:val="18"/>
              </w:rPr>
            </w:pPr>
            <w:ins w:id="20730"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31" w:author=" " w:date="2019-05-27T04:43:00Z"/>
                <w:rFonts w:eastAsia="PMingLiU" w:cs="Arial"/>
                <w:szCs w:val="18"/>
                <w:lang w:val="en-US" w:eastAsia="zh-TW"/>
              </w:rPr>
            </w:pPr>
            <w:ins w:id="20732"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733"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34" w:author=" " w:date="2019-05-27T04:43:00Z"/>
                <w:rFonts w:eastAsia="PMingLiU" w:cs="Arial"/>
                <w:szCs w:val="18"/>
                <w:lang w:val="en-US" w:eastAsia="zh-TW"/>
              </w:rPr>
            </w:pPr>
            <w:ins w:id="20735"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736"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37" w:author=" " w:date="2019-05-27T04:43:00Z"/>
                <w:rFonts w:cs="Arial"/>
                <w:szCs w:val="18"/>
              </w:rPr>
            </w:pPr>
            <w:ins w:id="20738" w:author=" " w:date="2019-05-27T04:43:00Z">
              <w:r w:rsidRPr="00340831">
                <w:rPr>
                  <w:rFonts w:cs="Arial"/>
                  <w:szCs w:val="18"/>
                </w:rPr>
                <w:t>None</w:t>
              </w:r>
            </w:ins>
          </w:p>
        </w:tc>
      </w:tr>
      <w:tr w:rsidR="007B2B12" w:rsidRPr="00340831" w:rsidTr="004C693F">
        <w:trPr>
          <w:gridAfter w:val="1"/>
          <w:wAfter w:w="12" w:type="pct"/>
          <w:cantSplit/>
          <w:ins w:id="2073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740" w:author=" " w:date="2019-05-27T04:43:00Z"/>
                <w:rFonts w:ascii="Arial" w:hAnsi="Arial" w:cs="Arial"/>
                <w:color w:val="000000"/>
                <w:sz w:val="18"/>
                <w:szCs w:val="18"/>
                <w:lang w:val="en-US"/>
              </w:rPr>
            </w:pPr>
            <w:ins w:id="20741" w:author=" " w:date="2019-05-27T04:43:00Z">
              <w:r w:rsidRPr="00340831">
                <w:rPr>
                  <w:rFonts w:ascii="Arial" w:hAnsi="Arial" w:cs="Arial"/>
                  <w:color w:val="000000"/>
                  <w:lang w:val="en-US"/>
                </w:rPr>
                <w:t>DC_13A_n261(A-G-H)_UL_13A_n261A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742" w:author=" " w:date="2019-05-27T04:43:00Z"/>
                <w:rFonts w:ascii="Arial" w:hAnsi="Arial" w:cs="Arial"/>
                <w:color w:val="000000"/>
                <w:sz w:val="18"/>
                <w:szCs w:val="18"/>
                <w:lang w:val="en-US"/>
              </w:rPr>
            </w:pPr>
            <w:ins w:id="2074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744" w:author=" " w:date="2019-05-27T04:43:00Z"/>
                <w:rStyle w:val="af2"/>
                <w:rFonts w:cs="Arial"/>
                <w:szCs w:val="18"/>
              </w:rPr>
            </w:pPr>
            <w:ins w:id="2074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746" w:author=" " w:date="2019-05-27T04:43:00Z"/>
                <w:rFonts w:cs="Arial"/>
                <w:szCs w:val="18"/>
              </w:rPr>
            </w:pPr>
            <w:ins w:id="20747"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48" w:author=" " w:date="2019-05-27T04:43:00Z"/>
                <w:rFonts w:eastAsia="PMingLiU" w:cs="Arial"/>
                <w:szCs w:val="18"/>
                <w:lang w:val="en-US" w:eastAsia="zh-TW"/>
              </w:rPr>
            </w:pPr>
            <w:ins w:id="20749"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750"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51" w:author=" " w:date="2019-05-27T04:43:00Z"/>
                <w:rFonts w:eastAsia="PMingLiU" w:cs="Arial"/>
                <w:szCs w:val="18"/>
                <w:lang w:val="en-US" w:eastAsia="zh-TW"/>
              </w:rPr>
            </w:pPr>
            <w:ins w:id="20752"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753"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54" w:author=" " w:date="2019-05-27T04:43:00Z"/>
                <w:rFonts w:cs="Arial"/>
                <w:szCs w:val="18"/>
              </w:rPr>
            </w:pPr>
            <w:ins w:id="20755" w:author=" " w:date="2019-05-27T04:43:00Z">
              <w:r w:rsidRPr="00340831">
                <w:rPr>
                  <w:rFonts w:cs="Arial"/>
                  <w:szCs w:val="18"/>
                </w:rPr>
                <w:t>None</w:t>
              </w:r>
            </w:ins>
          </w:p>
        </w:tc>
      </w:tr>
      <w:tr w:rsidR="007B2B12" w:rsidRPr="00340831" w:rsidTr="004C693F">
        <w:trPr>
          <w:gridAfter w:val="1"/>
          <w:wAfter w:w="12" w:type="pct"/>
          <w:cantSplit/>
          <w:ins w:id="2075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757" w:author=" " w:date="2019-05-27T04:43:00Z"/>
                <w:rFonts w:ascii="Arial" w:hAnsi="Arial" w:cs="Arial"/>
                <w:color w:val="000000"/>
                <w:sz w:val="18"/>
                <w:szCs w:val="18"/>
                <w:lang w:val="en-US"/>
              </w:rPr>
            </w:pPr>
            <w:ins w:id="20758" w:author=" " w:date="2019-05-27T04:43:00Z">
              <w:r w:rsidRPr="00340831">
                <w:rPr>
                  <w:rFonts w:ascii="Arial" w:hAnsi="Arial" w:cs="Arial"/>
                  <w:color w:val="000000"/>
                  <w:lang w:val="en-US"/>
                </w:rPr>
                <w:t>DC_13A_n261(A-G-H)_UL_13A_n261H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759" w:author=" " w:date="2019-05-27T04:43:00Z"/>
                <w:rFonts w:ascii="Arial" w:hAnsi="Arial" w:cs="Arial"/>
                <w:color w:val="000000"/>
                <w:sz w:val="18"/>
                <w:szCs w:val="18"/>
                <w:lang w:val="en-US"/>
              </w:rPr>
            </w:pPr>
            <w:ins w:id="2076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761" w:author=" " w:date="2019-05-27T04:43:00Z"/>
                <w:rStyle w:val="af2"/>
                <w:rFonts w:cs="Arial"/>
                <w:szCs w:val="18"/>
              </w:rPr>
            </w:pPr>
            <w:ins w:id="2076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763" w:author=" " w:date="2019-05-27T04:43:00Z"/>
                <w:rFonts w:cs="Arial"/>
                <w:szCs w:val="18"/>
              </w:rPr>
            </w:pPr>
            <w:ins w:id="20764"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65" w:author=" " w:date="2019-05-27T04:43:00Z"/>
                <w:rFonts w:eastAsia="PMingLiU" w:cs="Arial"/>
                <w:szCs w:val="18"/>
                <w:lang w:val="en-US" w:eastAsia="zh-TW"/>
              </w:rPr>
            </w:pPr>
            <w:ins w:id="20766"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767"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68" w:author=" " w:date="2019-05-27T04:43:00Z"/>
                <w:rFonts w:eastAsia="PMingLiU" w:cs="Arial"/>
                <w:szCs w:val="18"/>
                <w:lang w:val="en-US" w:eastAsia="zh-TW"/>
              </w:rPr>
            </w:pPr>
            <w:ins w:id="20769"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770"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71" w:author=" " w:date="2019-05-27T04:43:00Z"/>
                <w:rFonts w:cs="Arial"/>
                <w:szCs w:val="18"/>
              </w:rPr>
            </w:pPr>
            <w:ins w:id="20772" w:author=" " w:date="2019-05-27T04:43:00Z">
              <w:r w:rsidRPr="00340831">
                <w:rPr>
                  <w:rFonts w:cs="Arial"/>
                  <w:szCs w:val="18"/>
                </w:rPr>
                <w:t>None</w:t>
              </w:r>
            </w:ins>
          </w:p>
        </w:tc>
      </w:tr>
      <w:tr w:rsidR="007B2B12" w:rsidRPr="00340831" w:rsidTr="004C693F">
        <w:trPr>
          <w:gridAfter w:val="1"/>
          <w:wAfter w:w="12" w:type="pct"/>
          <w:cantSplit/>
          <w:ins w:id="2077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774" w:author=" " w:date="2019-05-27T04:43:00Z"/>
                <w:rFonts w:ascii="Arial" w:hAnsi="Arial" w:cs="Arial"/>
                <w:color w:val="000000"/>
                <w:sz w:val="18"/>
                <w:szCs w:val="18"/>
                <w:lang w:val="en-US"/>
              </w:rPr>
            </w:pPr>
            <w:ins w:id="20775" w:author=" " w:date="2019-05-27T04:43:00Z">
              <w:r w:rsidRPr="00340831">
                <w:rPr>
                  <w:rFonts w:ascii="Arial" w:hAnsi="Arial" w:cs="Arial"/>
                  <w:color w:val="000000"/>
                  <w:lang w:val="en-US"/>
                </w:rPr>
                <w:lastRenderedPageBreak/>
                <w:t>DC_13A_n261(A-G-H)_UL_13A_n261G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776" w:author=" " w:date="2019-05-27T04:43:00Z"/>
                <w:rFonts w:ascii="Arial" w:hAnsi="Arial" w:cs="Arial"/>
                <w:color w:val="000000"/>
                <w:sz w:val="18"/>
                <w:szCs w:val="18"/>
                <w:lang w:val="en-US"/>
              </w:rPr>
            </w:pPr>
            <w:ins w:id="2077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778" w:author=" " w:date="2019-05-27T04:43:00Z"/>
                <w:rStyle w:val="af2"/>
                <w:rFonts w:cs="Arial"/>
                <w:szCs w:val="18"/>
              </w:rPr>
            </w:pPr>
            <w:ins w:id="2077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780" w:author=" " w:date="2019-05-27T04:43:00Z"/>
                <w:rFonts w:cs="Arial"/>
                <w:szCs w:val="18"/>
              </w:rPr>
            </w:pPr>
            <w:ins w:id="20781"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82" w:author=" " w:date="2019-05-27T04:43:00Z"/>
                <w:rFonts w:eastAsia="PMingLiU" w:cs="Arial"/>
                <w:szCs w:val="18"/>
                <w:lang w:val="en-US" w:eastAsia="zh-TW"/>
              </w:rPr>
            </w:pPr>
            <w:ins w:id="20783"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784"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85" w:author=" " w:date="2019-05-27T04:43:00Z"/>
                <w:rFonts w:eastAsia="PMingLiU" w:cs="Arial"/>
                <w:szCs w:val="18"/>
                <w:lang w:val="en-US" w:eastAsia="zh-TW"/>
              </w:rPr>
            </w:pPr>
            <w:ins w:id="20786"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787"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88" w:author=" " w:date="2019-05-27T04:43:00Z"/>
                <w:rFonts w:cs="Arial"/>
                <w:szCs w:val="18"/>
              </w:rPr>
            </w:pPr>
            <w:ins w:id="20789" w:author=" " w:date="2019-05-27T04:43:00Z">
              <w:r w:rsidRPr="00340831">
                <w:rPr>
                  <w:rFonts w:cs="Arial"/>
                  <w:szCs w:val="18"/>
                </w:rPr>
                <w:t>None</w:t>
              </w:r>
            </w:ins>
          </w:p>
        </w:tc>
      </w:tr>
      <w:tr w:rsidR="007B2B12" w:rsidRPr="00340831" w:rsidTr="004C693F">
        <w:trPr>
          <w:gridAfter w:val="1"/>
          <w:wAfter w:w="12" w:type="pct"/>
          <w:cantSplit/>
          <w:ins w:id="2079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791" w:author=" " w:date="2019-05-27T04:43:00Z"/>
                <w:rFonts w:ascii="Arial" w:hAnsi="Arial" w:cs="Arial"/>
                <w:color w:val="000000"/>
                <w:sz w:val="18"/>
                <w:szCs w:val="18"/>
                <w:lang w:val="en-US"/>
              </w:rPr>
            </w:pPr>
            <w:ins w:id="20792" w:author=" " w:date="2019-05-27T04:43:00Z">
              <w:r w:rsidRPr="00340831">
                <w:rPr>
                  <w:rFonts w:ascii="Arial" w:hAnsi="Arial" w:cs="Arial"/>
                  <w:color w:val="000000"/>
                  <w:lang w:val="en-US"/>
                </w:rPr>
                <w:t>DC_13A_n261(A-G-I)_UL_13A_n261A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793" w:author=" " w:date="2019-05-27T04:43:00Z"/>
                <w:rFonts w:ascii="Arial" w:hAnsi="Arial" w:cs="Arial"/>
                <w:color w:val="000000"/>
                <w:sz w:val="18"/>
                <w:szCs w:val="18"/>
                <w:lang w:val="en-US"/>
              </w:rPr>
            </w:pPr>
            <w:ins w:id="2079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795" w:author=" " w:date="2019-05-27T04:43:00Z"/>
                <w:rStyle w:val="af2"/>
                <w:rFonts w:cs="Arial"/>
                <w:szCs w:val="18"/>
              </w:rPr>
            </w:pPr>
            <w:ins w:id="2079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797" w:author=" " w:date="2019-05-27T04:43:00Z"/>
                <w:rFonts w:cs="Arial"/>
                <w:szCs w:val="18"/>
              </w:rPr>
            </w:pPr>
            <w:ins w:id="20798"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99" w:author=" " w:date="2019-05-27T04:43:00Z"/>
                <w:rFonts w:eastAsia="PMingLiU" w:cs="Arial"/>
                <w:szCs w:val="18"/>
                <w:lang w:val="en-US" w:eastAsia="zh-TW"/>
              </w:rPr>
            </w:pPr>
            <w:ins w:id="20800"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801"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02" w:author=" " w:date="2019-05-27T04:43:00Z"/>
                <w:rFonts w:eastAsia="PMingLiU" w:cs="Arial"/>
                <w:szCs w:val="18"/>
                <w:lang w:val="en-US" w:eastAsia="zh-TW"/>
              </w:rPr>
            </w:pPr>
            <w:ins w:id="20803"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804"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05" w:author=" " w:date="2019-05-27T04:43:00Z"/>
                <w:rFonts w:cs="Arial"/>
                <w:szCs w:val="18"/>
              </w:rPr>
            </w:pPr>
            <w:ins w:id="20806" w:author=" " w:date="2019-05-27T04:43:00Z">
              <w:r w:rsidRPr="00340831">
                <w:rPr>
                  <w:rFonts w:cs="Arial"/>
                  <w:szCs w:val="18"/>
                </w:rPr>
                <w:t>None</w:t>
              </w:r>
            </w:ins>
          </w:p>
        </w:tc>
      </w:tr>
      <w:tr w:rsidR="007B2B12" w:rsidRPr="00340831" w:rsidTr="004C693F">
        <w:trPr>
          <w:gridAfter w:val="1"/>
          <w:wAfter w:w="12" w:type="pct"/>
          <w:cantSplit/>
          <w:ins w:id="2080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808" w:author=" " w:date="2019-05-27T04:43:00Z"/>
                <w:rFonts w:ascii="Arial" w:hAnsi="Arial" w:cs="Arial"/>
                <w:color w:val="000000"/>
                <w:sz w:val="18"/>
                <w:szCs w:val="18"/>
                <w:lang w:val="en-US"/>
              </w:rPr>
            </w:pPr>
            <w:ins w:id="20809" w:author=" " w:date="2019-05-27T04:43:00Z">
              <w:r w:rsidRPr="00340831">
                <w:rPr>
                  <w:rFonts w:ascii="Arial" w:hAnsi="Arial" w:cs="Arial"/>
                  <w:color w:val="000000"/>
                  <w:lang w:val="en-US"/>
                </w:rPr>
                <w:t>DC_13A_n261(A-G-I)_UL_13A_n261I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810" w:author=" " w:date="2019-05-27T04:43:00Z"/>
                <w:rFonts w:ascii="Arial" w:hAnsi="Arial" w:cs="Arial"/>
                <w:color w:val="000000"/>
                <w:sz w:val="18"/>
                <w:szCs w:val="18"/>
                <w:lang w:val="en-US"/>
              </w:rPr>
            </w:pPr>
            <w:ins w:id="2081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812" w:author=" " w:date="2019-05-27T04:43:00Z"/>
                <w:rStyle w:val="af2"/>
                <w:rFonts w:cs="Arial"/>
                <w:szCs w:val="18"/>
              </w:rPr>
            </w:pPr>
            <w:ins w:id="2081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814" w:author=" " w:date="2019-05-27T04:43:00Z"/>
                <w:rFonts w:cs="Arial"/>
                <w:szCs w:val="18"/>
              </w:rPr>
            </w:pPr>
            <w:ins w:id="20815"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16" w:author=" " w:date="2019-05-27T04:43:00Z"/>
                <w:rFonts w:eastAsia="PMingLiU" w:cs="Arial"/>
                <w:szCs w:val="18"/>
                <w:lang w:val="en-US" w:eastAsia="zh-TW"/>
              </w:rPr>
            </w:pPr>
            <w:ins w:id="20817"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818"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19" w:author=" " w:date="2019-05-27T04:43:00Z"/>
                <w:rFonts w:eastAsia="PMingLiU" w:cs="Arial"/>
                <w:szCs w:val="18"/>
                <w:lang w:val="en-US" w:eastAsia="zh-TW"/>
              </w:rPr>
            </w:pPr>
            <w:ins w:id="20820"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821"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22" w:author=" " w:date="2019-05-27T04:43:00Z"/>
                <w:rFonts w:cs="Arial"/>
                <w:szCs w:val="18"/>
              </w:rPr>
            </w:pPr>
            <w:ins w:id="20823" w:author=" " w:date="2019-05-27T04:43:00Z">
              <w:r w:rsidRPr="00340831">
                <w:rPr>
                  <w:rFonts w:cs="Arial"/>
                  <w:szCs w:val="18"/>
                </w:rPr>
                <w:t>None</w:t>
              </w:r>
            </w:ins>
          </w:p>
        </w:tc>
      </w:tr>
      <w:tr w:rsidR="007B2B12" w:rsidRPr="00340831" w:rsidTr="004C693F">
        <w:trPr>
          <w:gridAfter w:val="1"/>
          <w:wAfter w:w="12" w:type="pct"/>
          <w:cantSplit/>
          <w:ins w:id="2082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825" w:author=" " w:date="2019-05-27T04:43:00Z"/>
                <w:rFonts w:ascii="Arial" w:hAnsi="Arial" w:cs="Arial"/>
                <w:color w:val="000000"/>
                <w:sz w:val="18"/>
                <w:szCs w:val="18"/>
                <w:lang w:val="en-US"/>
              </w:rPr>
            </w:pPr>
            <w:ins w:id="20826" w:author=" " w:date="2019-05-27T04:43:00Z">
              <w:r w:rsidRPr="00340831">
                <w:rPr>
                  <w:rFonts w:ascii="Arial" w:hAnsi="Arial" w:cs="Arial"/>
                  <w:color w:val="000000"/>
                  <w:lang w:val="en-US"/>
                </w:rPr>
                <w:t>DC_13A_n261(A-G-I)_UL_13A_n261H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827" w:author=" " w:date="2019-05-27T04:43:00Z"/>
                <w:rFonts w:ascii="Arial" w:hAnsi="Arial" w:cs="Arial"/>
                <w:color w:val="000000"/>
                <w:sz w:val="18"/>
                <w:szCs w:val="18"/>
                <w:lang w:val="en-US"/>
              </w:rPr>
            </w:pPr>
            <w:ins w:id="20828"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829" w:author=" " w:date="2019-05-27T04:43:00Z"/>
                <w:rStyle w:val="af2"/>
                <w:rFonts w:cs="Arial"/>
                <w:szCs w:val="18"/>
              </w:rPr>
            </w:pPr>
            <w:ins w:id="20830"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831" w:author=" " w:date="2019-05-27T04:43:00Z"/>
                <w:rFonts w:cs="Arial"/>
                <w:szCs w:val="18"/>
              </w:rPr>
            </w:pPr>
            <w:ins w:id="20832"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33" w:author=" " w:date="2019-05-27T04:43:00Z"/>
                <w:rFonts w:eastAsia="PMingLiU" w:cs="Arial"/>
                <w:szCs w:val="18"/>
                <w:lang w:val="en-US" w:eastAsia="zh-TW"/>
              </w:rPr>
            </w:pPr>
            <w:ins w:id="20834"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835"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36" w:author=" " w:date="2019-05-27T04:43:00Z"/>
                <w:rFonts w:eastAsia="PMingLiU" w:cs="Arial"/>
                <w:szCs w:val="18"/>
                <w:lang w:val="en-US" w:eastAsia="zh-TW"/>
              </w:rPr>
            </w:pPr>
            <w:ins w:id="20837"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838"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39" w:author=" " w:date="2019-05-27T04:43:00Z"/>
                <w:rFonts w:cs="Arial"/>
                <w:szCs w:val="18"/>
              </w:rPr>
            </w:pPr>
            <w:ins w:id="20840" w:author=" " w:date="2019-05-27T04:43:00Z">
              <w:r w:rsidRPr="00340831">
                <w:rPr>
                  <w:rFonts w:cs="Arial"/>
                  <w:szCs w:val="18"/>
                </w:rPr>
                <w:t>None</w:t>
              </w:r>
            </w:ins>
          </w:p>
        </w:tc>
      </w:tr>
      <w:tr w:rsidR="007B2B12" w:rsidRPr="00340831" w:rsidTr="004C693F">
        <w:trPr>
          <w:gridAfter w:val="1"/>
          <w:wAfter w:w="12" w:type="pct"/>
          <w:cantSplit/>
          <w:ins w:id="2084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842" w:author=" " w:date="2019-05-27T04:43:00Z"/>
                <w:rFonts w:ascii="Arial" w:hAnsi="Arial" w:cs="Arial"/>
                <w:color w:val="000000"/>
                <w:sz w:val="18"/>
                <w:szCs w:val="18"/>
                <w:lang w:val="en-US"/>
              </w:rPr>
            </w:pPr>
            <w:ins w:id="20843" w:author=" " w:date="2019-05-27T04:43:00Z">
              <w:r w:rsidRPr="00340831">
                <w:rPr>
                  <w:rFonts w:ascii="Arial" w:hAnsi="Arial" w:cs="Arial"/>
                  <w:color w:val="000000"/>
                  <w:lang w:val="en-US"/>
                </w:rPr>
                <w:t>DC_13A_n261(A-G-I)_UL_13A_n261G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844" w:author=" " w:date="2019-05-27T04:43:00Z"/>
                <w:rFonts w:ascii="Arial" w:hAnsi="Arial" w:cs="Arial"/>
                <w:color w:val="000000"/>
                <w:sz w:val="18"/>
                <w:szCs w:val="18"/>
                <w:lang w:val="en-US"/>
              </w:rPr>
            </w:pPr>
            <w:ins w:id="2084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846" w:author=" " w:date="2019-05-27T04:43:00Z"/>
                <w:rStyle w:val="af2"/>
                <w:rFonts w:cs="Arial"/>
                <w:szCs w:val="18"/>
              </w:rPr>
            </w:pPr>
            <w:ins w:id="2084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848" w:author=" " w:date="2019-05-27T04:43:00Z"/>
                <w:rFonts w:cs="Arial"/>
                <w:szCs w:val="18"/>
              </w:rPr>
            </w:pPr>
            <w:ins w:id="20849"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50" w:author=" " w:date="2019-05-27T04:43:00Z"/>
                <w:rFonts w:eastAsia="PMingLiU" w:cs="Arial"/>
                <w:szCs w:val="18"/>
                <w:lang w:val="en-US" w:eastAsia="zh-TW"/>
              </w:rPr>
            </w:pPr>
            <w:ins w:id="20851"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852"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53" w:author=" " w:date="2019-05-27T04:43:00Z"/>
                <w:rFonts w:eastAsia="PMingLiU" w:cs="Arial"/>
                <w:szCs w:val="18"/>
                <w:lang w:val="en-US" w:eastAsia="zh-TW"/>
              </w:rPr>
            </w:pPr>
            <w:ins w:id="20854"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855"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56" w:author=" " w:date="2019-05-27T04:43:00Z"/>
                <w:rFonts w:cs="Arial"/>
                <w:szCs w:val="18"/>
              </w:rPr>
            </w:pPr>
            <w:ins w:id="20857" w:author=" " w:date="2019-05-27T04:43:00Z">
              <w:r w:rsidRPr="00340831">
                <w:rPr>
                  <w:rFonts w:cs="Arial"/>
                  <w:szCs w:val="18"/>
                </w:rPr>
                <w:t>None</w:t>
              </w:r>
            </w:ins>
          </w:p>
        </w:tc>
      </w:tr>
      <w:tr w:rsidR="007B2B12" w:rsidRPr="00340831" w:rsidTr="004C693F">
        <w:trPr>
          <w:gridAfter w:val="1"/>
          <w:wAfter w:w="12" w:type="pct"/>
          <w:cantSplit/>
          <w:ins w:id="2085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859" w:author=" " w:date="2019-05-27T04:43:00Z"/>
                <w:rFonts w:ascii="Arial" w:hAnsi="Arial" w:cs="Arial"/>
                <w:color w:val="000000"/>
                <w:sz w:val="18"/>
                <w:szCs w:val="18"/>
                <w:lang w:val="en-US"/>
              </w:rPr>
            </w:pPr>
            <w:ins w:id="20860" w:author=" " w:date="2019-05-27T04:43:00Z">
              <w:r w:rsidRPr="00340831">
                <w:rPr>
                  <w:rFonts w:ascii="Arial" w:hAnsi="Arial" w:cs="Arial"/>
                  <w:color w:val="000000"/>
                  <w:lang w:val="en-US"/>
                </w:rPr>
                <w:t>DC_13A_n261(H-I)_UL_13A_n261A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861" w:author=" " w:date="2019-05-27T04:43:00Z"/>
                <w:rFonts w:ascii="Arial" w:hAnsi="Arial" w:cs="Arial"/>
                <w:color w:val="000000"/>
                <w:sz w:val="18"/>
                <w:szCs w:val="18"/>
                <w:lang w:val="en-US"/>
              </w:rPr>
            </w:pPr>
            <w:ins w:id="20862"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863" w:author=" " w:date="2019-05-27T04:43:00Z"/>
                <w:rStyle w:val="af2"/>
                <w:rFonts w:cs="Arial"/>
                <w:szCs w:val="18"/>
              </w:rPr>
            </w:pPr>
            <w:ins w:id="20864"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865" w:author=" " w:date="2019-05-27T04:43:00Z"/>
                <w:rFonts w:cs="Arial"/>
                <w:szCs w:val="18"/>
              </w:rPr>
            </w:pPr>
            <w:ins w:id="20866"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67" w:author=" " w:date="2019-05-27T04:43:00Z"/>
                <w:rFonts w:eastAsia="PMingLiU" w:cs="Arial"/>
                <w:szCs w:val="18"/>
                <w:lang w:val="en-US" w:eastAsia="zh-TW"/>
              </w:rPr>
            </w:pPr>
            <w:ins w:id="20868"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869"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70" w:author=" " w:date="2019-05-27T04:43:00Z"/>
                <w:rFonts w:eastAsia="PMingLiU" w:cs="Arial"/>
                <w:szCs w:val="18"/>
                <w:lang w:val="en-US" w:eastAsia="zh-TW"/>
              </w:rPr>
            </w:pPr>
            <w:ins w:id="20871"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872"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73" w:author=" " w:date="2019-05-27T04:43:00Z"/>
                <w:rFonts w:cs="Arial"/>
                <w:szCs w:val="18"/>
              </w:rPr>
            </w:pPr>
            <w:ins w:id="20874" w:author=" " w:date="2019-05-27T04:43:00Z">
              <w:r w:rsidRPr="00340831">
                <w:rPr>
                  <w:rFonts w:cs="Arial"/>
                  <w:szCs w:val="18"/>
                </w:rPr>
                <w:t>None</w:t>
              </w:r>
            </w:ins>
          </w:p>
        </w:tc>
      </w:tr>
      <w:tr w:rsidR="007B2B12" w:rsidRPr="00340831" w:rsidTr="004C693F">
        <w:trPr>
          <w:gridAfter w:val="1"/>
          <w:wAfter w:w="12" w:type="pct"/>
          <w:cantSplit/>
          <w:ins w:id="2087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876" w:author=" " w:date="2019-05-27T04:43:00Z"/>
                <w:rFonts w:ascii="Arial" w:hAnsi="Arial" w:cs="Arial"/>
                <w:color w:val="000000"/>
                <w:sz w:val="18"/>
                <w:szCs w:val="18"/>
                <w:lang w:val="en-US"/>
              </w:rPr>
            </w:pPr>
            <w:ins w:id="20877" w:author=" " w:date="2019-05-27T04:43:00Z">
              <w:r w:rsidRPr="00340831">
                <w:rPr>
                  <w:rFonts w:ascii="Arial" w:hAnsi="Arial" w:cs="Arial"/>
                  <w:color w:val="000000"/>
                  <w:lang w:val="en-US"/>
                </w:rPr>
                <w:t>DC_13A_n261(H-I)_UL_13A_n261I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878" w:author=" " w:date="2019-05-27T04:43:00Z"/>
                <w:rFonts w:ascii="Arial" w:hAnsi="Arial" w:cs="Arial"/>
                <w:color w:val="000000"/>
                <w:sz w:val="18"/>
                <w:szCs w:val="18"/>
                <w:lang w:val="en-US"/>
              </w:rPr>
            </w:pPr>
            <w:ins w:id="2087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880" w:author=" " w:date="2019-05-27T04:43:00Z"/>
                <w:rStyle w:val="af2"/>
                <w:rFonts w:cs="Arial"/>
                <w:szCs w:val="18"/>
              </w:rPr>
            </w:pPr>
            <w:ins w:id="2088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882" w:author=" " w:date="2019-05-27T04:43:00Z"/>
                <w:rFonts w:cs="Arial"/>
                <w:szCs w:val="18"/>
              </w:rPr>
            </w:pPr>
            <w:ins w:id="20883"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84" w:author=" " w:date="2019-05-27T04:43:00Z"/>
                <w:rFonts w:eastAsia="PMingLiU" w:cs="Arial"/>
                <w:szCs w:val="18"/>
                <w:lang w:val="en-US" w:eastAsia="zh-TW"/>
              </w:rPr>
            </w:pPr>
            <w:ins w:id="20885"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886"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87" w:author=" " w:date="2019-05-27T04:43:00Z"/>
                <w:rFonts w:eastAsia="PMingLiU" w:cs="Arial"/>
                <w:szCs w:val="18"/>
                <w:lang w:val="en-US" w:eastAsia="zh-TW"/>
              </w:rPr>
            </w:pPr>
            <w:ins w:id="20888"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889"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90" w:author=" " w:date="2019-05-27T04:43:00Z"/>
                <w:rFonts w:cs="Arial"/>
                <w:szCs w:val="18"/>
              </w:rPr>
            </w:pPr>
            <w:ins w:id="20891" w:author=" " w:date="2019-05-27T04:43:00Z">
              <w:r w:rsidRPr="00340831">
                <w:rPr>
                  <w:rFonts w:cs="Arial"/>
                  <w:szCs w:val="18"/>
                </w:rPr>
                <w:t>None</w:t>
              </w:r>
            </w:ins>
          </w:p>
        </w:tc>
      </w:tr>
      <w:tr w:rsidR="007B2B12" w:rsidRPr="00340831" w:rsidTr="004C693F">
        <w:trPr>
          <w:gridAfter w:val="1"/>
          <w:wAfter w:w="12" w:type="pct"/>
          <w:cantSplit/>
          <w:ins w:id="2089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893" w:author=" " w:date="2019-05-27T04:43:00Z"/>
                <w:rFonts w:ascii="Arial" w:hAnsi="Arial" w:cs="Arial"/>
                <w:color w:val="000000"/>
                <w:sz w:val="18"/>
                <w:szCs w:val="18"/>
                <w:lang w:val="en-US"/>
              </w:rPr>
            </w:pPr>
            <w:ins w:id="20894" w:author=" " w:date="2019-05-27T04:43:00Z">
              <w:r w:rsidRPr="00340831">
                <w:rPr>
                  <w:rFonts w:ascii="Arial" w:hAnsi="Arial" w:cs="Arial"/>
                  <w:color w:val="000000"/>
                  <w:lang w:val="en-US"/>
                </w:rPr>
                <w:t>DC_13A_n261(H-I)_UL_13A_n261H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895" w:author=" " w:date="2019-05-27T04:43:00Z"/>
                <w:rFonts w:ascii="Arial" w:hAnsi="Arial" w:cs="Arial"/>
                <w:color w:val="000000"/>
                <w:sz w:val="18"/>
                <w:szCs w:val="18"/>
                <w:lang w:val="en-US"/>
              </w:rPr>
            </w:pPr>
            <w:ins w:id="2089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897" w:author=" " w:date="2019-05-27T04:43:00Z"/>
                <w:rStyle w:val="af2"/>
                <w:rFonts w:cs="Arial"/>
                <w:szCs w:val="18"/>
              </w:rPr>
            </w:pPr>
            <w:ins w:id="2089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899" w:author=" " w:date="2019-05-27T04:43:00Z"/>
                <w:rFonts w:cs="Arial"/>
                <w:szCs w:val="18"/>
              </w:rPr>
            </w:pPr>
            <w:ins w:id="20900"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01" w:author=" " w:date="2019-05-27T04:43:00Z"/>
                <w:rFonts w:eastAsia="PMingLiU" w:cs="Arial"/>
                <w:szCs w:val="18"/>
                <w:lang w:val="en-US" w:eastAsia="zh-TW"/>
              </w:rPr>
            </w:pPr>
            <w:ins w:id="20902"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903"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04" w:author=" " w:date="2019-05-27T04:43:00Z"/>
                <w:rFonts w:eastAsia="PMingLiU" w:cs="Arial"/>
                <w:szCs w:val="18"/>
                <w:lang w:val="en-US" w:eastAsia="zh-TW"/>
              </w:rPr>
            </w:pPr>
            <w:ins w:id="20905"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906"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07" w:author=" " w:date="2019-05-27T04:43:00Z"/>
                <w:rFonts w:cs="Arial"/>
                <w:szCs w:val="18"/>
              </w:rPr>
            </w:pPr>
            <w:ins w:id="20908" w:author=" " w:date="2019-05-27T04:43:00Z">
              <w:r w:rsidRPr="00340831">
                <w:rPr>
                  <w:rFonts w:cs="Arial"/>
                  <w:szCs w:val="18"/>
                </w:rPr>
                <w:t>None</w:t>
              </w:r>
            </w:ins>
          </w:p>
        </w:tc>
      </w:tr>
      <w:tr w:rsidR="007B2B12" w:rsidRPr="00340831" w:rsidTr="004C693F">
        <w:trPr>
          <w:gridAfter w:val="1"/>
          <w:wAfter w:w="12" w:type="pct"/>
          <w:cantSplit/>
          <w:ins w:id="2090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0910" w:author=" " w:date="2019-05-27T04:43:00Z"/>
                <w:rFonts w:ascii="Arial" w:hAnsi="Arial" w:cs="Arial"/>
                <w:color w:val="000000"/>
                <w:sz w:val="18"/>
                <w:szCs w:val="18"/>
                <w:lang w:val="en-US"/>
              </w:rPr>
            </w:pPr>
            <w:ins w:id="20911" w:author=" " w:date="2019-05-27T04:43:00Z">
              <w:r w:rsidRPr="00340831">
                <w:rPr>
                  <w:rFonts w:ascii="Arial" w:hAnsi="Arial" w:cs="Arial"/>
                  <w:color w:val="000000"/>
                  <w:lang w:val="en-US"/>
                </w:rPr>
                <w:t>DC_13A_n261(H-I)_UL_13A_n261G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912" w:author=" " w:date="2019-05-27T04:43:00Z"/>
                <w:rFonts w:ascii="Arial" w:hAnsi="Arial" w:cs="Arial"/>
                <w:color w:val="000000"/>
                <w:sz w:val="18"/>
                <w:szCs w:val="18"/>
                <w:lang w:val="en-US"/>
              </w:rPr>
            </w:pPr>
            <w:ins w:id="2091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914" w:author=" " w:date="2019-05-27T04:43:00Z"/>
                <w:rStyle w:val="af2"/>
                <w:rFonts w:cs="Arial"/>
                <w:szCs w:val="18"/>
              </w:rPr>
            </w:pPr>
            <w:ins w:id="2091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916" w:author=" " w:date="2019-05-27T04:43:00Z"/>
                <w:rFonts w:cs="Arial"/>
                <w:szCs w:val="18"/>
              </w:rPr>
            </w:pPr>
            <w:ins w:id="20917"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18" w:author=" " w:date="2019-05-27T04:43:00Z"/>
                <w:rFonts w:eastAsia="PMingLiU" w:cs="Arial"/>
                <w:szCs w:val="18"/>
                <w:lang w:val="en-US" w:eastAsia="zh-TW"/>
              </w:rPr>
            </w:pPr>
            <w:ins w:id="20919"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920" w:author=" " w:date="2019-05-27T04:43:00Z"/>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21" w:author=" " w:date="2019-05-27T04:43:00Z"/>
                <w:rFonts w:eastAsia="PMingLiU" w:cs="Arial"/>
                <w:szCs w:val="18"/>
                <w:lang w:val="en-US" w:eastAsia="zh-TW"/>
              </w:rPr>
            </w:pPr>
            <w:ins w:id="20922" w:author=" " w:date="2019-05-27T04:43:00Z">
              <w:r w:rsidRPr="00340831">
                <w:rPr>
                  <w:rFonts w:eastAsia="PMingLiU" w:cs="Arial"/>
                  <w:szCs w:val="18"/>
                  <w:lang w:val="en-US" w:eastAsia="zh-TW"/>
                </w:rPr>
                <w:t>Yes</w:t>
              </w:r>
            </w:ins>
          </w:p>
          <w:p w:rsidR="00413606" w:rsidRPr="00340831" w:rsidRDefault="00413606" w:rsidP="009E6075">
            <w:pPr>
              <w:pStyle w:val="TAL"/>
              <w:jc w:val="center"/>
              <w:rPr>
                <w:ins w:id="20923" w:author=" " w:date="2019-05-27T04:43:00Z"/>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24" w:author=" " w:date="2019-05-27T04:43:00Z"/>
                <w:rFonts w:cs="Arial"/>
                <w:szCs w:val="18"/>
              </w:rPr>
            </w:pPr>
            <w:ins w:id="20925" w:author=" " w:date="2019-05-27T04:43:00Z">
              <w:r w:rsidRPr="00340831">
                <w:rPr>
                  <w:rFonts w:cs="Arial"/>
                  <w:szCs w:val="18"/>
                </w:rPr>
                <w:t>None</w:t>
              </w:r>
            </w:ins>
          </w:p>
        </w:tc>
      </w:tr>
      <w:tr w:rsidR="007B2B12" w:rsidRPr="00340831" w:rsidTr="004C693F">
        <w:trPr>
          <w:gridAfter w:val="1"/>
          <w:wAfter w:w="12" w:type="pct"/>
          <w:cantSplit/>
          <w:ins w:id="2092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927" w:author=" " w:date="2019-05-27T04:43:00Z"/>
                <w:rFonts w:ascii="Arial" w:hAnsi="Arial" w:cs="Arial"/>
                <w:color w:val="000000"/>
                <w:sz w:val="18"/>
                <w:szCs w:val="18"/>
                <w:lang w:val="en-US"/>
              </w:rPr>
            </w:pPr>
            <w:ins w:id="20928" w:author=" " w:date="2019-05-27T04:43:00Z">
              <w:r w:rsidRPr="00340831">
                <w:rPr>
                  <w:rFonts w:ascii="Arial" w:hAnsi="Arial" w:cs="Arial"/>
                  <w:color w:val="000000"/>
                  <w:sz w:val="18"/>
                  <w:szCs w:val="18"/>
                  <w:lang w:val="en-US"/>
                </w:rPr>
                <w:t>DC_13A_n261(3A)_UL_13A_n261A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929" w:author=" " w:date="2019-05-27T04:43:00Z"/>
                <w:rFonts w:ascii="Arial" w:hAnsi="Arial" w:cs="Arial"/>
                <w:color w:val="000000"/>
                <w:sz w:val="18"/>
                <w:szCs w:val="18"/>
                <w:lang w:val="en-US"/>
              </w:rPr>
            </w:pPr>
            <w:ins w:id="2093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931" w:author=" " w:date="2019-05-27T04:43:00Z"/>
                <w:rStyle w:val="af2"/>
                <w:rFonts w:cs="Arial"/>
                <w:szCs w:val="18"/>
              </w:rPr>
            </w:pPr>
            <w:ins w:id="2093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933" w:author=" " w:date="2019-05-27T04:43:00Z"/>
                <w:rFonts w:cs="Arial"/>
                <w:szCs w:val="18"/>
              </w:rPr>
            </w:pPr>
            <w:ins w:id="2093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35" w:author=" " w:date="2019-05-27T04:43:00Z"/>
                <w:rFonts w:cs="Arial"/>
                <w:szCs w:val="18"/>
              </w:rPr>
            </w:pPr>
            <w:ins w:id="2093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37" w:author=" " w:date="2019-05-27T04:43:00Z"/>
                <w:rFonts w:cs="Arial"/>
                <w:szCs w:val="18"/>
              </w:rPr>
            </w:pPr>
            <w:ins w:id="2093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39" w:author=" " w:date="2019-05-27T04:43:00Z"/>
                <w:rFonts w:cs="Arial"/>
                <w:szCs w:val="18"/>
              </w:rPr>
            </w:pPr>
            <w:ins w:id="20940" w:author=" " w:date="2019-05-27T04:43:00Z">
              <w:r w:rsidRPr="00340831">
                <w:rPr>
                  <w:rFonts w:cs="Arial"/>
                  <w:szCs w:val="18"/>
                </w:rPr>
                <w:t>None</w:t>
              </w:r>
            </w:ins>
          </w:p>
        </w:tc>
      </w:tr>
      <w:tr w:rsidR="007B2B12" w:rsidRPr="00340831" w:rsidTr="004C693F">
        <w:trPr>
          <w:gridAfter w:val="1"/>
          <w:wAfter w:w="12" w:type="pct"/>
          <w:cantSplit/>
          <w:ins w:id="2094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942" w:author=" " w:date="2019-05-27T04:43:00Z"/>
                <w:rFonts w:ascii="Arial" w:hAnsi="Arial" w:cs="Arial"/>
                <w:color w:val="000000"/>
                <w:sz w:val="18"/>
                <w:szCs w:val="18"/>
                <w:lang w:val="en-US"/>
              </w:rPr>
            </w:pPr>
            <w:ins w:id="20943" w:author=" " w:date="2019-05-27T04:43:00Z">
              <w:r w:rsidRPr="00340831">
                <w:rPr>
                  <w:rFonts w:ascii="Arial" w:hAnsi="Arial" w:cs="Arial"/>
                  <w:color w:val="000000"/>
                  <w:sz w:val="18"/>
                  <w:szCs w:val="18"/>
                  <w:lang w:val="en-US"/>
                </w:rPr>
                <w:t>DC_13A_n261A_UL_13A_n261A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944" w:author=" " w:date="2019-05-27T04:43:00Z"/>
                <w:rFonts w:ascii="Arial" w:hAnsi="Arial" w:cs="Arial"/>
                <w:color w:val="000000"/>
                <w:sz w:val="18"/>
                <w:szCs w:val="18"/>
                <w:lang w:val="en-US"/>
              </w:rPr>
            </w:pPr>
            <w:ins w:id="2094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946" w:author=" " w:date="2019-05-27T04:43:00Z"/>
                <w:rStyle w:val="af2"/>
                <w:rFonts w:cs="Arial"/>
                <w:szCs w:val="18"/>
              </w:rPr>
            </w:pPr>
            <w:ins w:id="2094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948" w:author=" " w:date="2019-05-27T04:43:00Z"/>
                <w:rFonts w:cs="Arial"/>
                <w:szCs w:val="18"/>
              </w:rPr>
            </w:pPr>
            <w:ins w:id="2094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50" w:author=" " w:date="2019-05-27T04:43:00Z"/>
                <w:rFonts w:cs="Arial"/>
                <w:szCs w:val="18"/>
              </w:rPr>
            </w:pPr>
            <w:ins w:id="2095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52" w:author=" " w:date="2019-05-27T04:43:00Z"/>
                <w:rFonts w:cs="Arial"/>
                <w:szCs w:val="18"/>
              </w:rPr>
            </w:pPr>
            <w:ins w:id="2095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54" w:author=" " w:date="2019-05-27T04:43:00Z"/>
                <w:rFonts w:cs="Arial"/>
                <w:szCs w:val="18"/>
              </w:rPr>
            </w:pPr>
            <w:ins w:id="20955" w:author=" " w:date="2019-05-27T04:43:00Z">
              <w:r w:rsidRPr="00340831">
                <w:rPr>
                  <w:rFonts w:cs="Arial"/>
                  <w:szCs w:val="18"/>
                </w:rPr>
                <w:t>None</w:t>
              </w:r>
            </w:ins>
          </w:p>
        </w:tc>
      </w:tr>
      <w:tr w:rsidR="007B2B12" w:rsidRPr="00340831" w:rsidTr="004C693F">
        <w:trPr>
          <w:gridAfter w:val="1"/>
          <w:wAfter w:w="12" w:type="pct"/>
          <w:cantSplit/>
          <w:ins w:id="2095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957" w:author=" " w:date="2019-05-27T04:43:00Z"/>
                <w:rFonts w:ascii="Arial" w:hAnsi="Arial" w:cs="Arial"/>
                <w:color w:val="000000"/>
                <w:sz w:val="18"/>
                <w:szCs w:val="18"/>
                <w:lang w:val="en-US"/>
              </w:rPr>
            </w:pPr>
            <w:ins w:id="20958" w:author=" " w:date="2019-05-27T04:43:00Z">
              <w:r w:rsidRPr="00340831">
                <w:rPr>
                  <w:rFonts w:ascii="Arial" w:hAnsi="Arial" w:cs="Arial"/>
                  <w:color w:val="000000"/>
                  <w:sz w:val="18"/>
                  <w:szCs w:val="18"/>
                  <w:lang w:val="en-US"/>
                </w:rPr>
                <w:t>DC_13A_n261(2A)_UL_13A_n261A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959" w:author=" " w:date="2019-05-27T04:43:00Z"/>
                <w:rFonts w:ascii="Arial" w:hAnsi="Arial" w:cs="Arial"/>
                <w:color w:val="000000"/>
                <w:sz w:val="18"/>
                <w:szCs w:val="18"/>
                <w:lang w:val="en-US"/>
              </w:rPr>
            </w:pPr>
            <w:ins w:id="2096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961" w:author=" " w:date="2019-05-27T04:43:00Z"/>
                <w:rStyle w:val="af2"/>
                <w:rFonts w:cs="Arial"/>
                <w:szCs w:val="18"/>
              </w:rPr>
            </w:pPr>
            <w:ins w:id="2096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963" w:author=" " w:date="2019-05-27T04:43:00Z"/>
                <w:rFonts w:cs="Arial"/>
                <w:szCs w:val="18"/>
              </w:rPr>
            </w:pPr>
            <w:ins w:id="2096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65" w:author=" " w:date="2019-05-27T04:43:00Z"/>
                <w:rFonts w:cs="Arial"/>
                <w:szCs w:val="18"/>
              </w:rPr>
            </w:pPr>
            <w:ins w:id="2096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67" w:author=" " w:date="2019-05-27T04:43:00Z"/>
                <w:rFonts w:cs="Arial"/>
                <w:szCs w:val="18"/>
              </w:rPr>
            </w:pPr>
            <w:ins w:id="2096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69" w:author=" " w:date="2019-05-27T04:43:00Z"/>
                <w:rFonts w:cs="Arial"/>
                <w:szCs w:val="18"/>
              </w:rPr>
            </w:pPr>
            <w:ins w:id="20970" w:author=" " w:date="2019-05-27T04:43:00Z">
              <w:r w:rsidRPr="00340831">
                <w:rPr>
                  <w:rFonts w:cs="Arial"/>
                  <w:szCs w:val="18"/>
                </w:rPr>
                <w:t>None</w:t>
              </w:r>
            </w:ins>
          </w:p>
        </w:tc>
      </w:tr>
      <w:tr w:rsidR="007B2B12" w:rsidRPr="00340831" w:rsidTr="004C693F">
        <w:trPr>
          <w:gridAfter w:val="1"/>
          <w:wAfter w:w="12" w:type="pct"/>
          <w:cantSplit/>
          <w:ins w:id="2097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972" w:author=" " w:date="2019-05-27T04:43:00Z"/>
                <w:rFonts w:ascii="Arial" w:hAnsi="Arial" w:cs="Arial"/>
                <w:color w:val="000000"/>
                <w:sz w:val="18"/>
                <w:szCs w:val="18"/>
                <w:lang w:val="en-US"/>
              </w:rPr>
            </w:pPr>
            <w:ins w:id="20973" w:author=" " w:date="2019-05-27T04:43:00Z">
              <w:r w:rsidRPr="00340831">
                <w:rPr>
                  <w:rFonts w:ascii="Arial" w:hAnsi="Arial" w:cs="Arial"/>
                  <w:color w:val="000000"/>
                  <w:sz w:val="18"/>
                  <w:szCs w:val="18"/>
                  <w:lang w:val="en-US"/>
                </w:rPr>
                <w:t>DC_13A_n261L_UL_13A_n261A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974" w:author=" " w:date="2019-05-27T04:43:00Z"/>
                <w:rFonts w:ascii="Arial" w:hAnsi="Arial" w:cs="Arial"/>
                <w:color w:val="000000"/>
                <w:sz w:val="18"/>
                <w:szCs w:val="18"/>
                <w:lang w:val="en-US"/>
              </w:rPr>
            </w:pPr>
            <w:ins w:id="2097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976" w:author=" " w:date="2019-05-27T04:43:00Z"/>
                <w:rStyle w:val="af2"/>
                <w:rFonts w:cs="Arial"/>
                <w:szCs w:val="18"/>
              </w:rPr>
            </w:pPr>
            <w:ins w:id="2097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978" w:author=" " w:date="2019-05-27T04:43:00Z"/>
                <w:rFonts w:cs="Arial"/>
                <w:szCs w:val="18"/>
              </w:rPr>
            </w:pPr>
            <w:ins w:id="2097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80" w:author=" " w:date="2019-05-27T04:43:00Z"/>
                <w:rFonts w:cs="Arial"/>
                <w:szCs w:val="18"/>
              </w:rPr>
            </w:pPr>
            <w:ins w:id="2098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82" w:author=" " w:date="2019-05-27T04:43:00Z"/>
                <w:rFonts w:cs="Arial"/>
                <w:szCs w:val="18"/>
              </w:rPr>
            </w:pPr>
            <w:ins w:id="2098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84" w:author=" " w:date="2019-05-27T04:43:00Z"/>
                <w:rFonts w:cs="Arial"/>
                <w:szCs w:val="18"/>
              </w:rPr>
            </w:pPr>
            <w:ins w:id="20985" w:author=" " w:date="2019-05-27T04:43:00Z">
              <w:r w:rsidRPr="00340831">
                <w:rPr>
                  <w:rFonts w:cs="Arial"/>
                  <w:szCs w:val="18"/>
                </w:rPr>
                <w:t>None</w:t>
              </w:r>
            </w:ins>
          </w:p>
        </w:tc>
      </w:tr>
      <w:tr w:rsidR="007B2B12" w:rsidRPr="00340831" w:rsidTr="004C693F">
        <w:trPr>
          <w:gridAfter w:val="1"/>
          <w:wAfter w:w="12" w:type="pct"/>
          <w:cantSplit/>
          <w:ins w:id="2098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0987" w:author=" " w:date="2019-05-27T04:43:00Z"/>
                <w:rFonts w:ascii="Arial" w:hAnsi="Arial" w:cs="Arial"/>
                <w:color w:val="000000"/>
                <w:sz w:val="18"/>
                <w:szCs w:val="18"/>
                <w:lang w:val="en-US"/>
              </w:rPr>
            </w:pPr>
            <w:ins w:id="20988" w:author=" " w:date="2019-05-27T04:43:00Z">
              <w:r w:rsidRPr="00340831">
                <w:rPr>
                  <w:rFonts w:ascii="Arial" w:hAnsi="Arial" w:cs="Arial"/>
                  <w:color w:val="000000"/>
                  <w:sz w:val="18"/>
                  <w:szCs w:val="18"/>
                  <w:lang w:val="en-US"/>
                </w:rPr>
                <w:t>DC_13A_n261L_UL_13A_n261I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989" w:author=" " w:date="2019-05-27T04:43:00Z"/>
                <w:rFonts w:ascii="Arial" w:hAnsi="Arial" w:cs="Arial"/>
                <w:color w:val="000000"/>
                <w:sz w:val="18"/>
                <w:szCs w:val="18"/>
                <w:lang w:val="en-US"/>
              </w:rPr>
            </w:pPr>
            <w:ins w:id="2099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991" w:author=" " w:date="2019-05-27T04:43:00Z"/>
                <w:rStyle w:val="af2"/>
                <w:rFonts w:cs="Arial"/>
                <w:szCs w:val="18"/>
              </w:rPr>
            </w:pPr>
            <w:ins w:id="2099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993" w:author=" " w:date="2019-05-27T04:43:00Z"/>
                <w:rFonts w:cs="Arial"/>
                <w:szCs w:val="18"/>
              </w:rPr>
            </w:pPr>
            <w:ins w:id="2099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95" w:author=" " w:date="2019-05-27T04:43:00Z"/>
                <w:rFonts w:cs="Arial"/>
                <w:szCs w:val="18"/>
              </w:rPr>
            </w:pPr>
            <w:ins w:id="2099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97" w:author=" " w:date="2019-05-27T04:43:00Z"/>
                <w:rFonts w:cs="Arial"/>
                <w:szCs w:val="18"/>
              </w:rPr>
            </w:pPr>
            <w:ins w:id="2099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99" w:author=" " w:date="2019-05-27T04:43:00Z"/>
                <w:rFonts w:cs="Arial"/>
                <w:szCs w:val="18"/>
              </w:rPr>
            </w:pPr>
            <w:ins w:id="21000" w:author=" " w:date="2019-05-27T04:43:00Z">
              <w:r w:rsidRPr="00340831">
                <w:rPr>
                  <w:rFonts w:cs="Arial"/>
                  <w:szCs w:val="18"/>
                </w:rPr>
                <w:t>None</w:t>
              </w:r>
            </w:ins>
          </w:p>
        </w:tc>
      </w:tr>
      <w:tr w:rsidR="007B2B12" w:rsidRPr="00340831" w:rsidTr="004C693F">
        <w:trPr>
          <w:gridAfter w:val="1"/>
          <w:wAfter w:w="12" w:type="pct"/>
          <w:cantSplit/>
          <w:ins w:id="2100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002" w:author=" " w:date="2019-05-27T04:43:00Z"/>
                <w:rFonts w:ascii="Arial" w:hAnsi="Arial" w:cs="Arial"/>
                <w:color w:val="000000"/>
                <w:sz w:val="18"/>
                <w:szCs w:val="18"/>
                <w:lang w:val="en-US"/>
              </w:rPr>
            </w:pPr>
            <w:ins w:id="21003" w:author=" " w:date="2019-05-27T04:43:00Z">
              <w:r w:rsidRPr="00340831">
                <w:rPr>
                  <w:rFonts w:ascii="Arial" w:hAnsi="Arial" w:cs="Arial"/>
                  <w:color w:val="000000"/>
                  <w:sz w:val="18"/>
                  <w:szCs w:val="18"/>
                  <w:lang w:val="en-US"/>
                </w:rPr>
                <w:t>DC_13A_n261H_UL_13A_n261A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004" w:author=" " w:date="2019-05-27T04:43:00Z"/>
                <w:rFonts w:ascii="Arial" w:hAnsi="Arial" w:cs="Arial"/>
                <w:color w:val="000000"/>
                <w:sz w:val="18"/>
                <w:szCs w:val="18"/>
                <w:lang w:val="en-US"/>
              </w:rPr>
            </w:pPr>
            <w:ins w:id="2100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06" w:author=" " w:date="2019-05-27T04:43:00Z"/>
                <w:rStyle w:val="af2"/>
                <w:rFonts w:cs="Arial"/>
                <w:szCs w:val="18"/>
              </w:rPr>
            </w:pPr>
            <w:ins w:id="2100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008" w:author=" " w:date="2019-05-27T04:43:00Z"/>
                <w:rFonts w:cs="Arial"/>
                <w:szCs w:val="18"/>
              </w:rPr>
            </w:pPr>
            <w:ins w:id="2100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010" w:author=" " w:date="2019-05-27T04:43:00Z"/>
                <w:rFonts w:cs="Arial"/>
                <w:szCs w:val="18"/>
              </w:rPr>
            </w:pPr>
            <w:ins w:id="2101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012" w:author=" " w:date="2019-05-27T04:43:00Z"/>
                <w:rFonts w:cs="Arial"/>
                <w:szCs w:val="18"/>
              </w:rPr>
            </w:pPr>
            <w:ins w:id="2101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014" w:author=" " w:date="2019-05-27T04:43:00Z"/>
                <w:rFonts w:cs="Arial"/>
                <w:szCs w:val="18"/>
              </w:rPr>
            </w:pPr>
            <w:ins w:id="21015" w:author=" " w:date="2019-05-27T04:43:00Z">
              <w:r w:rsidRPr="00340831">
                <w:rPr>
                  <w:rFonts w:cs="Arial"/>
                  <w:szCs w:val="18"/>
                </w:rPr>
                <w:t>None</w:t>
              </w:r>
            </w:ins>
          </w:p>
        </w:tc>
      </w:tr>
      <w:tr w:rsidR="007B2B12" w:rsidRPr="00340831" w:rsidTr="004C693F">
        <w:trPr>
          <w:gridAfter w:val="1"/>
          <w:wAfter w:w="12" w:type="pct"/>
          <w:cantSplit/>
          <w:ins w:id="2101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017" w:author=" " w:date="2019-05-27T04:43:00Z"/>
                <w:rFonts w:ascii="Arial" w:hAnsi="Arial" w:cs="Arial"/>
                <w:color w:val="000000"/>
                <w:sz w:val="18"/>
                <w:szCs w:val="18"/>
                <w:lang w:val="en-US"/>
              </w:rPr>
            </w:pPr>
            <w:ins w:id="21018" w:author=" " w:date="2019-05-27T04:43:00Z">
              <w:r w:rsidRPr="00340831">
                <w:rPr>
                  <w:rFonts w:ascii="Arial" w:hAnsi="Arial" w:cs="Arial"/>
                  <w:color w:val="000000"/>
                  <w:sz w:val="18"/>
                  <w:szCs w:val="18"/>
                  <w:lang w:val="en-US"/>
                </w:rPr>
                <w:t>DC_13A_n261G_UL_13A_n261A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019" w:author=" " w:date="2019-05-27T04:43:00Z"/>
                <w:rFonts w:ascii="Arial" w:hAnsi="Arial" w:cs="Arial"/>
                <w:color w:val="000000"/>
                <w:sz w:val="18"/>
                <w:szCs w:val="18"/>
                <w:lang w:val="en-US"/>
              </w:rPr>
            </w:pPr>
            <w:ins w:id="2102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21" w:author=" " w:date="2019-05-27T04:43:00Z"/>
                <w:rStyle w:val="af2"/>
                <w:rFonts w:cs="Arial"/>
                <w:szCs w:val="18"/>
              </w:rPr>
            </w:pPr>
            <w:ins w:id="2102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023" w:author=" " w:date="2019-05-27T04:43:00Z"/>
                <w:rFonts w:cs="Arial"/>
                <w:szCs w:val="18"/>
              </w:rPr>
            </w:pPr>
            <w:ins w:id="2102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025" w:author=" " w:date="2019-05-27T04:43:00Z"/>
                <w:rFonts w:cs="Arial"/>
                <w:szCs w:val="18"/>
              </w:rPr>
            </w:pPr>
            <w:ins w:id="2102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027" w:author=" " w:date="2019-05-27T04:43:00Z"/>
                <w:rFonts w:cs="Arial"/>
                <w:szCs w:val="18"/>
              </w:rPr>
            </w:pPr>
            <w:ins w:id="2102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029" w:author=" " w:date="2019-05-27T04:43:00Z"/>
                <w:rFonts w:cs="Arial"/>
                <w:szCs w:val="18"/>
              </w:rPr>
            </w:pPr>
            <w:ins w:id="21030" w:author=" " w:date="2019-05-27T04:43:00Z">
              <w:r w:rsidRPr="00340831">
                <w:rPr>
                  <w:rFonts w:cs="Arial"/>
                  <w:szCs w:val="18"/>
                </w:rPr>
                <w:t>None</w:t>
              </w:r>
            </w:ins>
          </w:p>
        </w:tc>
      </w:tr>
      <w:tr w:rsidR="007B2B12" w:rsidRPr="00340831" w:rsidTr="004C693F">
        <w:trPr>
          <w:gridAfter w:val="1"/>
          <w:wAfter w:w="12" w:type="pct"/>
          <w:cantSplit/>
          <w:ins w:id="2103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032" w:author=" " w:date="2019-05-27T04:43:00Z"/>
                <w:rFonts w:ascii="Arial" w:hAnsi="Arial" w:cs="Arial"/>
                <w:color w:val="000000"/>
                <w:sz w:val="18"/>
                <w:szCs w:val="18"/>
                <w:lang w:val="en-US"/>
              </w:rPr>
            </w:pPr>
            <w:ins w:id="21033" w:author=" " w:date="2019-05-27T04:43:00Z">
              <w:r w:rsidRPr="00340831">
                <w:rPr>
                  <w:rFonts w:ascii="Arial" w:hAnsi="Arial" w:cs="Arial"/>
                  <w:color w:val="000000"/>
                  <w:sz w:val="18"/>
                  <w:szCs w:val="18"/>
                  <w:lang w:val="en-US"/>
                </w:rPr>
                <w:t>DC_13A_n261G_UL_13A_n261G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034" w:author=" " w:date="2019-05-27T04:43:00Z"/>
                <w:rFonts w:ascii="Arial" w:hAnsi="Arial" w:cs="Arial"/>
                <w:color w:val="000000"/>
                <w:sz w:val="18"/>
                <w:szCs w:val="18"/>
                <w:lang w:val="en-US"/>
              </w:rPr>
            </w:pPr>
            <w:ins w:id="2103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36" w:author=" " w:date="2019-05-27T04:43:00Z"/>
                <w:rStyle w:val="af2"/>
                <w:rFonts w:cs="Arial"/>
                <w:szCs w:val="18"/>
              </w:rPr>
            </w:pPr>
            <w:ins w:id="2103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038" w:author=" " w:date="2019-05-27T04:43:00Z"/>
                <w:rFonts w:cs="Arial"/>
                <w:szCs w:val="18"/>
              </w:rPr>
            </w:pPr>
            <w:ins w:id="2103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040" w:author=" " w:date="2019-05-27T04:43:00Z"/>
                <w:rFonts w:cs="Arial"/>
                <w:szCs w:val="18"/>
              </w:rPr>
            </w:pPr>
            <w:ins w:id="2104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042" w:author=" " w:date="2019-05-27T04:43:00Z"/>
                <w:rFonts w:cs="Arial"/>
                <w:szCs w:val="18"/>
              </w:rPr>
            </w:pPr>
            <w:ins w:id="2104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044" w:author=" " w:date="2019-05-27T04:43:00Z"/>
                <w:rFonts w:cs="Arial"/>
                <w:szCs w:val="18"/>
              </w:rPr>
            </w:pPr>
            <w:ins w:id="21045" w:author=" " w:date="2019-05-27T04:43:00Z">
              <w:r w:rsidRPr="00340831">
                <w:rPr>
                  <w:rFonts w:cs="Arial"/>
                  <w:szCs w:val="18"/>
                </w:rPr>
                <w:t>None</w:t>
              </w:r>
            </w:ins>
          </w:p>
        </w:tc>
      </w:tr>
      <w:tr w:rsidR="007B2B12" w:rsidRPr="00340831" w:rsidTr="004C693F">
        <w:trPr>
          <w:gridAfter w:val="1"/>
          <w:wAfter w:w="12" w:type="pct"/>
          <w:cantSplit/>
          <w:ins w:id="2104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047" w:author=" " w:date="2019-05-27T04:43:00Z"/>
                <w:rFonts w:ascii="Arial" w:hAnsi="Arial" w:cs="Arial"/>
                <w:color w:val="000000"/>
                <w:sz w:val="18"/>
                <w:szCs w:val="18"/>
                <w:lang w:val="en-US"/>
              </w:rPr>
            </w:pPr>
            <w:ins w:id="21048" w:author=" " w:date="2019-05-27T04:43:00Z">
              <w:r w:rsidRPr="00340831">
                <w:rPr>
                  <w:rFonts w:ascii="Arial" w:hAnsi="Arial" w:cs="Arial"/>
                  <w:color w:val="000000"/>
                  <w:sz w:val="18"/>
                  <w:szCs w:val="18"/>
                  <w:lang w:val="en-US"/>
                </w:rPr>
                <w:t>DC_13A_n261(A-G)_UL_13A_n261A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049" w:author=" " w:date="2019-05-27T04:43:00Z"/>
                <w:rFonts w:ascii="Arial" w:hAnsi="Arial" w:cs="Arial"/>
                <w:color w:val="000000"/>
                <w:sz w:val="18"/>
                <w:szCs w:val="18"/>
                <w:lang w:val="en-US"/>
              </w:rPr>
            </w:pPr>
            <w:ins w:id="2105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51" w:author=" " w:date="2019-05-27T04:43:00Z"/>
                <w:rStyle w:val="af2"/>
                <w:rFonts w:cs="Arial"/>
                <w:szCs w:val="18"/>
              </w:rPr>
            </w:pPr>
            <w:ins w:id="2105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053" w:author=" " w:date="2019-05-27T04:43:00Z"/>
                <w:rFonts w:cs="Arial"/>
                <w:szCs w:val="18"/>
              </w:rPr>
            </w:pPr>
            <w:ins w:id="2105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055" w:author=" " w:date="2019-05-27T04:43:00Z"/>
                <w:rFonts w:cs="Arial"/>
                <w:szCs w:val="18"/>
              </w:rPr>
            </w:pPr>
            <w:ins w:id="2105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057" w:author=" " w:date="2019-05-27T04:43:00Z"/>
                <w:rFonts w:cs="Arial"/>
                <w:szCs w:val="18"/>
              </w:rPr>
            </w:pPr>
            <w:ins w:id="2105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059" w:author=" " w:date="2019-05-27T04:43:00Z"/>
                <w:rFonts w:cs="Arial"/>
                <w:szCs w:val="18"/>
              </w:rPr>
            </w:pPr>
            <w:ins w:id="21060" w:author=" " w:date="2019-05-27T04:43:00Z">
              <w:r w:rsidRPr="00340831">
                <w:rPr>
                  <w:rFonts w:cs="Arial"/>
                  <w:szCs w:val="18"/>
                </w:rPr>
                <w:t>None</w:t>
              </w:r>
            </w:ins>
          </w:p>
        </w:tc>
      </w:tr>
      <w:tr w:rsidR="007B2B12" w:rsidRPr="00340831" w:rsidTr="004C693F">
        <w:trPr>
          <w:gridAfter w:val="1"/>
          <w:wAfter w:w="12" w:type="pct"/>
          <w:cantSplit/>
          <w:ins w:id="2106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062" w:author=" " w:date="2019-05-27T04:43:00Z"/>
                <w:rFonts w:ascii="Arial" w:hAnsi="Arial" w:cs="Arial"/>
                <w:color w:val="000000"/>
                <w:sz w:val="18"/>
                <w:szCs w:val="18"/>
                <w:lang w:val="en-US"/>
              </w:rPr>
            </w:pPr>
            <w:ins w:id="21063" w:author=" " w:date="2019-05-27T04:43:00Z">
              <w:r w:rsidRPr="00340831">
                <w:rPr>
                  <w:rFonts w:ascii="Arial" w:hAnsi="Arial" w:cs="Arial"/>
                  <w:color w:val="000000"/>
                  <w:sz w:val="18"/>
                  <w:szCs w:val="18"/>
                  <w:lang w:val="en-US"/>
                </w:rPr>
                <w:t>DC_13A_n261(A-G)_UL_13A_n261G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064" w:author=" " w:date="2019-05-27T04:43:00Z"/>
                <w:rFonts w:ascii="Arial" w:hAnsi="Arial" w:cs="Arial"/>
                <w:color w:val="000000"/>
                <w:sz w:val="18"/>
                <w:szCs w:val="18"/>
                <w:lang w:val="en-US"/>
              </w:rPr>
            </w:pPr>
            <w:ins w:id="2106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66" w:author=" " w:date="2019-05-27T04:43:00Z"/>
                <w:rStyle w:val="af2"/>
                <w:rFonts w:cs="Arial"/>
                <w:szCs w:val="18"/>
              </w:rPr>
            </w:pPr>
            <w:ins w:id="2106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068" w:author=" " w:date="2019-05-27T04:43:00Z"/>
                <w:rFonts w:cs="Arial"/>
                <w:szCs w:val="18"/>
              </w:rPr>
            </w:pPr>
            <w:ins w:id="2106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070" w:author=" " w:date="2019-05-27T04:43:00Z"/>
                <w:rFonts w:cs="Arial"/>
                <w:szCs w:val="18"/>
              </w:rPr>
            </w:pPr>
            <w:ins w:id="2107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072" w:author=" " w:date="2019-05-27T04:43:00Z"/>
                <w:rFonts w:cs="Arial"/>
                <w:szCs w:val="18"/>
              </w:rPr>
            </w:pPr>
            <w:ins w:id="2107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074" w:author=" " w:date="2019-05-27T04:43:00Z"/>
                <w:rFonts w:cs="Arial"/>
                <w:szCs w:val="18"/>
              </w:rPr>
            </w:pPr>
            <w:ins w:id="21075" w:author=" " w:date="2019-05-27T04:43:00Z">
              <w:r w:rsidRPr="00340831">
                <w:rPr>
                  <w:rFonts w:cs="Arial"/>
                  <w:szCs w:val="18"/>
                </w:rPr>
                <w:t>None</w:t>
              </w:r>
            </w:ins>
          </w:p>
        </w:tc>
      </w:tr>
      <w:tr w:rsidR="007B2B12" w:rsidRPr="00340831" w:rsidTr="004C693F">
        <w:trPr>
          <w:gridAfter w:val="1"/>
          <w:wAfter w:w="12" w:type="pct"/>
          <w:cantSplit/>
          <w:ins w:id="2107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077" w:author=" " w:date="2019-05-27T04:43:00Z"/>
                <w:rFonts w:ascii="Arial" w:hAnsi="Arial" w:cs="Arial"/>
                <w:color w:val="000000"/>
                <w:sz w:val="18"/>
                <w:szCs w:val="18"/>
                <w:lang w:val="en-US"/>
              </w:rPr>
            </w:pPr>
            <w:ins w:id="21078" w:author=" " w:date="2019-05-27T04:43:00Z">
              <w:r w:rsidRPr="00340831">
                <w:rPr>
                  <w:rFonts w:ascii="Arial" w:hAnsi="Arial" w:cs="Arial"/>
                  <w:color w:val="000000"/>
                  <w:sz w:val="18"/>
                  <w:szCs w:val="18"/>
                  <w:lang w:val="en-US"/>
                </w:rPr>
                <w:t>DC_13A_n261(A-I)_UL_13A_n261A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079" w:author=" " w:date="2019-05-27T04:43:00Z"/>
                <w:rFonts w:ascii="Arial" w:hAnsi="Arial" w:cs="Arial"/>
                <w:color w:val="000000"/>
                <w:sz w:val="18"/>
                <w:szCs w:val="18"/>
                <w:lang w:val="en-US"/>
              </w:rPr>
            </w:pPr>
            <w:ins w:id="2108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81" w:author=" " w:date="2019-05-27T04:43:00Z"/>
                <w:rStyle w:val="af2"/>
                <w:rFonts w:cs="Arial"/>
                <w:szCs w:val="18"/>
              </w:rPr>
            </w:pPr>
            <w:ins w:id="2108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083" w:author=" " w:date="2019-05-27T04:43:00Z"/>
                <w:rFonts w:cs="Arial"/>
                <w:szCs w:val="18"/>
              </w:rPr>
            </w:pPr>
            <w:ins w:id="2108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085" w:author=" " w:date="2019-05-27T04:43:00Z"/>
                <w:rFonts w:cs="Arial"/>
                <w:szCs w:val="18"/>
              </w:rPr>
            </w:pPr>
            <w:ins w:id="2108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087" w:author=" " w:date="2019-05-27T04:43:00Z"/>
                <w:rFonts w:cs="Arial"/>
                <w:szCs w:val="18"/>
              </w:rPr>
            </w:pPr>
            <w:ins w:id="2108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089" w:author=" " w:date="2019-05-27T04:43:00Z"/>
                <w:rFonts w:cs="Arial"/>
                <w:szCs w:val="18"/>
              </w:rPr>
            </w:pPr>
            <w:ins w:id="21090" w:author=" " w:date="2019-05-27T04:43:00Z">
              <w:r w:rsidRPr="00340831">
                <w:rPr>
                  <w:rFonts w:cs="Arial"/>
                  <w:szCs w:val="18"/>
                </w:rPr>
                <w:t>None</w:t>
              </w:r>
            </w:ins>
          </w:p>
        </w:tc>
      </w:tr>
      <w:tr w:rsidR="007B2B12" w:rsidRPr="00340831" w:rsidTr="004C693F">
        <w:trPr>
          <w:gridAfter w:val="1"/>
          <w:wAfter w:w="12" w:type="pct"/>
          <w:cantSplit/>
          <w:ins w:id="2109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092" w:author=" " w:date="2019-05-27T04:43:00Z"/>
                <w:rFonts w:ascii="Arial" w:hAnsi="Arial" w:cs="Arial"/>
                <w:color w:val="000000"/>
                <w:sz w:val="18"/>
                <w:szCs w:val="18"/>
                <w:lang w:val="en-US"/>
              </w:rPr>
            </w:pPr>
            <w:ins w:id="21093" w:author=" " w:date="2019-05-27T04:43:00Z">
              <w:r w:rsidRPr="00340831">
                <w:rPr>
                  <w:rFonts w:ascii="Arial" w:hAnsi="Arial" w:cs="Arial"/>
                  <w:color w:val="000000"/>
                  <w:sz w:val="18"/>
                  <w:szCs w:val="18"/>
                  <w:lang w:val="en-US"/>
                </w:rPr>
                <w:t>DC_13A_n261(G-I)_UL_13A_n261A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094" w:author=" " w:date="2019-05-27T04:43:00Z"/>
                <w:rFonts w:ascii="Arial" w:hAnsi="Arial" w:cs="Arial"/>
                <w:color w:val="000000"/>
                <w:sz w:val="18"/>
                <w:szCs w:val="18"/>
                <w:lang w:val="en-US"/>
              </w:rPr>
            </w:pPr>
            <w:ins w:id="2109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96" w:author=" " w:date="2019-05-27T04:43:00Z"/>
                <w:rStyle w:val="af2"/>
                <w:rFonts w:cs="Arial"/>
                <w:szCs w:val="18"/>
              </w:rPr>
            </w:pPr>
            <w:ins w:id="2109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098" w:author=" " w:date="2019-05-27T04:43:00Z"/>
                <w:rFonts w:cs="Arial"/>
                <w:szCs w:val="18"/>
              </w:rPr>
            </w:pPr>
            <w:ins w:id="2109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00" w:author=" " w:date="2019-05-27T04:43:00Z"/>
                <w:rFonts w:cs="Arial"/>
                <w:szCs w:val="18"/>
              </w:rPr>
            </w:pPr>
            <w:ins w:id="2110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02" w:author=" " w:date="2019-05-27T04:43:00Z"/>
                <w:rFonts w:cs="Arial"/>
                <w:szCs w:val="18"/>
              </w:rPr>
            </w:pPr>
            <w:ins w:id="2110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04" w:author=" " w:date="2019-05-27T04:43:00Z"/>
                <w:rFonts w:cs="Arial"/>
                <w:szCs w:val="18"/>
              </w:rPr>
            </w:pPr>
            <w:ins w:id="21105" w:author=" " w:date="2019-05-27T04:43:00Z">
              <w:r w:rsidRPr="00340831">
                <w:rPr>
                  <w:rFonts w:cs="Arial"/>
                  <w:szCs w:val="18"/>
                </w:rPr>
                <w:t>None</w:t>
              </w:r>
            </w:ins>
          </w:p>
        </w:tc>
      </w:tr>
      <w:tr w:rsidR="007B2B12" w:rsidRPr="00340831" w:rsidTr="004C693F">
        <w:trPr>
          <w:gridAfter w:val="1"/>
          <w:wAfter w:w="12" w:type="pct"/>
          <w:cantSplit/>
          <w:ins w:id="2110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107" w:author=" " w:date="2019-05-27T04:43:00Z"/>
                <w:rFonts w:ascii="Arial" w:hAnsi="Arial" w:cs="Arial"/>
                <w:color w:val="000000"/>
                <w:sz w:val="18"/>
                <w:szCs w:val="18"/>
                <w:lang w:val="en-US"/>
              </w:rPr>
            </w:pPr>
            <w:ins w:id="21108" w:author=" " w:date="2019-05-27T04:43:00Z">
              <w:r w:rsidRPr="00340831">
                <w:rPr>
                  <w:rFonts w:ascii="Arial" w:hAnsi="Arial" w:cs="Arial"/>
                  <w:color w:val="000000"/>
                  <w:sz w:val="18"/>
                  <w:szCs w:val="18"/>
                  <w:lang w:val="en-US"/>
                </w:rPr>
                <w:t>DC_13A_n261(A-I)_UL_13A_n261I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109" w:author=" " w:date="2019-05-27T04:43:00Z"/>
                <w:rFonts w:ascii="Arial" w:hAnsi="Arial" w:cs="Arial"/>
                <w:color w:val="000000"/>
                <w:sz w:val="18"/>
                <w:szCs w:val="18"/>
                <w:lang w:val="en-US"/>
              </w:rPr>
            </w:pPr>
            <w:ins w:id="2111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111" w:author=" " w:date="2019-05-27T04:43:00Z"/>
                <w:rStyle w:val="af2"/>
                <w:rFonts w:cs="Arial"/>
                <w:szCs w:val="18"/>
              </w:rPr>
            </w:pPr>
            <w:ins w:id="2111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113" w:author=" " w:date="2019-05-27T04:43:00Z"/>
                <w:rFonts w:cs="Arial"/>
                <w:szCs w:val="18"/>
              </w:rPr>
            </w:pPr>
            <w:ins w:id="2111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15" w:author=" " w:date="2019-05-27T04:43:00Z"/>
                <w:rFonts w:cs="Arial"/>
                <w:szCs w:val="18"/>
              </w:rPr>
            </w:pPr>
            <w:ins w:id="2111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17" w:author=" " w:date="2019-05-27T04:43:00Z"/>
                <w:rFonts w:cs="Arial"/>
                <w:szCs w:val="18"/>
              </w:rPr>
            </w:pPr>
            <w:ins w:id="2111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19" w:author=" " w:date="2019-05-27T04:43:00Z"/>
                <w:rFonts w:cs="Arial"/>
                <w:szCs w:val="18"/>
              </w:rPr>
            </w:pPr>
            <w:ins w:id="21120" w:author=" " w:date="2019-05-27T04:43:00Z">
              <w:r w:rsidRPr="00340831">
                <w:rPr>
                  <w:rFonts w:cs="Arial"/>
                  <w:szCs w:val="18"/>
                </w:rPr>
                <w:t>None</w:t>
              </w:r>
            </w:ins>
          </w:p>
        </w:tc>
      </w:tr>
      <w:tr w:rsidR="007B2B12" w:rsidRPr="00340831" w:rsidTr="004C693F">
        <w:trPr>
          <w:gridAfter w:val="1"/>
          <w:wAfter w:w="12" w:type="pct"/>
          <w:cantSplit/>
          <w:ins w:id="2112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122" w:author=" " w:date="2019-05-27T04:43:00Z"/>
                <w:rFonts w:ascii="Arial" w:hAnsi="Arial" w:cs="Arial"/>
                <w:color w:val="000000"/>
                <w:sz w:val="18"/>
                <w:szCs w:val="18"/>
                <w:lang w:val="en-US"/>
              </w:rPr>
            </w:pPr>
            <w:ins w:id="21123" w:author=" " w:date="2019-05-27T04:43:00Z">
              <w:r w:rsidRPr="00340831">
                <w:rPr>
                  <w:rFonts w:ascii="Arial" w:hAnsi="Arial" w:cs="Arial"/>
                  <w:color w:val="000000"/>
                  <w:sz w:val="18"/>
                  <w:szCs w:val="18"/>
                  <w:lang w:val="en-US"/>
                </w:rPr>
                <w:t>DC_13A_n261(G-I)_UL_13A_n261I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124" w:author=" " w:date="2019-05-27T04:43:00Z"/>
                <w:rFonts w:ascii="Arial" w:hAnsi="Arial" w:cs="Arial"/>
                <w:color w:val="000000"/>
                <w:sz w:val="18"/>
                <w:szCs w:val="18"/>
                <w:lang w:val="en-US"/>
              </w:rPr>
            </w:pPr>
            <w:ins w:id="2112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126" w:author=" " w:date="2019-05-27T04:43:00Z"/>
                <w:rStyle w:val="af2"/>
                <w:rFonts w:cs="Arial"/>
                <w:szCs w:val="18"/>
              </w:rPr>
            </w:pPr>
            <w:ins w:id="2112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128" w:author=" " w:date="2019-05-27T04:43:00Z"/>
                <w:rFonts w:cs="Arial"/>
                <w:szCs w:val="18"/>
              </w:rPr>
            </w:pPr>
            <w:ins w:id="2112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30" w:author=" " w:date="2019-05-27T04:43:00Z"/>
                <w:rFonts w:cs="Arial"/>
                <w:szCs w:val="18"/>
              </w:rPr>
            </w:pPr>
            <w:ins w:id="2113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32" w:author=" " w:date="2019-05-27T04:43:00Z"/>
                <w:rFonts w:cs="Arial"/>
                <w:szCs w:val="18"/>
              </w:rPr>
            </w:pPr>
            <w:ins w:id="2113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34" w:author=" " w:date="2019-05-27T04:43:00Z"/>
                <w:rFonts w:cs="Arial"/>
                <w:szCs w:val="18"/>
              </w:rPr>
            </w:pPr>
            <w:ins w:id="21135" w:author=" " w:date="2019-05-27T04:43:00Z">
              <w:r w:rsidRPr="00340831">
                <w:rPr>
                  <w:rFonts w:cs="Arial"/>
                  <w:szCs w:val="18"/>
                </w:rPr>
                <w:t>None</w:t>
              </w:r>
            </w:ins>
          </w:p>
        </w:tc>
      </w:tr>
      <w:tr w:rsidR="007B2B12" w:rsidRPr="00340831" w:rsidTr="004C693F">
        <w:trPr>
          <w:gridAfter w:val="1"/>
          <w:wAfter w:w="12" w:type="pct"/>
          <w:cantSplit/>
          <w:ins w:id="2113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137" w:author=" " w:date="2019-05-27T04:43:00Z"/>
                <w:rFonts w:ascii="Arial" w:hAnsi="Arial" w:cs="Arial"/>
                <w:color w:val="000000"/>
                <w:sz w:val="18"/>
                <w:szCs w:val="18"/>
                <w:lang w:val="en-US"/>
              </w:rPr>
            </w:pPr>
            <w:ins w:id="21138" w:author=" " w:date="2019-05-27T04:43:00Z">
              <w:r w:rsidRPr="00340831">
                <w:rPr>
                  <w:rFonts w:ascii="Arial" w:hAnsi="Arial" w:cs="Arial"/>
                  <w:color w:val="000000"/>
                  <w:sz w:val="18"/>
                  <w:szCs w:val="18"/>
                  <w:lang w:val="en-US"/>
                </w:rPr>
                <w:lastRenderedPageBreak/>
                <w:t>DC_13A_n261(A-I)_UL_13A_n261H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139" w:author=" " w:date="2019-05-27T04:43:00Z"/>
                <w:rFonts w:ascii="Arial" w:hAnsi="Arial" w:cs="Arial"/>
                <w:color w:val="000000"/>
                <w:sz w:val="18"/>
                <w:szCs w:val="18"/>
                <w:lang w:val="en-US"/>
              </w:rPr>
            </w:pPr>
            <w:ins w:id="2114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141" w:author=" " w:date="2019-05-27T04:43:00Z"/>
                <w:rStyle w:val="af2"/>
                <w:rFonts w:cs="Arial"/>
                <w:szCs w:val="18"/>
              </w:rPr>
            </w:pPr>
            <w:ins w:id="2114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143" w:author=" " w:date="2019-05-27T04:43:00Z"/>
                <w:rFonts w:cs="Arial"/>
                <w:szCs w:val="18"/>
              </w:rPr>
            </w:pPr>
            <w:ins w:id="2114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45" w:author=" " w:date="2019-05-27T04:43:00Z"/>
                <w:rFonts w:cs="Arial"/>
                <w:szCs w:val="18"/>
              </w:rPr>
            </w:pPr>
            <w:ins w:id="2114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47" w:author=" " w:date="2019-05-27T04:43:00Z"/>
                <w:rFonts w:cs="Arial"/>
                <w:szCs w:val="18"/>
              </w:rPr>
            </w:pPr>
            <w:ins w:id="2114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49" w:author=" " w:date="2019-05-27T04:43:00Z"/>
                <w:rFonts w:cs="Arial"/>
                <w:szCs w:val="18"/>
              </w:rPr>
            </w:pPr>
            <w:ins w:id="21150" w:author=" " w:date="2019-05-27T04:43:00Z">
              <w:r w:rsidRPr="00340831">
                <w:rPr>
                  <w:rFonts w:cs="Arial"/>
                  <w:szCs w:val="18"/>
                </w:rPr>
                <w:t>None</w:t>
              </w:r>
            </w:ins>
          </w:p>
        </w:tc>
      </w:tr>
      <w:tr w:rsidR="007B2B12" w:rsidRPr="00340831" w:rsidTr="004C693F">
        <w:trPr>
          <w:gridAfter w:val="1"/>
          <w:wAfter w:w="12" w:type="pct"/>
          <w:cantSplit/>
          <w:ins w:id="2115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152" w:author=" " w:date="2019-05-27T04:43:00Z"/>
                <w:rFonts w:ascii="Arial" w:hAnsi="Arial" w:cs="Arial"/>
                <w:color w:val="000000"/>
                <w:sz w:val="18"/>
                <w:szCs w:val="18"/>
                <w:lang w:val="en-US"/>
              </w:rPr>
            </w:pPr>
            <w:ins w:id="21153" w:author=" " w:date="2019-05-27T04:43:00Z">
              <w:r w:rsidRPr="00340831">
                <w:rPr>
                  <w:rFonts w:ascii="Arial" w:hAnsi="Arial" w:cs="Arial"/>
                  <w:color w:val="000000"/>
                  <w:sz w:val="18"/>
                  <w:szCs w:val="18"/>
                  <w:lang w:val="en-US"/>
                </w:rPr>
                <w:t>DC_13A_n261(G-I)_UL_13A_n261H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154" w:author=" " w:date="2019-05-27T04:43:00Z"/>
                <w:rFonts w:ascii="Arial" w:hAnsi="Arial" w:cs="Arial"/>
                <w:color w:val="000000"/>
                <w:sz w:val="18"/>
                <w:szCs w:val="18"/>
                <w:lang w:val="en-US"/>
              </w:rPr>
            </w:pPr>
            <w:ins w:id="2115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156" w:author=" " w:date="2019-05-27T04:43:00Z"/>
                <w:rStyle w:val="af2"/>
                <w:rFonts w:cs="Arial"/>
                <w:szCs w:val="18"/>
              </w:rPr>
            </w:pPr>
            <w:ins w:id="2115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158" w:author=" " w:date="2019-05-27T04:43:00Z"/>
                <w:rFonts w:cs="Arial"/>
                <w:szCs w:val="18"/>
              </w:rPr>
            </w:pPr>
            <w:ins w:id="2115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60" w:author=" " w:date="2019-05-27T04:43:00Z"/>
                <w:rFonts w:cs="Arial"/>
                <w:szCs w:val="18"/>
              </w:rPr>
            </w:pPr>
            <w:ins w:id="2116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62" w:author=" " w:date="2019-05-27T04:43:00Z"/>
                <w:rFonts w:cs="Arial"/>
                <w:szCs w:val="18"/>
              </w:rPr>
            </w:pPr>
            <w:ins w:id="2116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64" w:author=" " w:date="2019-05-27T04:43:00Z"/>
                <w:rFonts w:cs="Arial"/>
                <w:szCs w:val="18"/>
              </w:rPr>
            </w:pPr>
            <w:ins w:id="21165" w:author=" " w:date="2019-05-27T04:43:00Z">
              <w:r w:rsidRPr="00340831">
                <w:rPr>
                  <w:rFonts w:cs="Arial"/>
                  <w:szCs w:val="18"/>
                </w:rPr>
                <w:t>None</w:t>
              </w:r>
            </w:ins>
          </w:p>
        </w:tc>
      </w:tr>
      <w:tr w:rsidR="007B2B12" w:rsidRPr="00340831" w:rsidTr="004C693F">
        <w:trPr>
          <w:gridAfter w:val="1"/>
          <w:wAfter w:w="12" w:type="pct"/>
          <w:cantSplit/>
          <w:ins w:id="2116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167" w:author=" " w:date="2019-05-27T04:43:00Z"/>
                <w:rFonts w:ascii="Arial" w:hAnsi="Arial" w:cs="Arial"/>
                <w:color w:val="000000"/>
                <w:sz w:val="18"/>
                <w:szCs w:val="18"/>
                <w:lang w:val="en-US"/>
              </w:rPr>
            </w:pPr>
            <w:ins w:id="21168" w:author=" " w:date="2019-05-27T04:43:00Z">
              <w:r w:rsidRPr="00340831">
                <w:rPr>
                  <w:rFonts w:ascii="Arial" w:hAnsi="Arial" w:cs="Arial"/>
                  <w:color w:val="000000"/>
                  <w:sz w:val="18"/>
                  <w:szCs w:val="18"/>
                  <w:lang w:val="en-US"/>
                </w:rPr>
                <w:t>DC_13A_n261(A-I)_UL_13A_n261G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169" w:author=" " w:date="2019-05-27T04:43:00Z"/>
                <w:rFonts w:ascii="Arial" w:hAnsi="Arial" w:cs="Arial"/>
                <w:color w:val="000000"/>
                <w:sz w:val="18"/>
                <w:szCs w:val="18"/>
                <w:lang w:val="en-US"/>
              </w:rPr>
            </w:pPr>
            <w:ins w:id="2117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171" w:author=" " w:date="2019-05-27T04:43:00Z"/>
                <w:rStyle w:val="af2"/>
                <w:rFonts w:cs="Arial"/>
                <w:szCs w:val="18"/>
              </w:rPr>
            </w:pPr>
            <w:ins w:id="2117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173" w:author=" " w:date="2019-05-27T04:43:00Z"/>
                <w:rFonts w:cs="Arial"/>
                <w:szCs w:val="18"/>
              </w:rPr>
            </w:pPr>
            <w:ins w:id="2117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75" w:author=" " w:date="2019-05-27T04:43:00Z"/>
                <w:rFonts w:cs="Arial"/>
                <w:szCs w:val="18"/>
              </w:rPr>
            </w:pPr>
            <w:ins w:id="2117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77" w:author=" " w:date="2019-05-27T04:43:00Z"/>
                <w:rFonts w:cs="Arial"/>
                <w:szCs w:val="18"/>
              </w:rPr>
            </w:pPr>
            <w:ins w:id="2117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79" w:author=" " w:date="2019-05-27T04:43:00Z"/>
                <w:rFonts w:cs="Arial"/>
                <w:szCs w:val="18"/>
              </w:rPr>
            </w:pPr>
            <w:ins w:id="21180" w:author=" " w:date="2019-05-27T04:43:00Z">
              <w:r w:rsidRPr="00340831">
                <w:rPr>
                  <w:rFonts w:cs="Arial"/>
                  <w:szCs w:val="18"/>
                </w:rPr>
                <w:t>None</w:t>
              </w:r>
            </w:ins>
          </w:p>
        </w:tc>
      </w:tr>
      <w:tr w:rsidR="007B2B12" w:rsidRPr="00340831" w:rsidTr="004C693F">
        <w:trPr>
          <w:gridAfter w:val="1"/>
          <w:wAfter w:w="12" w:type="pct"/>
          <w:cantSplit/>
          <w:ins w:id="2118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182" w:author=" " w:date="2019-05-27T04:43:00Z"/>
                <w:rFonts w:ascii="Arial" w:hAnsi="Arial" w:cs="Arial"/>
                <w:color w:val="000000"/>
                <w:sz w:val="18"/>
                <w:szCs w:val="18"/>
                <w:lang w:val="en-US"/>
              </w:rPr>
            </w:pPr>
            <w:ins w:id="21183" w:author=" " w:date="2019-05-27T04:43:00Z">
              <w:r w:rsidRPr="00340831">
                <w:rPr>
                  <w:rFonts w:ascii="Arial" w:hAnsi="Arial" w:cs="Arial"/>
                  <w:color w:val="000000"/>
                  <w:sz w:val="18"/>
                  <w:szCs w:val="18"/>
                  <w:lang w:val="en-US"/>
                </w:rPr>
                <w:t>DC_13A_n261(G-I)_UL_13A_n261G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184" w:author=" " w:date="2019-05-27T04:43:00Z"/>
                <w:rFonts w:ascii="Arial" w:hAnsi="Arial" w:cs="Arial"/>
                <w:color w:val="000000"/>
                <w:sz w:val="18"/>
                <w:szCs w:val="18"/>
                <w:lang w:val="en-US"/>
              </w:rPr>
            </w:pPr>
            <w:ins w:id="2118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186" w:author=" " w:date="2019-05-27T04:43:00Z"/>
                <w:rStyle w:val="af2"/>
                <w:rFonts w:cs="Arial"/>
                <w:szCs w:val="18"/>
              </w:rPr>
            </w:pPr>
            <w:ins w:id="2118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188" w:author=" " w:date="2019-05-27T04:43:00Z"/>
                <w:rFonts w:cs="Arial"/>
                <w:szCs w:val="18"/>
              </w:rPr>
            </w:pPr>
            <w:ins w:id="2118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90" w:author=" " w:date="2019-05-27T04:43:00Z"/>
                <w:rFonts w:cs="Arial"/>
                <w:szCs w:val="18"/>
              </w:rPr>
            </w:pPr>
            <w:ins w:id="2119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92" w:author=" " w:date="2019-05-27T04:43:00Z"/>
                <w:rFonts w:cs="Arial"/>
                <w:szCs w:val="18"/>
              </w:rPr>
            </w:pPr>
            <w:ins w:id="2119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94" w:author=" " w:date="2019-05-27T04:43:00Z"/>
                <w:rFonts w:cs="Arial"/>
                <w:szCs w:val="18"/>
              </w:rPr>
            </w:pPr>
            <w:ins w:id="21195" w:author=" " w:date="2019-05-27T04:43:00Z">
              <w:r w:rsidRPr="00340831">
                <w:rPr>
                  <w:rFonts w:cs="Arial"/>
                  <w:szCs w:val="18"/>
                </w:rPr>
                <w:t>None</w:t>
              </w:r>
            </w:ins>
          </w:p>
        </w:tc>
      </w:tr>
      <w:tr w:rsidR="007B2B12" w:rsidRPr="00340831" w:rsidTr="004C693F">
        <w:trPr>
          <w:gridAfter w:val="1"/>
          <w:wAfter w:w="12" w:type="pct"/>
          <w:cantSplit/>
          <w:ins w:id="2119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197" w:author=" " w:date="2019-05-27T04:43:00Z"/>
                <w:rFonts w:ascii="Arial" w:hAnsi="Arial" w:cs="Arial"/>
                <w:color w:val="000000"/>
                <w:sz w:val="18"/>
                <w:szCs w:val="18"/>
                <w:lang w:val="en-US"/>
              </w:rPr>
            </w:pPr>
            <w:ins w:id="21198" w:author=" " w:date="2019-05-27T04:43:00Z">
              <w:r w:rsidRPr="00340831">
                <w:rPr>
                  <w:rFonts w:ascii="Arial" w:hAnsi="Arial" w:cs="Arial"/>
                  <w:color w:val="000000"/>
                  <w:sz w:val="18"/>
                  <w:szCs w:val="18"/>
                  <w:lang w:val="en-US"/>
                </w:rPr>
                <w:t>DC_13A_n261I_UL_13A_n261A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199" w:author=" " w:date="2019-05-27T04:43:00Z"/>
                <w:rFonts w:ascii="Arial" w:hAnsi="Arial" w:cs="Arial"/>
                <w:color w:val="000000"/>
                <w:sz w:val="18"/>
                <w:szCs w:val="18"/>
                <w:lang w:val="en-US"/>
              </w:rPr>
            </w:pPr>
            <w:ins w:id="2120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01" w:author=" " w:date="2019-05-27T04:43:00Z"/>
                <w:rStyle w:val="af2"/>
                <w:rFonts w:cs="Arial"/>
                <w:szCs w:val="18"/>
              </w:rPr>
            </w:pPr>
            <w:ins w:id="2120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203" w:author=" " w:date="2019-05-27T04:43:00Z"/>
                <w:rFonts w:cs="Arial"/>
                <w:szCs w:val="18"/>
              </w:rPr>
            </w:pPr>
            <w:ins w:id="2120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205" w:author=" " w:date="2019-05-27T04:43:00Z"/>
                <w:rFonts w:cs="Arial"/>
                <w:szCs w:val="18"/>
              </w:rPr>
            </w:pPr>
            <w:ins w:id="2120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207" w:author=" " w:date="2019-05-27T04:43:00Z"/>
                <w:rFonts w:cs="Arial"/>
                <w:szCs w:val="18"/>
              </w:rPr>
            </w:pPr>
            <w:ins w:id="2120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209" w:author=" " w:date="2019-05-27T04:43:00Z"/>
                <w:rFonts w:cs="Arial"/>
                <w:szCs w:val="18"/>
              </w:rPr>
            </w:pPr>
            <w:ins w:id="21210" w:author=" " w:date="2019-05-27T04:43:00Z">
              <w:r w:rsidRPr="00340831">
                <w:rPr>
                  <w:rFonts w:cs="Arial"/>
                  <w:szCs w:val="18"/>
                </w:rPr>
                <w:t>None</w:t>
              </w:r>
            </w:ins>
          </w:p>
        </w:tc>
      </w:tr>
      <w:tr w:rsidR="007B2B12" w:rsidRPr="00340831" w:rsidTr="004C693F">
        <w:trPr>
          <w:gridAfter w:val="1"/>
          <w:wAfter w:w="12" w:type="pct"/>
          <w:cantSplit/>
          <w:ins w:id="2121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212" w:author=" " w:date="2019-05-27T04:43:00Z"/>
                <w:rFonts w:ascii="Arial" w:hAnsi="Arial" w:cs="Arial"/>
                <w:color w:val="000000"/>
                <w:sz w:val="18"/>
                <w:szCs w:val="18"/>
                <w:lang w:val="en-US"/>
              </w:rPr>
            </w:pPr>
            <w:ins w:id="21213" w:author=" " w:date="2019-05-27T04:43:00Z">
              <w:r w:rsidRPr="00340831">
                <w:rPr>
                  <w:rFonts w:ascii="Arial" w:hAnsi="Arial" w:cs="Arial"/>
                  <w:color w:val="000000"/>
                  <w:sz w:val="18"/>
                  <w:szCs w:val="18"/>
                  <w:lang w:val="en-US"/>
                </w:rPr>
                <w:t>DC_13A_n261I_UL_13A_n261H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214" w:author=" " w:date="2019-05-27T04:43:00Z"/>
                <w:rFonts w:ascii="Arial" w:hAnsi="Arial" w:cs="Arial"/>
                <w:color w:val="000000"/>
                <w:sz w:val="18"/>
                <w:szCs w:val="18"/>
                <w:lang w:val="en-US"/>
              </w:rPr>
            </w:pPr>
            <w:ins w:id="2121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16" w:author=" " w:date="2019-05-27T04:43:00Z"/>
                <w:rStyle w:val="af2"/>
                <w:rFonts w:cs="Arial"/>
                <w:szCs w:val="18"/>
              </w:rPr>
            </w:pPr>
            <w:ins w:id="2121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218" w:author=" " w:date="2019-05-27T04:43:00Z"/>
                <w:rFonts w:cs="Arial"/>
                <w:szCs w:val="18"/>
              </w:rPr>
            </w:pPr>
            <w:ins w:id="2121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220" w:author=" " w:date="2019-05-27T04:43:00Z"/>
                <w:rFonts w:cs="Arial"/>
                <w:szCs w:val="18"/>
              </w:rPr>
            </w:pPr>
            <w:ins w:id="21221"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222" w:author=" " w:date="2019-05-27T04:43:00Z"/>
                <w:rFonts w:cs="Arial"/>
                <w:szCs w:val="18"/>
              </w:rPr>
            </w:pPr>
            <w:ins w:id="21223"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224" w:author=" " w:date="2019-05-27T04:43:00Z"/>
                <w:rFonts w:cs="Arial"/>
                <w:szCs w:val="18"/>
              </w:rPr>
            </w:pPr>
            <w:ins w:id="21225" w:author=" " w:date="2019-05-27T04:43:00Z">
              <w:r w:rsidRPr="00340831">
                <w:rPr>
                  <w:rFonts w:cs="Arial"/>
                  <w:szCs w:val="18"/>
                </w:rPr>
                <w:t>None</w:t>
              </w:r>
            </w:ins>
          </w:p>
        </w:tc>
      </w:tr>
      <w:tr w:rsidR="007B2B12" w:rsidRPr="00340831" w:rsidTr="004C693F">
        <w:trPr>
          <w:gridAfter w:val="1"/>
          <w:wAfter w:w="12" w:type="pct"/>
          <w:cantSplit/>
          <w:ins w:id="2122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227" w:author=" " w:date="2019-05-27T04:43:00Z"/>
                <w:rFonts w:ascii="Arial" w:hAnsi="Arial" w:cs="Arial"/>
                <w:color w:val="000000"/>
                <w:sz w:val="18"/>
                <w:szCs w:val="18"/>
                <w:lang w:val="en-US"/>
              </w:rPr>
            </w:pPr>
            <w:ins w:id="21228" w:author=" " w:date="2019-05-27T04:43:00Z">
              <w:r w:rsidRPr="00340831">
                <w:rPr>
                  <w:rFonts w:ascii="Arial" w:hAnsi="Arial" w:cs="Arial"/>
                  <w:color w:val="000000"/>
                  <w:sz w:val="18"/>
                  <w:szCs w:val="18"/>
                  <w:lang w:val="en-US"/>
                </w:rPr>
                <w:t>DC_13A_n261I_UL_13A_n261G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229" w:author=" " w:date="2019-05-27T04:43:00Z"/>
                <w:rFonts w:ascii="Arial" w:hAnsi="Arial" w:cs="Arial"/>
                <w:color w:val="000000"/>
                <w:sz w:val="18"/>
                <w:szCs w:val="18"/>
                <w:lang w:val="en-US"/>
              </w:rPr>
            </w:pPr>
            <w:ins w:id="2123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31" w:author=" " w:date="2019-05-27T04:43:00Z"/>
                <w:rStyle w:val="af2"/>
                <w:rFonts w:cs="Arial"/>
                <w:szCs w:val="18"/>
              </w:rPr>
            </w:pPr>
            <w:ins w:id="2123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233" w:author=" " w:date="2019-05-27T04:43:00Z"/>
                <w:rFonts w:cs="Arial"/>
                <w:szCs w:val="18"/>
              </w:rPr>
            </w:pPr>
            <w:ins w:id="2123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235" w:author=" " w:date="2019-05-27T04:43:00Z"/>
                <w:rFonts w:cs="Arial"/>
                <w:szCs w:val="18"/>
              </w:rPr>
            </w:pPr>
            <w:ins w:id="21236"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237" w:author=" " w:date="2019-05-27T04:43:00Z"/>
                <w:rFonts w:cs="Arial"/>
                <w:szCs w:val="18"/>
              </w:rPr>
            </w:pPr>
            <w:ins w:id="21238"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239" w:author=" " w:date="2019-05-27T04:43:00Z"/>
                <w:rFonts w:cs="Arial"/>
                <w:szCs w:val="18"/>
              </w:rPr>
            </w:pPr>
            <w:ins w:id="21240" w:author=" " w:date="2019-05-27T04:43:00Z">
              <w:r w:rsidRPr="00340831">
                <w:rPr>
                  <w:rFonts w:cs="Arial"/>
                  <w:szCs w:val="18"/>
                </w:rPr>
                <w:t>None</w:t>
              </w:r>
            </w:ins>
          </w:p>
        </w:tc>
      </w:tr>
      <w:tr w:rsidR="007B2B12" w:rsidRPr="00340831" w:rsidTr="004C693F">
        <w:trPr>
          <w:gridAfter w:val="1"/>
          <w:wAfter w:w="12" w:type="pct"/>
          <w:cantSplit/>
          <w:ins w:id="2124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242" w:author=" " w:date="2019-05-27T04:43:00Z"/>
                <w:rFonts w:ascii="Arial" w:hAnsi="Arial" w:cs="Arial"/>
                <w:color w:val="000000"/>
                <w:sz w:val="18"/>
                <w:szCs w:val="18"/>
                <w:lang w:val="en-US"/>
              </w:rPr>
            </w:pPr>
            <w:ins w:id="21243" w:author=" " w:date="2019-05-27T04:43:00Z">
              <w:r w:rsidRPr="00340831">
                <w:rPr>
                  <w:rFonts w:ascii="Arial" w:hAnsi="Arial" w:cs="Arial"/>
                  <w:color w:val="000000"/>
                  <w:sz w:val="18"/>
                  <w:szCs w:val="18"/>
                  <w:lang w:val="en-US"/>
                </w:rPr>
                <w:t>DC_13A_n261K_UL_13A_n261A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244" w:author=" " w:date="2019-05-27T04:43:00Z"/>
                <w:rFonts w:ascii="Arial" w:hAnsi="Arial" w:cs="Arial"/>
                <w:color w:val="000000"/>
                <w:sz w:val="18"/>
                <w:szCs w:val="18"/>
                <w:lang w:val="en-US"/>
              </w:rPr>
            </w:pPr>
            <w:ins w:id="2124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46" w:author=" " w:date="2019-05-27T04:43:00Z"/>
                <w:rStyle w:val="af2"/>
                <w:rFonts w:cs="Arial"/>
                <w:szCs w:val="18"/>
              </w:rPr>
            </w:pPr>
            <w:ins w:id="2124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48"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49" w:author=" " w:date="2019-05-27T04:43:00Z"/>
                <w:rFonts w:ascii="Arial" w:hAnsi="Arial" w:cs="Arial"/>
                <w:sz w:val="18"/>
                <w:szCs w:val="18"/>
              </w:rPr>
            </w:pPr>
            <w:ins w:id="21250"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51" w:author=" " w:date="2019-05-27T04:43:00Z"/>
                <w:rFonts w:ascii="Arial" w:hAnsi="Arial" w:cs="Arial"/>
                <w:sz w:val="18"/>
                <w:szCs w:val="18"/>
              </w:rPr>
            </w:pPr>
            <w:ins w:id="21252"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53" w:author=" " w:date="2019-05-27T04:43:00Z"/>
                <w:rFonts w:ascii="Arial" w:hAnsi="Arial" w:cs="Arial"/>
                <w:sz w:val="18"/>
                <w:szCs w:val="18"/>
              </w:rPr>
            </w:pPr>
            <w:ins w:id="21254" w:author=" " w:date="2019-05-27T04:43:00Z">
              <w:r w:rsidRPr="00340831">
                <w:rPr>
                  <w:rFonts w:ascii="Arial" w:hAnsi="Arial" w:cs="Arial"/>
                  <w:sz w:val="18"/>
                  <w:szCs w:val="18"/>
                </w:rPr>
                <w:t>Ongoing</w:t>
              </w:r>
            </w:ins>
          </w:p>
        </w:tc>
      </w:tr>
      <w:tr w:rsidR="007B2B12" w:rsidRPr="00340831" w:rsidTr="004C693F">
        <w:trPr>
          <w:gridAfter w:val="1"/>
          <w:wAfter w:w="12" w:type="pct"/>
          <w:cantSplit/>
          <w:ins w:id="2125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256" w:author=" " w:date="2019-05-27T04:43:00Z"/>
                <w:rFonts w:ascii="Arial" w:hAnsi="Arial" w:cs="Arial"/>
                <w:color w:val="000000"/>
                <w:sz w:val="18"/>
                <w:szCs w:val="18"/>
                <w:lang w:val="en-US"/>
              </w:rPr>
            </w:pPr>
            <w:ins w:id="21257" w:author=" " w:date="2019-05-27T04:43:00Z">
              <w:r w:rsidRPr="00340831">
                <w:rPr>
                  <w:rFonts w:ascii="Arial" w:hAnsi="Arial" w:cs="Arial"/>
                  <w:color w:val="000000"/>
                  <w:sz w:val="18"/>
                  <w:szCs w:val="18"/>
                  <w:lang w:val="en-US"/>
                </w:rPr>
                <w:t>DC_13A_n261J_UL_13A_n261A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258" w:author=" " w:date="2019-05-27T04:43:00Z"/>
                <w:rFonts w:ascii="Arial" w:hAnsi="Arial" w:cs="Arial"/>
                <w:color w:val="000000"/>
                <w:sz w:val="18"/>
                <w:szCs w:val="18"/>
                <w:lang w:val="en-US"/>
              </w:rPr>
            </w:pPr>
            <w:ins w:id="2125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60" w:author=" " w:date="2019-05-27T04:43:00Z"/>
                <w:rStyle w:val="af2"/>
                <w:rFonts w:cs="Arial"/>
                <w:szCs w:val="18"/>
              </w:rPr>
            </w:pPr>
            <w:ins w:id="2126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62"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63" w:author=" " w:date="2019-05-27T04:43:00Z"/>
                <w:rFonts w:ascii="Arial" w:hAnsi="Arial" w:cs="Arial"/>
                <w:sz w:val="18"/>
                <w:szCs w:val="18"/>
              </w:rPr>
            </w:pPr>
            <w:ins w:id="21264"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65" w:author=" " w:date="2019-05-27T04:43:00Z"/>
                <w:rFonts w:ascii="Arial" w:hAnsi="Arial" w:cs="Arial"/>
                <w:sz w:val="18"/>
                <w:szCs w:val="18"/>
              </w:rPr>
            </w:pPr>
            <w:ins w:id="21266"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67" w:author=" " w:date="2019-05-27T04:43:00Z"/>
                <w:rFonts w:ascii="Arial" w:hAnsi="Arial" w:cs="Arial"/>
                <w:sz w:val="18"/>
                <w:szCs w:val="18"/>
              </w:rPr>
            </w:pPr>
            <w:ins w:id="21268" w:author=" " w:date="2019-05-27T04:43:00Z">
              <w:r w:rsidRPr="00340831">
                <w:rPr>
                  <w:rFonts w:ascii="Arial" w:hAnsi="Arial" w:cs="Arial"/>
                  <w:sz w:val="18"/>
                  <w:szCs w:val="18"/>
                </w:rPr>
                <w:t>Ongoing</w:t>
              </w:r>
            </w:ins>
          </w:p>
        </w:tc>
      </w:tr>
      <w:tr w:rsidR="007B2B12" w:rsidRPr="00340831" w:rsidTr="004C693F">
        <w:trPr>
          <w:gridAfter w:val="1"/>
          <w:wAfter w:w="12" w:type="pct"/>
          <w:cantSplit/>
          <w:ins w:id="2126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270" w:author=" " w:date="2019-05-27T04:43:00Z"/>
                <w:rFonts w:ascii="Arial" w:hAnsi="Arial" w:cs="Arial"/>
                <w:color w:val="000000"/>
                <w:sz w:val="18"/>
                <w:szCs w:val="18"/>
                <w:lang w:val="en-US"/>
              </w:rPr>
            </w:pPr>
            <w:ins w:id="21271" w:author=" " w:date="2019-05-27T04:43:00Z">
              <w:r w:rsidRPr="00340831">
                <w:rPr>
                  <w:rFonts w:ascii="Arial" w:hAnsi="Arial" w:cs="Arial"/>
                  <w:color w:val="000000"/>
                  <w:sz w:val="18"/>
                  <w:szCs w:val="18"/>
                  <w:lang w:val="en-US"/>
                </w:rPr>
                <w:t>DC_13A_n261H_UL_13A_n261A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272" w:author=" " w:date="2019-05-27T04:43:00Z"/>
                <w:rFonts w:ascii="Arial" w:hAnsi="Arial" w:cs="Arial"/>
                <w:color w:val="000000"/>
                <w:sz w:val="18"/>
                <w:szCs w:val="18"/>
                <w:lang w:val="en-US"/>
              </w:rPr>
            </w:pPr>
            <w:ins w:id="2127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74" w:author=" " w:date="2019-05-27T04:43:00Z"/>
                <w:rStyle w:val="af2"/>
                <w:rFonts w:cs="Arial"/>
                <w:szCs w:val="18"/>
              </w:rPr>
            </w:pPr>
            <w:ins w:id="2127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76"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77" w:author=" " w:date="2019-05-27T04:43:00Z"/>
                <w:rFonts w:ascii="Arial" w:hAnsi="Arial" w:cs="Arial"/>
                <w:sz w:val="18"/>
                <w:szCs w:val="18"/>
              </w:rPr>
            </w:pPr>
            <w:ins w:id="21278"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79" w:author=" " w:date="2019-05-27T04:43:00Z"/>
                <w:rFonts w:ascii="Arial" w:hAnsi="Arial" w:cs="Arial"/>
                <w:sz w:val="18"/>
                <w:szCs w:val="18"/>
              </w:rPr>
            </w:pPr>
            <w:ins w:id="21280"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81" w:author=" " w:date="2019-05-27T04:43:00Z"/>
                <w:rFonts w:ascii="Arial" w:hAnsi="Arial" w:cs="Arial"/>
                <w:sz w:val="18"/>
                <w:szCs w:val="18"/>
              </w:rPr>
            </w:pPr>
            <w:ins w:id="21282" w:author=" " w:date="2019-05-27T04:43:00Z">
              <w:r w:rsidRPr="00340831">
                <w:rPr>
                  <w:rFonts w:ascii="Arial" w:hAnsi="Arial" w:cs="Arial"/>
                  <w:sz w:val="18"/>
                  <w:szCs w:val="18"/>
                </w:rPr>
                <w:t>Ongoing</w:t>
              </w:r>
            </w:ins>
          </w:p>
        </w:tc>
      </w:tr>
      <w:tr w:rsidR="007B2B12" w:rsidRPr="00340831" w:rsidTr="004C693F">
        <w:trPr>
          <w:gridAfter w:val="1"/>
          <w:wAfter w:w="12" w:type="pct"/>
          <w:cantSplit/>
          <w:ins w:id="2128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284" w:author=" " w:date="2019-05-27T04:43:00Z"/>
                <w:rFonts w:ascii="Arial" w:hAnsi="Arial" w:cs="Arial"/>
                <w:color w:val="000000"/>
                <w:sz w:val="18"/>
                <w:szCs w:val="18"/>
                <w:lang w:val="en-US"/>
              </w:rPr>
            </w:pPr>
            <w:ins w:id="21285" w:author=" " w:date="2019-05-27T04:43:00Z">
              <w:r w:rsidRPr="00340831">
                <w:rPr>
                  <w:rFonts w:ascii="Arial" w:hAnsi="Arial" w:cs="Arial"/>
                  <w:color w:val="000000"/>
                  <w:sz w:val="18"/>
                  <w:szCs w:val="18"/>
                  <w:lang w:val="en-US"/>
                </w:rPr>
                <w:t>DC_13A_n261K_UL_13A_n261I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286" w:author=" " w:date="2019-05-27T04:43:00Z"/>
                <w:rFonts w:ascii="Arial" w:hAnsi="Arial" w:cs="Arial"/>
                <w:color w:val="000000"/>
                <w:sz w:val="18"/>
                <w:szCs w:val="18"/>
                <w:lang w:val="en-US"/>
              </w:rPr>
            </w:pPr>
            <w:ins w:id="2128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88" w:author=" " w:date="2019-05-27T04:43:00Z"/>
                <w:rStyle w:val="af2"/>
                <w:rFonts w:cs="Arial"/>
                <w:szCs w:val="18"/>
              </w:rPr>
            </w:pPr>
            <w:ins w:id="2128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90"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91" w:author=" " w:date="2019-05-27T04:43:00Z"/>
                <w:rFonts w:ascii="Arial" w:hAnsi="Arial" w:cs="Arial"/>
                <w:sz w:val="18"/>
                <w:szCs w:val="18"/>
              </w:rPr>
            </w:pPr>
            <w:ins w:id="21292"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93" w:author=" " w:date="2019-05-27T04:43:00Z"/>
                <w:rFonts w:ascii="Arial" w:hAnsi="Arial" w:cs="Arial"/>
                <w:sz w:val="18"/>
                <w:szCs w:val="18"/>
              </w:rPr>
            </w:pPr>
            <w:ins w:id="21294"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295" w:author=" " w:date="2019-05-27T04:43:00Z"/>
                <w:rFonts w:ascii="Arial" w:hAnsi="Arial" w:cs="Arial"/>
                <w:sz w:val="18"/>
                <w:szCs w:val="18"/>
              </w:rPr>
            </w:pPr>
            <w:ins w:id="21296" w:author=" " w:date="2019-05-27T04:43:00Z">
              <w:r w:rsidRPr="00340831">
                <w:rPr>
                  <w:rFonts w:ascii="Arial" w:hAnsi="Arial" w:cs="Arial"/>
                  <w:sz w:val="18"/>
                  <w:szCs w:val="18"/>
                </w:rPr>
                <w:t>Ongoing</w:t>
              </w:r>
            </w:ins>
          </w:p>
        </w:tc>
      </w:tr>
      <w:tr w:rsidR="007B2B12" w:rsidRPr="00340831" w:rsidTr="004C693F">
        <w:trPr>
          <w:gridAfter w:val="1"/>
          <w:wAfter w:w="12" w:type="pct"/>
          <w:cantSplit/>
          <w:ins w:id="2129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298" w:author=" " w:date="2019-05-27T04:43:00Z"/>
                <w:rFonts w:ascii="Arial" w:hAnsi="Arial" w:cs="Arial"/>
                <w:color w:val="000000"/>
                <w:sz w:val="18"/>
                <w:szCs w:val="18"/>
                <w:lang w:val="en-US"/>
              </w:rPr>
            </w:pPr>
            <w:ins w:id="21299" w:author=" " w:date="2019-05-27T04:43:00Z">
              <w:r w:rsidRPr="00340831">
                <w:rPr>
                  <w:rFonts w:ascii="Arial" w:hAnsi="Arial" w:cs="Arial"/>
                  <w:color w:val="000000"/>
                  <w:sz w:val="18"/>
                  <w:szCs w:val="18"/>
                  <w:lang w:val="en-US"/>
                </w:rPr>
                <w:t>DC_13A_n261J_UL_13A_n261I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300" w:author=" " w:date="2019-05-27T04:43:00Z"/>
                <w:rFonts w:ascii="Arial" w:hAnsi="Arial" w:cs="Arial"/>
                <w:color w:val="000000"/>
                <w:sz w:val="18"/>
                <w:szCs w:val="18"/>
                <w:lang w:val="en-US"/>
              </w:rPr>
            </w:pPr>
            <w:ins w:id="2130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02" w:author=" " w:date="2019-05-27T04:43:00Z"/>
                <w:rStyle w:val="af2"/>
                <w:rFonts w:cs="Arial"/>
                <w:szCs w:val="18"/>
              </w:rPr>
            </w:pPr>
            <w:ins w:id="2130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04"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05" w:author=" " w:date="2019-05-27T04:43:00Z"/>
                <w:rFonts w:ascii="Arial" w:hAnsi="Arial" w:cs="Arial"/>
                <w:sz w:val="18"/>
                <w:szCs w:val="18"/>
              </w:rPr>
            </w:pPr>
            <w:ins w:id="21306"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07" w:author=" " w:date="2019-05-27T04:43:00Z"/>
                <w:rFonts w:ascii="Arial" w:hAnsi="Arial" w:cs="Arial"/>
                <w:sz w:val="18"/>
                <w:szCs w:val="18"/>
              </w:rPr>
            </w:pPr>
            <w:ins w:id="21308"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09" w:author=" " w:date="2019-05-27T04:43:00Z"/>
                <w:rFonts w:ascii="Arial" w:hAnsi="Arial" w:cs="Arial"/>
                <w:sz w:val="18"/>
                <w:szCs w:val="18"/>
              </w:rPr>
            </w:pPr>
            <w:ins w:id="21310" w:author=" " w:date="2019-05-27T04:43:00Z">
              <w:r w:rsidRPr="00340831">
                <w:rPr>
                  <w:rFonts w:ascii="Arial" w:hAnsi="Arial" w:cs="Arial"/>
                  <w:sz w:val="18"/>
                  <w:szCs w:val="18"/>
                </w:rPr>
                <w:t>Ongoing</w:t>
              </w:r>
            </w:ins>
          </w:p>
        </w:tc>
      </w:tr>
      <w:tr w:rsidR="007B2B12" w:rsidRPr="00340831" w:rsidTr="004C693F">
        <w:trPr>
          <w:gridAfter w:val="1"/>
          <w:wAfter w:w="12" w:type="pct"/>
          <w:cantSplit/>
          <w:ins w:id="21311"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312" w:author=" " w:date="2019-05-27T04:43:00Z"/>
                <w:rFonts w:ascii="Arial" w:hAnsi="Arial" w:cs="Arial"/>
                <w:color w:val="000000"/>
                <w:sz w:val="18"/>
                <w:szCs w:val="18"/>
                <w:lang w:val="en-US"/>
              </w:rPr>
            </w:pPr>
            <w:ins w:id="21313" w:author=" " w:date="2019-05-27T04:43:00Z">
              <w:r w:rsidRPr="00340831">
                <w:rPr>
                  <w:rFonts w:ascii="Arial" w:hAnsi="Arial" w:cs="Arial"/>
                  <w:color w:val="000000"/>
                  <w:sz w:val="18"/>
                  <w:szCs w:val="18"/>
                  <w:lang w:val="en-US"/>
                </w:rPr>
                <w:t>DC_13A_n261I_UL_13A_n261I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314" w:author=" " w:date="2019-05-27T04:43:00Z"/>
                <w:rFonts w:ascii="Arial" w:hAnsi="Arial" w:cs="Arial"/>
                <w:color w:val="000000"/>
                <w:sz w:val="18"/>
                <w:szCs w:val="18"/>
                <w:lang w:val="en-US"/>
              </w:rPr>
            </w:pPr>
            <w:ins w:id="21315"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16" w:author=" " w:date="2019-05-27T04:43:00Z"/>
                <w:rStyle w:val="af2"/>
                <w:rFonts w:cs="Arial"/>
                <w:szCs w:val="18"/>
              </w:rPr>
            </w:pPr>
            <w:ins w:id="21317"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18"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19" w:author=" " w:date="2019-05-27T04:43:00Z"/>
                <w:rFonts w:ascii="Arial" w:hAnsi="Arial" w:cs="Arial"/>
                <w:sz w:val="18"/>
                <w:szCs w:val="18"/>
              </w:rPr>
            </w:pPr>
            <w:ins w:id="21320"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21" w:author=" " w:date="2019-05-27T04:43:00Z"/>
                <w:rFonts w:ascii="Arial" w:hAnsi="Arial" w:cs="Arial"/>
                <w:sz w:val="18"/>
                <w:szCs w:val="18"/>
              </w:rPr>
            </w:pPr>
            <w:ins w:id="21322"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23" w:author=" " w:date="2019-05-27T04:43:00Z"/>
                <w:rFonts w:ascii="Arial" w:hAnsi="Arial" w:cs="Arial"/>
                <w:sz w:val="18"/>
                <w:szCs w:val="18"/>
              </w:rPr>
            </w:pPr>
            <w:ins w:id="21324" w:author=" " w:date="2019-05-27T04:43:00Z">
              <w:r w:rsidRPr="00340831">
                <w:rPr>
                  <w:rFonts w:ascii="Arial" w:hAnsi="Arial" w:cs="Arial"/>
                  <w:sz w:val="18"/>
                  <w:szCs w:val="18"/>
                </w:rPr>
                <w:t>Ongoing</w:t>
              </w:r>
            </w:ins>
          </w:p>
        </w:tc>
      </w:tr>
      <w:tr w:rsidR="007B2B12" w:rsidRPr="00340831" w:rsidTr="004C693F">
        <w:trPr>
          <w:gridAfter w:val="1"/>
          <w:wAfter w:w="12" w:type="pct"/>
          <w:cantSplit/>
          <w:ins w:id="2132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326" w:author=" " w:date="2019-05-27T04:43:00Z"/>
                <w:rFonts w:ascii="Arial" w:hAnsi="Arial" w:cs="Arial"/>
                <w:color w:val="000000"/>
                <w:sz w:val="18"/>
                <w:szCs w:val="18"/>
                <w:lang w:val="en-US"/>
              </w:rPr>
            </w:pPr>
            <w:ins w:id="21327" w:author=" " w:date="2019-05-27T04:43:00Z">
              <w:r w:rsidRPr="00340831">
                <w:rPr>
                  <w:rFonts w:ascii="Arial" w:hAnsi="Arial" w:cs="Arial"/>
                  <w:color w:val="000000"/>
                  <w:sz w:val="18"/>
                  <w:szCs w:val="18"/>
                  <w:lang w:val="en-US"/>
                </w:rPr>
                <w:t>DC_13A_n261H_UL_13A_n261H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328" w:author=" " w:date="2019-05-27T04:43:00Z"/>
                <w:rFonts w:ascii="Arial" w:hAnsi="Arial" w:cs="Arial"/>
                <w:color w:val="000000"/>
                <w:sz w:val="18"/>
                <w:szCs w:val="18"/>
                <w:lang w:val="en-US"/>
              </w:rPr>
            </w:pPr>
            <w:ins w:id="2132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30" w:author=" " w:date="2019-05-27T04:43:00Z"/>
                <w:rStyle w:val="af2"/>
                <w:rFonts w:cs="Arial"/>
                <w:szCs w:val="18"/>
              </w:rPr>
            </w:pPr>
            <w:ins w:id="2133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32"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33" w:author=" " w:date="2019-05-27T04:43:00Z"/>
                <w:rFonts w:ascii="Arial" w:hAnsi="Arial" w:cs="Arial"/>
                <w:sz w:val="18"/>
                <w:szCs w:val="18"/>
              </w:rPr>
            </w:pPr>
            <w:ins w:id="21334"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35" w:author=" " w:date="2019-05-27T04:43:00Z"/>
                <w:rFonts w:ascii="Arial" w:hAnsi="Arial" w:cs="Arial"/>
                <w:sz w:val="18"/>
                <w:szCs w:val="18"/>
              </w:rPr>
            </w:pPr>
            <w:ins w:id="21336"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37" w:author=" " w:date="2019-05-27T04:43:00Z"/>
                <w:rFonts w:ascii="Arial" w:hAnsi="Arial" w:cs="Arial"/>
                <w:sz w:val="18"/>
                <w:szCs w:val="18"/>
              </w:rPr>
            </w:pPr>
            <w:ins w:id="21338" w:author=" " w:date="2019-05-27T04:43:00Z">
              <w:r w:rsidRPr="00340831">
                <w:rPr>
                  <w:rFonts w:ascii="Arial" w:hAnsi="Arial" w:cs="Arial"/>
                  <w:sz w:val="18"/>
                  <w:szCs w:val="18"/>
                </w:rPr>
                <w:t>Ongoing</w:t>
              </w:r>
            </w:ins>
          </w:p>
        </w:tc>
      </w:tr>
      <w:tr w:rsidR="007B2B12" w:rsidRPr="00340831" w:rsidTr="004C693F">
        <w:trPr>
          <w:gridAfter w:val="1"/>
          <w:wAfter w:w="12" w:type="pct"/>
          <w:cantSplit/>
          <w:ins w:id="2133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340" w:author=" " w:date="2019-05-27T04:43:00Z"/>
                <w:rFonts w:ascii="Arial" w:hAnsi="Arial" w:cs="Arial"/>
                <w:color w:val="000000"/>
                <w:sz w:val="18"/>
                <w:szCs w:val="18"/>
                <w:lang w:val="en-US"/>
              </w:rPr>
            </w:pPr>
            <w:ins w:id="21341" w:author=" " w:date="2019-05-27T04:43:00Z">
              <w:r w:rsidRPr="00340831">
                <w:rPr>
                  <w:rFonts w:ascii="Arial" w:hAnsi="Arial" w:cs="Arial"/>
                  <w:color w:val="000000"/>
                  <w:sz w:val="18"/>
                  <w:szCs w:val="18"/>
                  <w:lang w:val="en-US"/>
                </w:rPr>
                <w:t>DC_13A_n261G_UL_13A_n261G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342" w:author=" " w:date="2019-05-27T04:43:00Z"/>
                <w:rFonts w:ascii="Arial" w:hAnsi="Arial" w:cs="Arial"/>
                <w:color w:val="000000"/>
                <w:sz w:val="18"/>
                <w:szCs w:val="18"/>
                <w:lang w:val="en-US"/>
              </w:rPr>
            </w:pPr>
            <w:ins w:id="21343"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44" w:author=" " w:date="2019-05-27T04:43:00Z"/>
                <w:rStyle w:val="af2"/>
                <w:rFonts w:cs="Arial"/>
                <w:szCs w:val="18"/>
              </w:rPr>
            </w:pPr>
            <w:ins w:id="21345"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46"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47" w:author=" " w:date="2019-05-27T04:43:00Z"/>
                <w:rFonts w:ascii="Arial" w:hAnsi="Arial" w:cs="Arial"/>
                <w:sz w:val="18"/>
                <w:szCs w:val="18"/>
              </w:rPr>
            </w:pPr>
            <w:ins w:id="21348"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49" w:author=" " w:date="2019-05-27T04:43:00Z"/>
                <w:rFonts w:ascii="Arial" w:hAnsi="Arial" w:cs="Arial"/>
                <w:sz w:val="18"/>
                <w:szCs w:val="18"/>
              </w:rPr>
            </w:pPr>
            <w:ins w:id="21350"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51" w:author=" " w:date="2019-05-27T04:43:00Z"/>
                <w:rFonts w:ascii="Arial" w:hAnsi="Arial" w:cs="Arial"/>
                <w:sz w:val="18"/>
                <w:szCs w:val="18"/>
              </w:rPr>
            </w:pPr>
            <w:ins w:id="21352" w:author=" " w:date="2019-05-27T04:43:00Z">
              <w:r w:rsidRPr="00340831">
                <w:rPr>
                  <w:rFonts w:ascii="Arial" w:hAnsi="Arial" w:cs="Arial"/>
                  <w:sz w:val="18"/>
                  <w:szCs w:val="18"/>
                </w:rPr>
                <w:t>Ongoing</w:t>
              </w:r>
            </w:ins>
          </w:p>
        </w:tc>
      </w:tr>
      <w:tr w:rsidR="007B2B12" w:rsidRPr="00340831" w:rsidTr="004C693F">
        <w:trPr>
          <w:gridAfter w:val="1"/>
          <w:wAfter w:w="12" w:type="pct"/>
          <w:cantSplit/>
          <w:ins w:id="2135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354" w:author=" " w:date="2019-05-27T04:43:00Z"/>
                <w:rFonts w:ascii="Arial" w:hAnsi="Arial" w:cs="Arial"/>
                <w:color w:val="000000"/>
                <w:sz w:val="18"/>
                <w:szCs w:val="18"/>
                <w:lang w:val="en-US"/>
              </w:rPr>
            </w:pPr>
            <w:ins w:id="21355" w:author=" " w:date="2019-05-27T04:43:00Z">
              <w:r w:rsidRPr="00340831">
                <w:rPr>
                  <w:rFonts w:ascii="Arial" w:hAnsi="Arial" w:cs="Arial"/>
                  <w:color w:val="000000"/>
                  <w:sz w:val="18"/>
                  <w:szCs w:val="18"/>
                  <w:lang w:val="en-US"/>
                </w:rPr>
                <w:t>DC_13A_n261A_UL_13A_n261A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356" w:author=" " w:date="2019-05-27T04:43:00Z"/>
                <w:rFonts w:ascii="Arial" w:hAnsi="Arial" w:cs="Arial"/>
                <w:color w:val="000000"/>
                <w:sz w:val="18"/>
                <w:szCs w:val="18"/>
                <w:lang w:val="en-US"/>
              </w:rPr>
            </w:pPr>
            <w:ins w:id="21357"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58" w:author=" " w:date="2019-05-27T04:43:00Z"/>
                <w:rStyle w:val="af2"/>
                <w:rFonts w:cs="Arial"/>
                <w:szCs w:val="18"/>
              </w:rPr>
            </w:pPr>
            <w:ins w:id="21359"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60"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61" w:author=" " w:date="2019-05-27T04:43:00Z"/>
                <w:rFonts w:ascii="Arial" w:hAnsi="Arial" w:cs="Arial"/>
                <w:sz w:val="18"/>
                <w:szCs w:val="18"/>
              </w:rPr>
            </w:pPr>
            <w:ins w:id="21362"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63" w:author=" " w:date="2019-05-27T04:43:00Z"/>
                <w:rFonts w:ascii="Arial" w:hAnsi="Arial" w:cs="Arial"/>
                <w:sz w:val="18"/>
                <w:szCs w:val="18"/>
              </w:rPr>
            </w:pPr>
            <w:ins w:id="21364"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65" w:author=" " w:date="2019-05-27T04:43:00Z"/>
                <w:rFonts w:ascii="Arial" w:hAnsi="Arial" w:cs="Arial"/>
                <w:sz w:val="18"/>
                <w:szCs w:val="18"/>
              </w:rPr>
            </w:pPr>
            <w:ins w:id="21366" w:author=" " w:date="2019-05-27T04:43:00Z">
              <w:r w:rsidRPr="00340831">
                <w:rPr>
                  <w:rFonts w:ascii="Arial" w:hAnsi="Arial" w:cs="Arial"/>
                  <w:sz w:val="18"/>
                  <w:szCs w:val="18"/>
                </w:rPr>
                <w:t>Ongoing</w:t>
              </w:r>
            </w:ins>
          </w:p>
        </w:tc>
      </w:tr>
      <w:tr w:rsidR="007B2B12" w:rsidRPr="00340831" w:rsidTr="004C693F">
        <w:trPr>
          <w:gridAfter w:val="1"/>
          <w:wAfter w:w="12" w:type="pct"/>
          <w:cantSplit/>
          <w:ins w:id="2136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368" w:author=" " w:date="2019-05-27T04:43:00Z"/>
                <w:rFonts w:cs="Arial"/>
                <w:szCs w:val="18"/>
              </w:rPr>
            </w:pPr>
            <w:ins w:id="21369" w:author=" " w:date="2019-05-27T04:43:00Z">
              <w:r w:rsidRPr="00340831">
                <w:rPr>
                  <w:rFonts w:cs="Arial"/>
                  <w:szCs w:val="18"/>
                </w:rPr>
                <w:t>DC_66A_DL_n260(2A)_UL_n260(2A)</w:t>
              </w:r>
            </w:ins>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70" w:author=" " w:date="2019-05-27T04:43:00Z"/>
                <w:rFonts w:ascii="Arial" w:hAnsi="Arial" w:cs="Arial"/>
                <w:sz w:val="18"/>
                <w:szCs w:val="18"/>
              </w:rPr>
            </w:pPr>
            <w:ins w:id="21371"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372" w:author=" " w:date="2019-05-27T04:43:00Z"/>
                <w:rFonts w:eastAsia="PMingLiU" w:cs="Arial"/>
                <w:szCs w:val="18"/>
                <w:lang w:eastAsia="zh-TW"/>
              </w:rPr>
            </w:pPr>
            <w:ins w:id="21373" w:author=" " w:date="2019-05-27T04:43:00Z">
              <w:r w:rsidRPr="00340831">
                <w:rPr>
                  <w:rStyle w:val="af2"/>
                  <w:rFonts w:eastAsia="PMingLiU" w:cs="Arial"/>
                  <w:szCs w:val="18"/>
                  <w:lang w:eastAsia="zh-TW"/>
                </w:rPr>
                <w:fldChar w:fldCharType="begin"/>
              </w:r>
              <w:r w:rsidRPr="00340831">
                <w:rPr>
                  <w:rStyle w:val="af2"/>
                  <w:rFonts w:eastAsia="PMingLiU" w:cs="Arial"/>
                  <w:szCs w:val="18"/>
                  <w:lang w:eastAsia="zh-TW"/>
                </w:rPr>
                <w:instrText xml:space="preserve"> HYPERLINK "mailto:Zheng.zhao@verizonwireless.com" </w:instrText>
              </w:r>
              <w:r w:rsidRPr="00340831">
                <w:rPr>
                  <w:rStyle w:val="af2"/>
                  <w:rFonts w:eastAsia="PMingLiU" w:cs="Arial"/>
                  <w:szCs w:val="18"/>
                  <w:lang w:eastAsia="zh-TW"/>
                </w:rPr>
                <w:fldChar w:fldCharType="separate"/>
              </w:r>
              <w:r w:rsidRPr="00340831">
                <w:rPr>
                  <w:rStyle w:val="af2"/>
                  <w:rFonts w:eastAsia="PMingLiU" w:cs="Arial"/>
                  <w:szCs w:val="18"/>
                  <w:lang w:eastAsia="zh-TW"/>
                </w:rPr>
                <w:t>Zheng.zhao@verizonwireless.com</w:t>
              </w:r>
              <w:r w:rsidRPr="00340831">
                <w:rPr>
                  <w:rStyle w:val="af2"/>
                  <w:rFonts w:eastAsia="PMingLiU" w:cs="Arial"/>
                  <w:szCs w:val="18"/>
                  <w:lang w:eastAsia="zh-TW"/>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374" w:author=" " w:date="2019-05-27T04:43:00Z"/>
                <w:rFonts w:cs="Arial"/>
                <w:szCs w:val="18"/>
              </w:rPr>
            </w:pPr>
            <w:ins w:id="21375" w:author=" " w:date="2019-05-27T04:43:00Z">
              <w:r w:rsidRPr="00340831">
                <w:rPr>
                  <w:rFonts w:cs="Arial"/>
                  <w:szCs w:val="18"/>
                  <w:lang w:eastAsia="ja-JP"/>
                </w:rPr>
                <w:t xml:space="preserve">TR </w:t>
              </w:r>
              <w:r w:rsidRPr="00340831">
                <w:rPr>
                  <w:rFonts w:cs="Arial"/>
                  <w:szCs w:val="18"/>
                </w:rPr>
                <w:t xml:space="preserve">37.716-11-11: R4-1813788 </w:t>
              </w:r>
              <w:r w:rsidRPr="00340831">
                <w:rPr>
                  <w:rFonts w:eastAsia="PMingLiU" w:cs="Arial"/>
                  <w:szCs w:val="18"/>
                  <w:lang w:eastAsia="zh-TW"/>
                </w:rPr>
                <w:t xml:space="preserve"> </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376" w:author=" " w:date="2019-05-27T04:43:00Z"/>
                <w:rFonts w:cs="Arial"/>
                <w:szCs w:val="18"/>
              </w:rPr>
            </w:pPr>
            <w:ins w:id="21377"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378" w:author=" " w:date="2019-05-27T04:43:00Z"/>
                <w:rFonts w:cs="Arial"/>
                <w:szCs w:val="18"/>
              </w:rPr>
            </w:pPr>
            <w:ins w:id="21379"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380" w:author=" " w:date="2019-05-27T04:43:00Z"/>
                <w:rFonts w:cs="Arial"/>
                <w:szCs w:val="18"/>
              </w:rPr>
            </w:pPr>
            <w:ins w:id="21381" w:author=" " w:date="2019-05-27T04:43:00Z">
              <w:r w:rsidRPr="00340831">
                <w:rPr>
                  <w:rFonts w:cs="Arial"/>
                  <w:szCs w:val="18"/>
                  <w:lang w:val="en-US" w:eastAsia="ja-JP"/>
                </w:rPr>
                <w:t>None</w:t>
              </w:r>
            </w:ins>
          </w:p>
        </w:tc>
      </w:tr>
      <w:tr w:rsidR="007B2B12" w:rsidRPr="00340831" w:rsidTr="004C693F">
        <w:trPr>
          <w:gridAfter w:val="1"/>
          <w:wAfter w:w="12" w:type="pct"/>
          <w:cantSplit/>
          <w:ins w:id="2138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383" w:author=" " w:date="2019-05-27T04:43:00Z"/>
                <w:rFonts w:cs="Arial"/>
                <w:szCs w:val="18"/>
              </w:rPr>
            </w:pPr>
            <w:ins w:id="21384" w:author=" " w:date="2019-05-27T04:43:00Z">
              <w:r w:rsidRPr="00340831">
                <w:rPr>
                  <w:rFonts w:cs="Arial"/>
                  <w:szCs w:val="18"/>
                </w:rPr>
                <w:t>DC_66A_DL_n260(4A)_UL_n260(4A)</w:t>
              </w:r>
            </w:ins>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385" w:author=" " w:date="2019-05-27T04:43:00Z"/>
                <w:rFonts w:ascii="Arial" w:hAnsi="Arial" w:cs="Arial"/>
                <w:sz w:val="18"/>
                <w:szCs w:val="18"/>
              </w:rPr>
            </w:pPr>
            <w:ins w:id="21386"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387" w:author=" " w:date="2019-05-27T04:43:00Z"/>
                <w:rFonts w:eastAsia="PMingLiU" w:cs="Arial"/>
                <w:szCs w:val="18"/>
                <w:lang w:eastAsia="zh-TW"/>
              </w:rPr>
            </w:pPr>
            <w:ins w:id="21388" w:author=" " w:date="2019-05-27T04:43:00Z">
              <w:r w:rsidRPr="00340831">
                <w:rPr>
                  <w:rStyle w:val="af2"/>
                  <w:rFonts w:eastAsia="PMingLiU" w:cs="Arial"/>
                  <w:szCs w:val="18"/>
                  <w:lang w:eastAsia="zh-TW"/>
                </w:rPr>
                <w:fldChar w:fldCharType="begin"/>
              </w:r>
              <w:r w:rsidRPr="00340831">
                <w:rPr>
                  <w:rStyle w:val="af2"/>
                  <w:rFonts w:eastAsia="PMingLiU" w:cs="Arial"/>
                  <w:szCs w:val="18"/>
                  <w:lang w:eastAsia="zh-TW"/>
                </w:rPr>
                <w:instrText xml:space="preserve"> HYPERLINK "mailto:Zheng.zhao@verizonwireless.com" </w:instrText>
              </w:r>
              <w:r w:rsidRPr="00340831">
                <w:rPr>
                  <w:rStyle w:val="af2"/>
                  <w:rFonts w:eastAsia="PMingLiU" w:cs="Arial"/>
                  <w:szCs w:val="18"/>
                  <w:lang w:eastAsia="zh-TW"/>
                </w:rPr>
                <w:fldChar w:fldCharType="separate"/>
              </w:r>
              <w:r w:rsidRPr="00340831">
                <w:rPr>
                  <w:rStyle w:val="af2"/>
                  <w:rFonts w:eastAsia="PMingLiU" w:cs="Arial"/>
                  <w:szCs w:val="18"/>
                  <w:lang w:eastAsia="zh-TW"/>
                </w:rPr>
                <w:t>Zheng.zhao@verizonwireless.com</w:t>
              </w:r>
              <w:r w:rsidRPr="00340831">
                <w:rPr>
                  <w:rStyle w:val="af2"/>
                  <w:rFonts w:eastAsia="PMingLiU" w:cs="Arial"/>
                  <w:szCs w:val="18"/>
                  <w:lang w:eastAsia="zh-TW"/>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389" w:author=" " w:date="2019-05-27T04:43:00Z"/>
                <w:rFonts w:cs="Arial"/>
                <w:szCs w:val="18"/>
              </w:rPr>
            </w:pPr>
            <w:ins w:id="21390" w:author=" " w:date="2019-05-27T04:43:00Z">
              <w:r w:rsidRPr="00340831">
                <w:rPr>
                  <w:rFonts w:cs="Arial"/>
                  <w:szCs w:val="18"/>
                  <w:lang w:eastAsia="ja-JP"/>
                </w:rPr>
                <w:t xml:space="preserve">TR </w:t>
              </w:r>
              <w:r w:rsidRPr="00340831">
                <w:rPr>
                  <w:rFonts w:cs="Arial"/>
                  <w:szCs w:val="18"/>
                </w:rPr>
                <w:t xml:space="preserve">37.716-11-11: R4-1813788 </w:t>
              </w:r>
              <w:r w:rsidRPr="00340831">
                <w:rPr>
                  <w:rFonts w:eastAsia="PMingLiU" w:cs="Arial"/>
                  <w:szCs w:val="18"/>
                  <w:lang w:eastAsia="zh-TW"/>
                </w:rPr>
                <w:t xml:space="preserve"> </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391" w:author=" " w:date="2019-05-27T04:43:00Z"/>
                <w:rFonts w:cs="Arial"/>
                <w:szCs w:val="18"/>
              </w:rPr>
            </w:pPr>
            <w:ins w:id="2139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393" w:author=" " w:date="2019-05-27T04:43:00Z"/>
                <w:rFonts w:cs="Arial"/>
                <w:szCs w:val="18"/>
              </w:rPr>
            </w:pPr>
            <w:ins w:id="2139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395" w:author=" " w:date="2019-05-27T04:43:00Z"/>
                <w:rFonts w:cs="Arial"/>
                <w:szCs w:val="18"/>
              </w:rPr>
            </w:pPr>
            <w:ins w:id="21396" w:author=" " w:date="2019-05-27T04:43:00Z">
              <w:r w:rsidRPr="00340831">
                <w:rPr>
                  <w:rFonts w:cs="Arial"/>
                  <w:szCs w:val="18"/>
                  <w:lang w:val="en-US" w:eastAsia="ja-JP"/>
                </w:rPr>
                <w:t>None</w:t>
              </w:r>
            </w:ins>
          </w:p>
        </w:tc>
      </w:tr>
      <w:tr w:rsidR="007B2B12" w:rsidRPr="00340831" w:rsidTr="004C693F">
        <w:trPr>
          <w:gridAfter w:val="1"/>
          <w:wAfter w:w="12" w:type="pct"/>
          <w:cantSplit/>
          <w:ins w:id="21397" w:author=" " w:date="2019-05-27T04:43:00Z"/>
        </w:trPr>
        <w:tc>
          <w:tcPr>
            <w:tcW w:w="1451" w:type="pct"/>
            <w:gridSpan w:val="2"/>
            <w:shd w:val="clear" w:color="auto" w:fill="auto"/>
          </w:tcPr>
          <w:p w:rsidR="00413606" w:rsidRPr="00340831" w:rsidRDefault="00413606" w:rsidP="009E6075">
            <w:pPr>
              <w:spacing w:after="0"/>
              <w:jc w:val="center"/>
              <w:rPr>
                <w:ins w:id="21398" w:author=" " w:date="2019-05-27T04:43:00Z"/>
                <w:rFonts w:ascii="Arial" w:eastAsia="SimSun" w:hAnsi="Arial" w:cs="Arial"/>
                <w:sz w:val="18"/>
                <w:szCs w:val="18"/>
                <w:lang w:eastAsia="zh-CN"/>
              </w:rPr>
            </w:pPr>
            <w:ins w:id="21399"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eastAsia="SimSun" w:hAnsi="Arial" w:cs="Arial"/>
                  <w:sz w:val="18"/>
                  <w:szCs w:val="18"/>
                  <w:lang w:val="en-US"/>
                </w:rPr>
                <w:t>66</w:t>
              </w:r>
              <w:r w:rsidRPr="00340831">
                <w:rPr>
                  <w:rFonts w:ascii="Arial" w:hAnsi="Arial" w:cs="Arial"/>
                  <w:sz w:val="18"/>
                  <w:szCs w:val="18"/>
                  <w:lang w:val="sv-SE" w:eastAsia="ja-JP"/>
                </w:rPr>
                <w:t>A-n260(8A)_UL_66A-n260A</w:t>
              </w:r>
            </w:ins>
          </w:p>
        </w:tc>
        <w:tc>
          <w:tcPr>
            <w:tcW w:w="236" w:type="pct"/>
            <w:shd w:val="clear" w:color="auto" w:fill="auto"/>
          </w:tcPr>
          <w:p w:rsidR="00413606" w:rsidRPr="00340831" w:rsidRDefault="00413606" w:rsidP="009E6075">
            <w:pPr>
              <w:jc w:val="center"/>
              <w:rPr>
                <w:ins w:id="21400" w:author=" " w:date="2019-05-27T04:43:00Z"/>
                <w:rFonts w:ascii="Arial" w:hAnsi="Arial" w:cs="Arial"/>
                <w:sz w:val="18"/>
                <w:szCs w:val="18"/>
              </w:rPr>
            </w:pPr>
            <w:ins w:id="21401"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402" w:author=" " w:date="2019-05-27T04:43:00Z"/>
                <w:rFonts w:ascii="Arial" w:hAnsi="Arial" w:cs="Arial"/>
                <w:sz w:val="18"/>
                <w:szCs w:val="18"/>
              </w:rPr>
            </w:pPr>
            <w:ins w:id="21403"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404" w:author=" " w:date="2019-05-27T04:43:00Z"/>
                <w:rFonts w:cs="Arial"/>
                <w:szCs w:val="18"/>
              </w:rPr>
            </w:pPr>
            <w:ins w:id="21405" w:author=" " w:date="2019-05-27T04:43:00Z">
              <w:r w:rsidRPr="00340831">
                <w:rPr>
                  <w:rFonts w:cs="Arial"/>
                  <w:szCs w:val="18"/>
                  <w:lang w:eastAsia="ja-JP"/>
                </w:rPr>
                <w:t xml:space="preserve">TR </w:t>
              </w:r>
              <w:r w:rsidRPr="00340831">
                <w:rPr>
                  <w:rFonts w:cs="Arial"/>
                  <w:szCs w:val="18"/>
                </w:rPr>
                <w:t>37.716-11-11: R4-1811439</w:t>
              </w:r>
            </w:ins>
          </w:p>
        </w:tc>
        <w:tc>
          <w:tcPr>
            <w:tcW w:w="460" w:type="pct"/>
            <w:gridSpan w:val="2"/>
            <w:shd w:val="clear" w:color="auto" w:fill="auto"/>
          </w:tcPr>
          <w:p w:rsidR="00413606" w:rsidRPr="00340831" w:rsidRDefault="00413606" w:rsidP="009E6075">
            <w:pPr>
              <w:pStyle w:val="TAL"/>
              <w:jc w:val="center"/>
              <w:rPr>
                <w:ins w:id="21406" w:author=" " w:date="2019-05-27T04:43:00Z"/>
                <w:rFonts w:cs="Arial"/>
                <w:szCs w:val="18"/>
              </w:rPr>
            </w:pPr>
            <w:ins w:id="21407"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408" w:author=" " w:date="2019-05-27T04:43:00Z"/>
                <w:rFonts w:cs="Arial"/>
                <w:szCs w:val="18"/>
              </w:rPr>
            </w:pPr>
            <w:ins w:id="21409"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410" w:author=" " w:date="2019-05-27T04:43:00Z"/>
                <w:rFonts w:cs="Arial"/>
                <w:szCs w:val="18"/>
              </w:rPr>
            </w:pPr>
            <w:ins w:id="21411" w:author=" " w:date="2019-05-27T04:43:00Z">
              <w:r w:rsidRPr="00340831">
                <w:rPr>
                  <w:rFonts w:cs="Arial"/>
                  <w:szCs w:val="18"/>
                  <w:lang w:val="en-US" w:eastAsia="ja-JP"/>
                </w:rPr>
                <w:t>None</w:t>
              </w:r>
            </w:ins>
          </w:p>
        </w:tc>
      </w:tr>
      <w:tr w:rsidR="007B2B12" w:rsidRPr="00340831" w:rsidTr="004C693F">
        <w:trPr>
          <w:gridAfter w:val="1"/>
          <w:wAfter w:w="12" w:type="pct"/>
          <w:cantSplit/>
          <w:ins w:id="21412" w:author=" " w:date="2019-05-27T04:43:00Z"/>
        </w:trPr>
        <w:tc>
          <w:tcPr>
            <w:tcW w:w="1451" w:type="pct"/>
            <w:gridSpan w:val="2"/>
            <w:shd w:val="clear" w:color="auto" w:fill="auto"/>
          </w:tcPr>
          <w:p w:rsidR="00413606" w:rsidRPr="00340831" w:rsidRDefault="00413606" w:rsidP="009E6075">
            <w:pPr>
              <w:spacing w:after="0"/>
              <w:jc w:val="center"/>
              <w:rPr>
                <w:ins w:id="21413" w:author=" " w:date="2019-05-27T04:43:00Z"/>
                <w:rFonts w:ascii="Arial" w:eastAsia="SimSun" w:hAnsi="Arial" w:cs="Arial"/>
                <w:sz w:val="18"/>
                <w:szCs w:val="18"/>
                <w:lang w:eastAsia="zh-CN"/>
              </w:rPr>
            </w:pPr>
            <w:ins w:id="21414"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eastAsia="SimSun" w:hAnsi="Arial" w:cs="Arial"/>
                  <w:sz w:val="18"/>
                  <w:szCs w:val="18"/>
                  <w:lang w:val="en-US"/>
                </w:rPr>
                <w:t>66</w:t>
              </w:r>
              <w:r w:rsidRPr="00340831">
                <w:rPr>
                  <w:rFonts w:ascii="Arial" w:hAnsi="Arial" w:cs="Arial"/>
                  <w:sz w:val="18"/>
                  <w:szCs w:val="18"/>
                  <w:lang w:val="sv-SE" w:eastAsia="ja-JP"/>
                </w:rPr>
                <w:t>A-n260(10A) _UL_66A-n260A</w:t>
              </w:r>
            </w:ins>
          </w:p>
        </w:tc>
        <w:tc>
          <w:tcPr>
            <w:tcW w:w="236" w:type="pct"/>
            <w:shd w:val="clear" w:color="auto" w:fill="auto"/>
          </w:tcPr>
          <w:p w:rsidR="00413606" w:rsidRPr="00340831" w:rsidRDefault="00413606" w:rsidP="009E6075">
            <w:pPr>
              <w:jc w:val="center"/>
              <w:rPr>
                <w:ins w:id="21415" w:author=" " w:date="2019-05-27T04:43:00Z"/>
                <w:rFonts w:ascii="Arial" w:hAnsi="Arial" w:cs="Arial"/>
                <w:sz w:val="18"/>
                <w:szCs w:val="18"/>
              </w:rPr>
            </w:pPr>
            <w:ins w:id="21416"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417" w:author=" " w:date="2019-05-27T04:43:00Z"/>
                <w:rFonts w:ascii="Arial" w:hAnsi="Arial" w:cs="Arial"/>
                <w:sz w:val="18"/>
                <w:szCs w:val="18"/>
              </w:rPr>
            </w:pPr>
            <w:ins w:id="21418"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419" w:author=" " w:date="2019-05-27T04:43:00Z"/>
                <w:rFonts w:cs="Arial"/>
                <w:szCs w:val="18"/>
              </w:rPr>
            </w:pPr>
            <w:ins w:id="21420"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R4-1815605</w:t>
              </w:r>
            </w:ins>
          </w:p>
        </w:tc>
        <w:tc>
          <w:tcPr>
            <w:tcW w:w="460" w:type="pct"/>
            <w:gridSpan w:val="2"/>
            <w:shd w:val="clear" w:color="auto" w:fill="auto"/>
          </w:tcPr>
          <w:p w:rsidR="00413606" w:rsidRPr="00340831" w:rsidRDefault="00413606" w:rsidP="009E6075">
            <w:pPr>
              <w:pStyle w:val="TAL"/>
              <w:jc w:val="center"/>
              <w:rPr>
                <w:ins w:id="21421" w:author=" " w:date="2019-05-27T04:43:00Z"/>
                <w:rFonts w:cs="Arial"/>
                <w:szCs w:val="18"/>
              </w:rPr>
            </w:pPr>
            <w:ins w:id="21422"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423" w:author=" " w:date="2019-05-27T04:43:00Z"/>
                <w:rFonts w:cs="Arial"/>
                <w:szCs w:val="18"/>
              </w:rPr>
            </w:pPr>
            <w:ins w:id="21424"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425" w:author=" " w:date="2019-05-27T04:43:00Z"/>
                <w:rFonts w:cs="Arial"/>
                <w:szCs w:val="18"/>
              </w:rPr>
            </w:pPr>
            <w:ins w:id="21426" w:author=" " w:date="2019-05-27T04:43:00Z">
              <w:r w:rsidRPr="00340831">
                <w:rPr>
                  <w:rFonts w:cs="Arial"/>
                  <w:szCs w:val="18"/>
                  <w:lang w:val="en-US" w:eastAsia="ja-JP"/>
                </w:rPr>
                <w:t>None</w:t>
              </w:r>
            </w:ins>
          </w:p>
        </w:tc>
      </w:tr>
      <w:tr w:rsidR="007B2B12" w:rsidRPr="00340831" w:rsidTr="004C693F">
        <w:trPr>
          <w:gridAfter w:val="1"/>
          <w:wAfter w:w="12" w:type="pct"/>
          <w:cantSplit/>
          <w:ins w:id="21427" w:author=" " w:date="2019-05-27T04:43:00Z"/>
        </w:trPr>
        <w:tc>
          <w:tcPr>
            <w:tcW w:w="1451" w:type="pct"/>
            <w:gridSpan w:val="2"/>
            <w:shd w:val="clear" w:color="auto" w:fill="auto"/>
          </w:tcPr>
          <w:p w:rsidR="00413606" w:rsidRPr="00340831" w:rsidRDefault="00413606" w:rsidP="009E6075">
            <w:pPr>
              <w:spacing w:after="0"/>
              <w:jc w:val="center"/>
              <w:rPr>
                <w:ins w:id="21428" w:author=" " w:date="2019-05-27T04:43:00Z"/>
                <w:rFonts w:ascii="Arial" w:eastAsia="SimSun" w:hAnsi="Arial" w:cs="Arial"/>
                <w:sz w:val="18"/>
                <w:szCs w:val="18"/>
                <w:lang w:eastAsia="zh-CN"/>
              </w:rPr>
            </w:pPr>
            <w:ins w:id="21429"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66A-n260(2G-4A) _UL_66A-n260A</w:t>
              </w:r>
            </w:ins>
          </w:p>
        </w:tc>
        <w:tc>
          <w:tcPr>
            <w:tcW w:w="236" w:type="pct"/>
            <w:shd w:val="clear" w:color="auto" w:fill="auto"/>
          </w:tcPr>
          <w:p w:rsidR="00413606" w:rsidRPr="00340831" w:rsidRDefault="00413606" w:rsidP="009E6075">
            <w:pPr>
              <w:jc w:val="center"/>
              <w:rPr>
                <w:ins w:id="21430" w:author=" " w:date="2019-05-27T04:43:00Z"/>
                <w:rFonts w:ascii="Arial" w:hAnsi="Arial" w:cs="Arial"/>
                <w:sz w:val="18"/>
                <w:szCs w:val="18"/>
              </w:rPr>
            </w:pPr>
            <w:ins w:id="21431"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432" w:author=" " w:date="2019-05-27T04:43:00Z"/>
                <w:rFonts w:ascii="Arial" w:hAnsi="Arial" w:cs="Arial"/>
                <w:sz w:val="18"/>
                <w:szCs w:val="18"/>
              </w:rPr>
            </w:pPr>
            <w:ins w:id="21433"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434" w:author=" " w:date="2019-05-27T04:43:00Z"/>
                <w:rFonts w:cs="Arial"/>
                <w:szCs w:val="18"/>
              </w:rPr>
            </w:pPr>
            <w:ins w:id="21435"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436" w:author=" " w:date="2019-05-27T04:43:00Z"/>
                <w:rFonts w:cs="Arial"/>
                <w:szCs w:val="18"/>
              </w:rPr>
            </w:pPr>
            <w:ins w:id="21437"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438" w:author=" " w:date="2019-05-27T04:43:00Z"/>
                <w:rFonts w:cs="Arial"/>
                <w:szCs w:val="18"/>
              </w:rPr>
            </w:pPr>
            <w:ins w:id="21439"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440" w:author=" " w:date="2019-05-27T04:43:00Z"/>
                <w:rFonts w:cs="Arial"/>
                <w:szCs w:val="18"/>
              </w:rPr>
            </w:pPr>
            <w:ins w:id="21441" w:author=" " w:date="2019-05-27T04:43:00Z">
              <w:r w:rsidRPr="00340831">
                <w:rPr>
                  <w:rFonts w:cs="Arial"/>
                  <w:szCs w:val="18"/>
                  <w:lang w:val="en-US" w:eastAsia="ja-JP"/>
                </w:rPr>
                <w:t>None</w:t>
              </w:r>
            </w:ins>
          </w:p>
        </w:tc>
      </w:tr>
      <w:tr w:rsidR="007B2B12" w:rsidRPr="00340831" w:rsidTr="004C693F">
        <w:trPr>
          <w:gridAfter w:val="1"/>
          <w:wAfter w:w="12" w:type="pct"/>
          <w:cantSplit/>
          <w:ins w:id="21442" w:author=" " w:date="2019-05-27T04:43:00Z"/>
        </w:trPr>
        <w:tc>
          <w:tcPr>
            <w:tcW w:w="1451" w:type="pct"/>
            <w:gridSpan w:val="2"/>
            <w:shd w:val="clear" w:color="auto" w:fill="auto"/>
          </w:tcPr>
          <w:p w:rsidR="00413606" w:rsidRPr="00340831" w:rsidRDefault="00413606" w:rsidP="009E6075">
            <w:pPr>
              <w:spacing w:after="0"/>
              <w:jc w:val="center"/>
              <w:rPr>
                <w:ins w:id="21443" w:author=" " w:date="2019-05-27T04:43:00Z"/>
                <w:rFonts w:ascii="Arial" w:eastAsia="SimSun" w:hAnsi="Arial" w:cs="Arial"/>
                <w:sz w:val="18"/>
                <w:szCs w:val="18"/>
                <w:lang w:eastAsia="zh-CN"/>
              </w:rPr>
            </w:pPr>
            <w:ins w:id="21444"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66A-n260(2G-2O-2A) _UL_66A-n260A</w:t>
              </w:r>
            </w:ins>
          </w:p>
        </w:tc>
        <w:tc>
          <w:tcPr>
            <w:tcW w:w="236" w:type="pct"/>
            <w:shd w:val="clear" w:color="auto" w:fill="auto"/>
          </w:tcPr>
          <w:p w:rsidR="00413606" w:rsidRPr="00340831" w:rsidRDefault="00413606" w:rsidP="009E6075">
            <w:pPr>
              <w:jc w:val="center"/>
              <w:rPr>
                <w:ins w:id="21445" w:author=" " w:date="2019-05-27T04:43:00Z"/>
                <w:rFonts w:ascii="Arial" w:hAnsi="Arial" w:cs="Arial"/>
                <w:sz w:val="18"/>
                <w:szCs w:val="18"/>
              </w:rPr>
            </w:pPr>
            <w:ins w:id="21446"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447" w:author=" " w:date="2019-05-27T04:43:00Z"/>
                <w:rFonts w:ascii="Arial" w:hAnsi="Arial" w:cs="Arial"/>
                <w:sz w:val="18"/>
                <w:szCs w:val="18"/>
              </w:rPr>
            </w:pPr>
            <w:ins w:id="21448"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449" w:author=" " w:date="2019-05-27T04:43:00Z"/>
                <w:rFonts w:cs="Arial"/>
                <w:szCs w:val="18"/>
              </w:rPr>
            </w:pPr>
            <w:ins w:id="21450"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451" w:author=" " w:date="2019-05-27T04:43:00Z"/>
                <w:rFonts w:cs="Arial"/>
                <w:szCs w:val="18"/>
              </w:rPr>
            </w:pPr>
            <w:ins w:id="21452"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453" w:author=" " w:date="2019-05-27T04:43:00Z"/>
                <w:rFonts w:cs="Arial"/>
                <w:szCs w:val="18"/>
              </w:rPr>
            </w:pPr>
            <w:ins w:id="21454"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455" w:author=" " w:date="2019-05-27T04:43:00Z"/>
                <w:rFonts w:cs="Arial"/>
                <w:szCs w:val="18"/>
              </w:rPr>
            </w:pPr>
            <w:ins w:id="21456" w:author=" " w:date="2019-05-27T04:43:00Z">
              <w:r w:rsidRPr="00340831">
                <w:rPr>
                  <w:rFonts w:cs="Arial"/>
                  <w:szCs w:val="18"/>
                  <w:lang w:val="en-US" w:eastAsia="ja-JP"/>
                </w:rPr>
                <w:t>None</w:t>
              </w:r>
            </w:ins>
          </w:p>
        </w:tc>
      </w:tr>
      <w:tr w:rsidR="007B2B12" w:rsidRPr="00340831" w:rsidTr="004C693F">
        <w:trPr>
          <w:gridAfter w:val="1"/>
          <w:wAfter w:w="12" w:type="pct"/>
          <w:cantSplit/>
          <w:ins w:id="21457" w:author=" " w:date="2019-05-27T04:43:00Z"/>
        </w:trPr>
        <w:tc>
          <w:tcPr>
            <w:tcW w:w="1451" w:type="pct"/>
            <w:gridSpan w:val="2"/>
            <w:shd w:val="clear" w:color="auto" w:fill="auto"/>
          </w:tcPr>
          <w:p w:rsidR="00413606" w:rsidRPr="00340831" w:rsidRDefault="00413606" w:rsidP="009E6075">
            <w:pPr>
              <w:spacing w:after="0"/>
              <w:jc w:val="center"/>
              <w:rPr>
                <w:ins w:id="21458" w:author=" " w:date="2019-05-27T04:43:00Z"/>
                <w:rFonts w:ascii="Arial" w:eastAsia="SimSun" w:hAnsi="Arial" w:cs="Arial"/>
                <w:sz w:val="18"/>
                <w:szCs w:val="18"/>
                <w:lang w:eastAsia="zh-CN"/>
              </w:rPr>
            </w:pPr>
            <w:ins w:id="21459"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66A-n260(2H-2A) _UL_66A-n260A</w:t>
              </w:r>
            </w:ins>
          </w:p>
        </w:tc>
        <w:tc>
          <w:tcPr>
            <w:tcW w:w="236" w:type="pct"/>
            <w:shd w:val="clear" w:color="auto" w:fill="auto"/>
          </w:tcPr>
          <w:p w:rsidR="00413606" w:rsidRPr="00340831" w:rsidRDefault="00413606" w:rsidP="009E6075">
            <w:pPr>
              <w:jc w:val="center"/>
              <w:rPr>
                <w:ins w:id="21460" w:author=" " w:date="2019-05-27T04:43:00Z"/>
                <w:rFonts w:ascii="Arial" w:hAnsi="Arial" w:cs="Arial"/>
                <w:sz w:val="18"/>
                <w:szCs w:val="18"/>
              </w:rPr>
            </w:pPr>
            <w:ins w:id="21461"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462" w:author=" " w:date="2019-05-27T04:43:00Z"/>
                <w:rFonts w:ascii="Arial" w:hAnsi="Arial" w:cs="Arial"/>
                <w:sz w:val="18"/>
                <w:szCs w:val="18"/>
              </w:rPr>
            </w:pPr>
            <w:ins w:id="21463"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464" w:author=" " w:date="2019-05-27T04:43:00Z"/>
                <w:rFonts w:cs="Arial"/>
                <w:szCs w:val="18"/>
              </w:rPr>
            </w:pPr>
            <w:ins w:id="21465"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466" w:author=" " w:date="2019-05-27T04:43:00Z"/>
                <w:rFonts w:cs="Arial"/>
                <w:szCs w:val="18"/>
              </w:rPr>
            </w:pPr>
            <w:ins w:id="21467"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468" w:author=" " w:date="2019-05-27T04:43:00Z"/>
                <w:rFonts w:cs="Arial"/>
                <w:szCs w:val="18"/>
              </w:rPr>
            </w:pPr>
            <w:ins w:id="21469"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470" w:author=" " w:date="2019-05-27T04:43:00Z"/>
                <w:rFonts w:cs="Arial"/>
                <w:szCs w:val="18"/>
              </w:rPr>
            </w:pPr>
            <w:ins w:id="21471" w:author=" " w:date="2019-05-27T04:43:00Z">
              <w:r w:rsidRPr="00340831">
                <w:rPr>
                  <w:rFonts w:cs="Arial"/>
                  <w:szCs w:val="18"/>
                  <w:lang w:val="en-US" w:eastAsia="ja-JP"/>
                </w:rPr>
                <w:t>None</w:t>
              </w:r>
            </w:ins>
          </w:p>
        </w:tc>
      </w:tr>
      <w:tr w:rsidR="007B2B12" w:rsidRPr="00340831" w:rsidTr="004C693F">
        <w:trPr>
          <w:gridAfter w:val="1"/>
          <w:wAfter w:w="12" w:type="pct"/>
          <w:cantSplit/>
          <w:ins w:id="21472" w:author=" " w:date="2019-05-27T04:43:00Z"/>
        </w:trPr>
        <w:tc>
          <w:tcPr>
            <w:tcW w:w="1451" w:type="pct"/>
            <w:gridSpan w:val="2"/>
            <w:shd w:val="clear" w:color="auto" w:fill="auto"/>
          </w:tcPr>
          <w:p w:rsidR="00413606" w:rsidRPr="00340831" w:rsidRDefault="00413606" w:rsidP="009E6075">
            <w:pPr>
              <w:spacing w:after="0"/>
              <w:jc w:val="center"/>
              <w:rPr>
                <w:ins w:id="21473" w:author=" " w:date="2019-05-27T04:43:00Z"/>
                <w:rFonts w:ascii="Arial" w:hAnsi="Arial" w:cs="Arial"/>
                <w:sz w:val="18"/>
                <w:szCs w:val="18"/>
                <w:lang w:val="sv-SE" w:eastAsia="ja-JP"/>
              </w:rPr>
            </w:pPr>
            <w:ins w:id="21474" w:author=" " w:date="2019-05-27T04:43:00Z">
              <w:r w:rsidRPr="00340831">
                <w:rPr>
                  <w:rFonts w:ascii="Arial" w:hAnsi="Arial" w:cs="Arial"/>
                  <w:sz w:val="18"/>
                  <w:szCs w:val="18"/>
                  <w:lang w:val="en-US" w:eastAsia="ja-JP"/>
                </w:rPr>
                <w:lastRenderedPageBreak/>
                <w:t>DL</w:t>
              </w:r>
              <w:r w:rsidRPr="00340831">
                <w:rPr>
                  <w:rFonts w:ascii="Arial" w:eastAsia="SimSun" w:hAnsi="Arial" w:cs="Arial"/>
                  <w:sz w:val="18"/>
                  <w:szCs w:val="18"/>
                  <w:lang w:val="x-none"/>
                </w:rPr>
                <w:t>_</w:t>
              </w:r>
              <w:r w:rsidRPr="00340831">
                <w:rPr>
                  <w:rFonts w:ascii="Arial" w:hAnsi="Arial" w:cs="Arial"/>
                  <w:sz w:val="18"/>
                  <w:szCs w:val="18"/>
                  <w:lang w:val="sv-SE" w:eastAsia="ja-JP"/>
                </w:rPr>
                <w:t>66A-n260(2O-2A) _UL_66A-n260A</w:t>
              </w:r>
            </w:ins>
          </w:p>
        </w:tc>
        <w:tc>
          <w:tcPr>
            <w:tcW w:w="236" w:type="pct"/>
            <w:shd w:val="clear" w:color="auto" w:fill="auto"/>
          </w:tcPr>
          <w:p w:rsidR="00413606" w:rsidRPr="00340831" w:rsidRDefault="00413606" w:rsidP="009E6075">
            <w:pPr>
              <w:jc w:val="center"/>
              <w:rPr>
                <w:ins w:id="21475" w:author=" " w:date="2019-05-27T04:43:00Z"/>
                <w:rFonts w:ascii="Arial" w:hAnsi="Arial" w:cs="Arial"/>
                <w:sz w:val="18"/>
                <w:szCs w:val="18"/>
              </w:rPr>
            </w:pPr>
            <w:ins w:id="21476"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477" w:author=" " w:date="2019-05-27T04:43:00Z"/>
                <w:rFonts w:ascii="Arial" w:hAnsi="Arial" w:cs="Arial"/>
                <w:sz w:val="18"/>
                <w:szCs w:val="18"/>
              </w:rPr>
            </w:pPr>
            <w:ins w:id="21478"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479" w:author=" " w:date="2019-05-27T04:43:00Z"/>
                <w:rFonts w:cs="Arial"/>
                <w:szCs w:val="18"/>
              </w:rPr>
            </w:pPr>
            <w:ins w:id="21480"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481" w:author=" " w:date="2019-05-27T04:43:00Z"/>
                <w:rFonts w:cs="Arial"/>
                <w:szCs w:val="18"/>
              </w:rPr>
            </w:pPr>
            <w:ins w:id="21482"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483" w:author=" " w:date="2019-05-27T04:43:00Z"/>
                <w:rFonts w:cs="Arial"/>
                <w:szCs w:val="18"/>
              </w:rPr>
            </w:pPr>
            <w:ins w:id="21484"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485" w:author=" " w:date="2019-05-27T04:43:00Z"/>
                <w:rFonts w:cs="Arial"/>
                <w:szCs w:val="18"/>
              </w:rPr>
            </w:pPr>
            <w:ins w:id="21486" w:author=" " w:date="2019-05-27T04:43:00Z">
              <w:r w:rsidRPr="00340831">
                <w:rPr>
                  <w:rFonts w:cs="Arial"/>
                  <w:szCs w:val="18"/>
                  <w:lang w:val="en-US" w:eastAsia="ja-JP"/>
                </w:rPr>
                <w:t>None</w:t>
              </w:r>
            </w:ins>
          </w:p>
        </w:tc>
      </w:tr>
      <w:tr w:rsidR="007B2B12" w:rsidRPr="00340831" w:rsidTr="004C693F">
        <w:trPr>
          <w:gridAfter w:val="1"/>
          <w:wAfter w:w="12" w:type="pct"/>
          <w:cantSplit/>
          <w:ins w:id="21487" w:author=" " w:date="2019-05-27T04:43:00Z"/>
        </w:trPr>
        <w:tc>
          <w:tcPr>
            <w:tcW w:w="1451" w:type="pct"/>
            <w:gridSpan w:val="2"/>
            <w:shd w:val="clear" w:color="auto" w:fill="auto"/>
          </w:tcPr>
          <w:p w:rsidR="00413606" w:rsidRPr="00340831" w:rsidRDefault="00413606" w:rsidP="009E6075">
            <w:pPr>
              <w:spacing w:after="0"/>
              <w:jc w:val="center"/>
              <w:rPr>
                <w:ins w:id="21488" w:author=" " w:date="2019-05-27T04:43:00Z"/>
                <w:rFonts w:ascii="Arial" w:hAnsi="Arial" w:cs="Arial"/>
                <w:sz w:val="18"/>
                <w:szCs w:val="18"/>
                <w:lang w:val="sv-SE" w:eastAsia="ja-JP"/>
              </w:rPr>
            </w:pPr>
            <w:ins w:id="21489"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66A-n260(2O-4A)_UL_66A-n260A</w:t>
              </w:r>
            </w:ins>
          </w:p>
          <w:p w:rsidR="00413606" w:rsidRPr="00340831" w:rsidRDefault="00413606" w:rsidP="009E6075">
            <w:pPr>
              <w:spacing w:after="0"/>
              <w:jc w:val="center"/>
              <w:rPr>
                <w:ins w:id="21490" w:author=" " w:date="2019-05-27T04:43:00Z"/>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21491" w:author=" " w:date="2019-05-27T04:43:00Z"/>
                <w:rFonts w:ascii="Arial" w:hAnsi="Arial" w:cs="Arial"/>
                <w:sz w:val="18"/>
                <w:szCs w:val="18"/>
              </w:rPr>
            </w:pPr>
            <w:ins w:id="21492"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493" w:author=" " w:date="2019-05-27T04:43:00Z"/>
                <w:rFonts w:ascii="Arial" w:hAnsi="Arial" w:cs="Arial"/>
                <w:sz w:val="18"/>
                <w:szCs w:val="18"/>
              </w:rPr>
            </w:pPr>
            <w:ins w:id="21494"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495" w:author=" " w:date="2019-05-27T04:43:00Z"/>
                <w:rFonts w:cs="Arial"/>
                <w:szCs w:val="18"/>
              </w:rPr>
            </w:pPr>
            <w:ins w:id="21496"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497" w:author=" " w:date="2019-05-27T04:43:00Z"/>
                <w:rFonts w:cs="Arial"/>
                <w:szCs w:val="18"/>
              </w:rPr>
            </w:pPr>
            <w:ins w:id="21498"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499" w:author=" " w:date="2019-05-27T04:43:00Z"/>
                <w:rFonts w:cs="Arial"/>
                <w:szCs w:val="18"/>
              </w:rPr>
            </w:pPr>
            <w:ins w:id="21500"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501" w:author=" " w:date="2019-05-27T04:43:00Z"/>
                <w:rFonts w:cs="Arial"/>
                <w:szCs w:val="18"/>
              </w:rPr>
            </w:pPr>
            <w:ins w:id="21502" w:author=" " w:date="2019-05-27T04:43:00Z">
              <w:r w:rsidRPr="00340831">
                <w:rPr>
                  <w:rFonts w:cs="Arial"/>
                  <w:szCs w:val="18"/>
                  <w:lang w:val="en-US" w:eastAsia="ja-JP"/>
                </w:rPr>
                <w:t>None</w:t>
              </w:r>
            </w:ins>
          </w:p>
        </w:tc>
      </w:tr>
      <w:tr w:rsidR="007B2B12" w:rsidRPr="00340831" w:rsidTr="004C693F">
        <w:trPr>
          <w:gridAfter w:val="1"/>
          <w:wAfter w:w="12" w:type="pct"/>
          <w:cantSplit/>
          <w:ins w:id="21503" w:author=" " w:date="2019-05-27T04:43:00Z"/>
        </w:trPr>
        <w:tc>
          <w:tcPr>
            <w:tcW w:w="1451" w:type="pct"/>
            <w:gridSpan w:val="2"/>
            <w:shd w:val="clear" w:color="auto" w:fill="auto"/>
          </w:tcPr>
          <w:p w:rsidR="00413606" w:rsidRPr="00340831" w:rsidRDefault="00413606" w:rsidP="009E6075">
            <w:pPr>
              <w:spacing w:after="0"/>
              <w:jc w:val="center"/>
              <w:rPr>
                <w:ins w:id="21504" w:author=" " w:date="2019-05-27T04:43:00Z"/>
                <w:rFonts w:ascii="Arial" w:hAnsi="Arial" w:cs="Arial"/>
                <w:sz w:val="18"/>
                <w:szCs w:val="18"/>
                <w:lang w:val="sv-SE" w:eastAsia="ja-JP"/>
              </w:rPr>
            </w:pPr>
            <w:ins w:id="21505"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66A-n260(2O-6A) _UL_66A-n260A</w:t>
              </w:r>
            </w:ins>
          </w:p>
        </w:tc>
        <w:tc>
          <w:tcPr>
            <w:tcW w:w="236" w:type="pct"/>
            <w:shd w:val="clear" w:color="auto" w:fill="auto"/>
          </w:tcPr>
          <w:p w:rsidR="00413606" w:rsidRPr="00340831" w:rsidRDefault="00413606" w:rsidP="009E6075">
            <w:pPr>
              <w:jc w:val="center"/>
              <w:rPr>
                <w:ins w:id="21506" w:author=" " w:date="2019-05-27T04:43:00Z"/>
                <w:rFonts w:ascii="Arial" w:hAnsi="Arial" w:cs="Arial"/>
                <w:sz w:val="18"/>
                <w:szCs w:val="18"/>
              </w:rPr>
            </w:pPr>
            <w:ins w:id="21507"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508" w:author=" " w:date="2019-05-27T04:43:00Z"/>
                <w:rFonts w:ascii="Arial" w:hAnsi="Arial" w:cs="Arial"/>
                <w:sz w:val="18"/>
                <w:szCs w:val="18"/>
              </w:rPr>
            </w:pPr>
            <w:ins w:id="21509"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510" w:author=" " w:date="2019-05-27T04:43:00Z"/>
                <w:rFonts w:cs="Arial"/>
                <w:szCs w:val="18"/>
              </w:rPr>
            </w:pPr>
            <w:ins w:id="21511"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512" w:author=" " w:date="2019-05-27T04:43:00Z"/>
                <w:rFonts w:cs="Arial"/>
                <w:szCs w:val="18"/>
              </w:rPr>
            </w:pPr>
            <w:ins w:id="21513"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514" w:author=" " w:date="2019-05-27T04:43:00Z"/>
                <w:rFonts w:cs="Arial"/>
                <w:szCs w:val="18"/>
              </w:rPr>
            </w:pPr>
            <w:ins w:id="21515"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516" w:author=" " w:date="2019-05-27T04:43:00Z"/>
                <w:rFonts w:cs="Arial"/>
                <w:szCs w:val="18"/>
              </w:rPr>
            </w:pPr>
            <w:ins w:id="21517" w:author=" " w:date="2019-05-27T04:43:00Z">
              <w:r w:rsidRPr="00340831">
                <w:rPr>
                  <w:rFonts w:cs="Arial"/>
                  <w:szCs w:val="18"/>
                  <w:lang w:val="en-US" w:eastAsia="ja-JP"/>
                </w:rPr>
                <w:t>None</w:t>
              </w:r>
            </w:ins>
          </w:p>
        </w:tc>
      </w:tr>
      <w:tr w:rsidR="007B2B12" w:rsidRPr="00340831" w:rsidTr="004C693F">
        <w:trPr>
          <w:gridAfter w:val="1"/>
          <w:wAfter w:w="12" w:type="pct"/>
          <w:cantSplit/>
          <w:ins w:id="21518" w:author=" " w:date="2019-05-27T04:43:00Z"/>
        </w:trPr>
        <w:tc>
          <w:tcPr>
            <w:tcW w:w="1451" w:type="pct"/>
            <w:gridSpan w:val="2"/>
            <w:shd w:val="clear" w:color="auto" w:fill="auto"/>
          </w:tcPr>
          <w:p w:rsidR="00413606" w:rsidRPr="00340831" w:rsidRDefault="00413606" w:rsidP="009E6075">
            <w:pPr>
              <w:spacing w:after="0"/>
              <w:jc w:val="center"/>
              <w:rPr>
                <w:ins w:id="21519" w:author=" " w:date="2019-05-27T04:43:00Z"/>
                <w:rFonts w:ascii="Arial" w:hAnsi="Arial" w:cs="Arial"/>
                <w:sz w:val="18"/>
                <w:szCs w:val="18"/>
                <w:lang w:val="sv-SE" w:eastAsia="ja-JP"/>
              </w:rPr>
            </w:pPr>
            <w:ins w:id="21520"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66A-n260(2O-8A) _UL_66A-n260A_UL_66A-n260A</w:t>
              </w:r>
            </w:ins>
          </w:p>
        </w:tc>
        <w:tc>
          <w:tcPr>
            <w:tcW w:w="236" w:type="pct"/>
            <w:shd w:val="clear" w:color="auto" w:fill="auto"/>
          </w:tcPr>
          <w:p w:rsidR="00413606" w:rsidRPr="00340831" w:rsidRDefault="00413606" w:rsidP="009E6075">
            <w:pPr>
              <w:jc w:val="center"/>
              <w:rPr>
                <w:ins w:id="21521" w:author=" " w:date="2019-05-27T04:43:00Z"/>
                <w:rFonts w:ascii="Arial" w:hAnsi="Arial" w:cs="Arial"/>
                <w:sz w:val="18"/>
                <w:szCs w:val="18"/>
              </w:rPr>
            </w:pPr>
            <w:ins w:id="21522"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523" w:author=" " w:date="2019-05-27T04:43:00Z"/>
                <w:rFonts w:ascii="Arial" w:hAnsi="Arial" w:cs="Arial"/>
                <w:sz w:val="18"/>
                <w:szCs w:val="18"/>
              </w:rPr>
            </w:pPr>
            <w:ins w:id="21524"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525" w:author=" " w:date="2019-05-27T04:43:00Z"/>
                <w:rFonts w:cs="Arial"/>
                <w:szCs w:val="18"/>
              </w:rPr>
            </w:pPr>
            <w:ins w:id="21526"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527" w:author=" " w:date="2019-05-27T04:43:00Z"/>
                <w:rFonts w:cs="Arial"/>
                <w:szCs w:val="18"/>
              </w:rPr>
            </w:pPr>
            <w:ins w:id="21528"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529" w:author=" " w:date="2019-05-27T04:43:00Z"/>
                <w:rFonts w:cs="Arial"/>
                <w:szCs w:val="18"/>
              </w:rPr>
            </w:pPr>
            <w:ins w:id="21530"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531" w:author=" " w:date="2019-05-27T04:43:00Z"/>
                <w:rFonts w:cs="Arial"/>
                <w:szCs w:val="18"/>
              </w:rPr>
            </w:pPr>
            <w:ins w:id="21532" w:author=" " w:date="2019-05-27T04:43:00Z">
              <w:r w:rsidRPr="00340831">
                <w:rPr>
                  <w:rFonts w:cs="Arial"/>
                  <w:szCs w:val="18"/>
                  <w:lang w:val="en-US" w:eastAsia="ja-JP"/>
                </w:rPr>
                <w:t>None</w:t>
              </w:r>
            </w:ins>
          </w:p>
        </w:tc>
      </w:tr>
      <w:tr w:rsidR="007B2B12" w:rsidRPr="00340831" w:rsidTr="004C693F">
        <w:trPr>
          <w:gridAfter w:val="1"/>
          <w:wAfter w:w="12" w:type="pct"/>
          <w:cantSplit/>
          <w:ins w:id="21533" w:author=" " w:date="2019-05-27T04:43:00Z"/>
        </w:trPr>
        <w:tc>
          <w:tcPr>
            <w:tcW w:w="1451" w:type="pct"/>
            <w:gridSpan w:val="2"/>
            <w:shd w:val="clear" w:color="auto" w:fill="auto"/>
          </w:tcPr>
          <w:p w:rsidR="00413606" w:rsidRPr="00340831" w:rsidRDefault="00413606" w:rsidP="009E6075">
            <w:pPr>
              <w:spacing w:after="0"/>
              <w:jc w:val="center"/>
              <w:rPr>
                <w:ins w:id="21534" w:author=" " w:date="2019-05-27T04:43:00Z"/>
                <w:rFonts w:ascii="Arial" w:hAnsi="Arial" w:cs="Arial"/>
                <w:sz w:val="18"/>
                <w:szCs w:val="18"/>
                <w:lang w:val="sv-SE" w:eastAsia="ja-JP"/>
              </w:rPr>
            </w:pPr>
            <w:ins w:id="21535"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66A-n260(2O-2P-2A) _UL_66A-n260A</w:t>
              </w:r>
            </w:ins>
          </w:p>
        </w:tc>
        <w:tc>
          <w:tcPr>
            <w:tcW w:w="236" w:type="pct"/>
            <w:shd w:val="clear" w:color="auto" w:fill="auto"/>
          </w:tcPr>
          <w:p w:rsidR="00413606" w:rsidRPr="00340831" w:rsidRDefault="00413606" w:rsidP="009E6075">
            <w:pPr>
              <w:jc w:val="center"/>
              <w:rPr>
                <w:ins w:id="21536" w:author=" " w:date="2019-05-27T04:43:00Z"/>
                <w:rFonts w:ascii="Arial" w:hAnsi="Arial" w:cs="Arial"/>
                <w:sz w:val="18"/>
                <w:szCs w:val="18"/>
              </w:rPr>
            </w:pPr>
            <w:ins w:id="21537"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538" w:author=" " w:date="2019-05-27T04:43:00Z"/>
                <w:rFonts w:ascii="Arial" w:hAnsi="Arial" w:cs="Arial"/>
                <w:sz w:val="18"/>
                <w:szCs w:val="18"/>
              </w:rPr>
            </w:pPr>
            <w:ins w:id="21539"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540" w:author=" " w:date="2019-05-27T04:43:00Z"/>
                <w:rFonts w:cs="Arial"/>
                <w:szCs w:val="18"/>
              </w:rPr>
            </w:pPr>
            <w:ins w:id="21541"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542" w:author=" " w:date="2019-05-27T04:43:00Z"/>
                <w:rFonts w:cs="Arial"/>
                <w:szCs w:val="18"/>
              </w:rPr>
            </w:pPr>
            <w:ins w:id="21543"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544" w:author=" " w:date="2019-05-27T04:43:00Z"/>
                <w:rFonts w:cs="Arial"/>
                <w:szCs w:val="18"/>
              </w:rPr>
            </w:pPr>
            <w:ins w:id="21545"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546" w:author=" " w:date="2019-05-27T04:43:00Z"/>
                <w:rFonts w:cs="Arial"/>
                <w:szCs w:val="18"/>
              </w:rPr>
            </w:pPr>
            <w:ins w:id="21547" w:author=" " w:date="2019-05-27T04:43:00Z">
              <w:r w:rsidRPr="00340831">
                <w:rPr>
                  <w:rFonts w:cs="Arial"/>
                  <w:szCs w:val="18"/>
                  <w:lang w:val="en-US" w:eastAsia="ja-JP"/>
                </w:rPr>
                <w:t>None</w:t>
              </w:r>
            </w:ins>
          </w:p>
        </w:tc>
      </w:tr>
      <w:tr w:rsidR="007B2B12" w:rsidRPr="00340831" w:rsidTr="004C693F">
        <w:trPr>
          <w:gridAfter w:val="1"/>
          <w:wAfter w:w="12" w:type="pct"/>
          <w:cantSplit/>
          <w:ins w:id="21548" w:author=" " w:date="2019-05-27T04:43:00Z"/>
        </w:trPr>
        <w:tc>
          <w:tcPr>
            <w:tcW w:w="1451" w:type="pct"/>
            <w:gridSpan w:val="2"/>
            <w:shd w:val="clear" w:color="auto" w:fill="auto"/>
          </w:tcPr>
          <w:p w:rsidR="00413606" w:rsidRPr="00340831" w:rsidRDefault="00413606" w:rsidP="009E6075">
            <w:pPr>
              <w:spacing w:after="0"/>
              <w:jc w:val="center"/>
              <w:rPr>
                <w:ins w:id="21549" w:author=" " w:date="2019-05-27T04:43:00Z"/>
                <w:rFonts w:ascii="Arial" w:hAnsi="Arial" w:cs="Arial"/>
                <w:sz w:val="18"/>
                <w:szCs w:val="18"/>
                <w:lang w:val="sv-SE" w:eastAsia="ja-JP"/>
              </w:rPr>
            </w:pPr>
            <w:ins w:id="21550"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66A-n260(3O-6A) _UL_66A-n260A</w:t>
              </w:r>
            </w:ins>
          </w:p>
        </w:tc>
        <w:tc>
          <w:tcPr>
            <w:tcW w:w="236" w:type="pct"/>
            <w:shd w:val="clear" w:color="auto" w:fill="auto"/>
          </w:tcPr>
          <w:p w:rsidR="00413606" w:rsidRPr="00340831" w:rsidRDefault="00413606" w:rsidP="009E6075">
            <w:pPr>
              <w:jc w:val="center"/>
              <w:rPr>
                <w:ins w:id="21551" w:author=" " w:date="2019-05-27T04:43:00Z"/>
                <w:rFonts w:ascii="Arial" w:hAnsi="Arial" w:cs="Arial"/>
                <w:sz w:val="18"/>
                <w:szCs w:val="18"/>
              </w:rPr>
            </w:pPr>
            <w:ins w:id="21552"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553" w:author=" " w:date="2019-05-27T04:43:00Z"/>
                <w:rFonts w:ascii="Arial" w:hAnsi="Arial" w:cs="Arial"/>
                <w:sz w:val="18"/>
                <w:szCs w:val="18"/>
              </w:rPr>
            </w:pPr>
            <w:ins w:id="21554"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555" w:author=" " w:date="2019-05-27T04:43:00Z"/>
                <w:rFonts w:cs="Arial"/>
                <w:szCs w:val="18"/>
              </w:rPr>
            </w:pPr>
            <w:ins w:id="21556"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557" w:author=" " w:date="2019-05-27T04:43:00Z"/>
                <w:rFonts w:cs="Arial"/>
                <w:szCs w:val="18"/>
              </w:rPr>
            </w:pPr>
            <w:ins w:id="21558"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559" w:author=" " w:date="2019-05-27T04:43:00Z"/>
                <w:rFonts w:cs="Arial"/>
                <w:szCs w:val="18"/>
              </w:rPr>
            </w:pPr>
            <w:ins w:id="21560"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561" w:author=" " w:date="2019-05-27T04:43:00Z"/>
                <w:rFonts w:cs="Arial"/>
                <w:szCs w:val="18"/>
              </w:rPr>
            </w:pPr>
            <w:ins w:id="21562" w:author=" " w:date="2019-05-27T04:43:00Z">
              <w:r w:rsidRPr="00340831">
                <w:rPr>
                  <w:rFonts w:cs="Arial"/>
                  <w:szCs w:val="18"/>
                  <w:lang w:val="en-US" w:eastAsia="ja-JP"/>
                </w:rPr>
                <w:t>None</w:t>
              </w:r>
            </w:ins>
          </w:p>
        </w:tc>
      </w:tr>
      <w:tr w:rsidR="007B2B12" w:rsidRPr="00340831" w:rsidTr="004C693F">
        <w:trPr>
          <w:gridAfter w:val="1"/>
          <w:wAfter w:w="12" w:type="pct"/>
          <w:cantSplit/>
          <w:ins w:id="21563" w:author=" " w:date="2019-05-27T04:43:00Z"/>
        </w:trPr>
        <w:tc>
          <w:tcPr>
            <w:tcW w:w="1451" w:type="pct"/>
            <w:gridSpan w:val="2"/>
            <w:shd w:val="clear" w:color="auto" w:fill="auto"/>
          </w:tcPr>
          <w:p w:rsidR="00413606" w:rsidRPr="00340831" w:rsidRDefault="00413606" w:rsidP="009E6075">
            <w:pPr>
              <w:spacing w:after="0"/>
              <w:jc w:val="center"/>
              <w:rPr>
                <w:ins w:id="21564" w:author=" " w:date="2019-05-27T04:43:00Z"/>
                <w:rFonts w:ascii="Arial" w:hAnsi="Arial" w:cs="Arial"/>
                <w:sz w:val="18"/>
                <w:szCs w:val="18"/>
                <w:lang w:val="sv-SE" w:eastAsia="ja-JP"/>
              </w:rPr>
            </w:pPr>
            <w:ins w:id="21565"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66A-n260(4O-2A) _UL_66A-n260A</w:t>
              </w:r>
            </w:ins>
          </w:p>
        </w:tc>
        <w:tc>
          <w:tcPr>
            <w:tcW w:w="236" w:type="pct"/>
            <w:shd w:val="clear" w:color="auto" w:fill="auto"/>
          </w:tcPr>
          <w:p w:rsidR="00413606" w:rsidRPr="00340831" w:rsidRDefault="00413606" w:rsidP="009E6075">
            <w:pPr>
              <w:jc w:val="center"/>
              <w:rPr>
                <w:ins w:id="21566" w:author=" " w:date="2019-05-27T04:43:00Z"/>
                <w:rFonts w:ascii="Arial" w:hAnsi="Arial" w:cs="Arial"/>
                <w:sz w:val="18"/>
                <w:szCs w:val="18"/>
              </w:rPr>
            </w:pPr>
            <w:ins w:id="21567"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568" w:author=" " w:date="2019-05-27T04:43:00Z"/>
                <w:rFonts w:ascii="Arial" w:hAnsi="Arial" w:cs="Arial"/>
                <w:sz w:val="18"/>
                <w:szCs w:val="18"/>
              </w:rPr>
            </w:pPr>
            <w:ins w:id="21569"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570" w:author=" " w:date="2019-05-27T04:43:00Z"/>
                <w:rFonts w:cs="Arial"/>
                <w:szCs w:val="18"/>
              </w:rPr>
            </w:pPr>
            <w:ins w:id="21571"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572" w:author=" " w:date="2019-05-27T04:43:00Z"/>
                <w:rFonts w:cs="Arial"/>
                <w:szCs w:val="18"/>
              </w:rPr>
            </w:pPr>
            <w:ins w:id="21573"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574" w:author=" " w:date="2019-05-27T04:43:00Z"/>
                <w:rFonts w:cs="Arial"/>
                <w:szCs w:val="18"/>
              </w:rPr>
            </w:pPr>
            <w:ins w:id="21575"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576" w:author=" " w:date="2019-05-27T04:43:00Z"/>
                <w:rFonts w:cs="Arial"/>
                <w:szCs w:val="18"/>
              </w:rPr>
            </w:pPr>
            <w:ins w:id="21577" w:author=" " w:date="2019-05-27T04:43:00Z">
              <w:r w:rsidRPr="00340831">
                <w:rPr>
                  <w:rFonts w:cs="Arial"/>
                  <w:szCs w:val="18"/>
                  <w:lang w:val="en-US" w:eastAsia="ja-JP"/>
                </w:rPr>
                <w:t>None</w:t>
              </w:r>
            </w:ins>
          </w:p>
        </w:tc>
      </w:tr>
      <w:tr w:rsidR="007B2B12" w:rsidRPr="00340831" w:rsidTr="004C693F">
        <w:trPr>
          <w:gridAfter w:val="1"/>
          <w:wAfter w:w="12" w:type="pct"/>
          <w:cantSplit/>
          <w:ins w:id="21578" w:author=" " w:date="2019-05-27T04:43:00Z"/>
        </w:trPr>
        <w:tc>
          <w:tcPr>
            <w:tcW w:w="1451" w:type="pct"/>
            <w:gridSpan w:val="2"/>
            <w:shd w:val="clear" w:color="auto" w:fill="auto"/>
          </w:tcPr>
          <w:p w:rsidR="00413606" w:rsidRPr="00340831" w:rsidRDefault="00413606" w:rsidP="009E6075">
            <w:pPr>
              <w:spacing w:after="0"/>
              <w:jc w:val="center"/>
              <w:rPr>
                <w:ins w:id="21579" w:author=" " w:date="2019-05-27T04:43:00Z"/>
                <w:rFonts w:ascii="Arial" w:hAnsi="Arial" w:cs="Arial"/>
                <w:sz w:val="18"/>
                <w:szCs w:val="18"/>
                <w:lang w:val="sv-SE" w:eastAsia="ja-JP"/>
              </w:rPr>
            </w:pPr>
            <w:ins w:id="21580"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66A-n260(4O-4A) _UL_66A-n260A</w:t>
              </w:r>
            </w:ins>
          </w:p>
          <w:p w:rsidR="00413606" w:rsidRPr="00340831" w:rsidRDefault="00413606" w:rsidP="009E6075">
            <w:pPr>
              <w:spacing w:after="0"/>
              <w:jc w:val="center"/>
              <w:rPr>
                <w:ins w:id="21581" w:author=" " w:date="2019-05-27T04:43:00Z"/>
                <w:rFonts w:ascii="Arial" w:hAnsi="Arial" w:cs="Arial"/>
                <w:sz w:val="18"/>
                <w:szCs w:val="18"/>
                <w:lang w:val="x-none" w:eastAsia="ja-JP"/>
              </w:rPr>
            </w:pPr>
          </w:p>
        </w:tc>
        <w:tc>
          <w:tcPr>
            <w:tcW w:w="236" w:type="pct"/>
            <w:shd w:val="clear" w:color="auto" w:fill="auto"/>
          </w:tcPr>
          <w:p w:rsidR="00413606" w:rsidRPr="00340831" w:rsidRDefault="00413606" w:rsidP="009E6075">
            <w:pPr>
              <w:jc w:val="center"/>
              <w:rPr>
                <w:ins w:id="21582" w:author=" " w:date="2019-05-27T04:43:00Z"/>
                <w:rFonts w:ascii="Arial" w:hAnsi="Arial" w:cs="Arial"/>
                <w:sz w:val="18"/>
                <w:szCs w:val="18"/>
              </w:rPr>
            </w:pPr>
            <w:ins w:id="21583"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584" w:author=" " w:date="2019-05-27T04:43:00Z"/>
                <w:rFonts w:ascii="Arial" w:hAnsi="Arial" w:cs="Arial"/>
                <w:sz w:val="18"/>
                <w:szCs w:val="18"/>
              </w:rPr>
            </w:pPr>
            <w:ins w:id="2158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586" w:author=" " w:date="2019-05-27T04:43:00Z"/>
                <w:rFonts w:cs="Arial"/>
                <w:szCs w:val="18"/>
              </w:rPr>
            </w:pPr>
            <w:ins w:id="21587"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588" w:author=" " w:date="2019-05-27T04:43:00Z"/>
                <w:rFonts w:cs="Arial"/>
                <w:szCs w:val="18"/>
              </w:rPr>
            </w:pPr>
            <w:ins w:id="21589"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590" w:author=" " w:date="2019-05-27T04:43:00Z"/>
                <w:rFonts w:cs="Arial"/>
                <w:szCs w:val="18"/>
              </w:rPr>
            </w:pPr>
            <w:ins w:id="21591"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592" w:author=" " w:date="2019-05-27T04:43:00Z"/>
                <w:rFonts w:cs="Arial"/>
                <w:szCs w:val="18"/>
              </w:rPr>
            </w:pPr>
            <w:ins w:id="21593" w:author=" " w:date="2019-05-27T04:43:00Z">
              <w:r w:rsidRPr="00340831">
                <w:rPr>
                  <w:rFonts w:cs="Arial"/>
                  <w:szCs w:val="18"/>
                  <w:lang w:val="en-US" w:eastAsia="ja-JP"/>
                </w:rPr>
                <w:t>None</w:t>
              </w:r>
            </w:ins>
          </w:p>
        </w:tc>
      </w:tr>
      <w:tr w:rsidR="007B2B12" w:rsidRPr="00340831" w:rsidTr="004C693F">
        <w:trPr>
          <w:gridAfter w:val="1"/>
          <w:wAfter w:w="12" w:type="pct"/>
          <w:cantSplit/>
          <w:ins w:id="21594" w:author=" " w:date="2019-05-27T04:43:00Z"/>
        </w:trPr>
        <w:tc>
          <w:tcPr>
            <w:tcW w:w="1451" w:type="pct"/>
            <w:gridSpan w:val="2"/>
            <w:shd w:val="clear" w:color="auto" w:fill="auto"/>
          </w:tcPr>
          <w:p w:rsidR="00413606" w:rsidRPr="00340831" w:rsidRDefault="00413606" w:rsidP="009E6075">
            <w:pPr>
              <w:spacing w:after="0"/>
              <w:jc w:val="center"/>
              <w:rPr>
                <w:ins w:id="21595" w:author=" " w:date="2019-05-27T04:43:00Z"/>
                <w:rFonts w:ascii="Arial" w:eastAsia="SimSun" w:hAnsi="Arial" w:cs="Arial"/>
                <w:sz w:val="18"/>
                <w:szCs w:val="18"/>
                <w:lang w:eastAsia="zh-CN"/>
              </w:rPr>
            </w:pPr>
            <w:ins w:id="21596"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66A-n260(2P-6A) _UL_66A-n260A</w:t>
              </w:r>
            </w:ins>
          </w:p>
        </w:tc>
        <w:tc>
          <w:tcPr>
            <w:tcW w:w="236" w:type="pct"/>
            <w:shd w:val="clear" w:color="auto" w:fill="auto"/>
          </w:tcPr>
          <w:p w:rsidR="00413606" w:rsidRPr="00340831" w:rsidRDefault="00413606" w:rsidP="009E6075">
            <w:pPr>
              <w:jc w:val="center"/>
              <w:rPr>
                <w:ins w:id="21597" w:author=" " w:date="2019-05-27T04:43:00Z"/>
                <w:rFonts w:ascii="Arial" w:hAnsi="Arial" w:cs="Arial"/>
                <w:sz w:val="18"/>
                <w:szCs w:val="18"/>
              </w:rPr>
            </w:pPr>
            <w:ins w:id="21598"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599" w:author=" " w:date="2019-05-27T04:43:00Z"/>
                <w:rFonts w:ascii="Arial" w:hAnsi="Arial" w:cs="Arial"/>
                <w:sz w:val="18"/>
                <w:szCs w:val="18"/>
              </w:rPr>
            </w:pPr>
            <w:ins w:id="2160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601" w:author=" " w:date="2019-05-27T04:43:00Z"/>
                <w:rFonts w:cs="Arial"/>
                <w:szCs w:val="18"/>
              </w:rPr>
            </w:pPr>
            <w:ins w:id="21602"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603" w:author=" " w:date="2019-05-27T04:43:00Z"/>
                <w:rFonts w:cs="Arial"/>
                <w:szCs w:val="18"/>
              </w:rPr>
            </w:pPr>
            <w:ins w:id="21604"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605" w:author=" " w:date="2019-05-27T04:43:00Z"/>
                <w:rFonts w:cs="Arial"/>
                <w:szCs w:val="18"/>
              </w:rPr>
            </w:pPr>
            <w:ins w:id="21606"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607" w:author=" " w:date="2019-05-27T04:43:00Z"/>
                <w:rFonts w:cs="Arial"/>
                <w:szCs w:val="18"/>
              </w:rPr>
            </w:pPr>
            <w:ins w:id="21608" w:author=" " w:date="2019-05-27T04:43:00Z">
              <w:r w:rsidRPr="00340831">
                <w:rPr>
                  <w:rFonts w:cs="Arial"/>
                  <w:szCs w:val="18"/>
                  <w:lang w:val="en-US" w:eastAsia="ja-JP"/>
                </w:rPr>
                <w:t>None</w:t>
              </w:r>
            </w:ins>
          </w:p>
        </w:tc>
      </w:tr>
      <w:tr w:rsidR="007B2B12" w:rsidRPr="00340831" w:rsidTr="004C693F">
        <w:trPr>
          <w:gridAfter w:val="1"/>
          <w:wAfter w:w="12" w:type="pct"/>
          <w:cantSplit/>
          <w:ins w:id="21609" w:author=" " w:date="2019-05-27T04:43:00Z"/>
        </w:trPr>
        <w:tc>
          <w:tcPr>
            <w:tcW w:w="1451" w:type="pct"/>
            <w:gridSpan w:val="2"/>
            <w:shd w:val="clear" w:color="auto" w:fill="auto"/>
          </w:tcPr>
          <w:p w:rsidR="00413606" w:rsidRPr="00340831" w:rsidRDefault="00413606" w:rsidP="009E6075">
            <w:pPr>
              <w:spacing w:after="0"/>
              <w:jc w:val="center"/>
              <w:rPr>
                <w:ins w:id="21610" w:author=" " w:date="2019-05-27T04:43:00Z"/>
                <w:rFonts w:ascii="Arial" w:hAnsi="Arial" w:cs="Arial"/>
                <w:sz w:val="18"/>
                <w:szCs w:val="18"/>
                <w:lang w:val="sv-SE" w:eastAsia="ja-JP"/>
              </w:rPr>
            </w:pPr>
            <w:ins w:id="21611"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66A-n260(2P-2O) _UL_66A-n260A</w:t>
              </w:r>
            </w:ins>
          </w:p>
        </w:tc>
        <w:tc>
          <w:tcPr>
            <w:tcW w:w="236" w:type="pct"/>
            <w:shd w:val="clear" w:color="auto" w:fill="auto"/>
          </w:tcPr>
          <w:p w:rsidR="00413606" w:rsidRPr="00340831" w:rsidRDefault="00413606" w:rsidP="009E6075">
            <w:pPr>
              <w:jc w:val="center"/>
              <w:rPr>
                <w:ins w:id="21612" w:author=" " w:date="2019-05-27T04:43:00Z"/>
                <w:rFonts w:ascii="Arial" w:hAnsi="Arial" w:cs="Arial"/>
                <w:sz w:val="18"/>
                <w:szCs w:val="18"/>
              </w:rPr>
            </w:pPr>
            <w:ins w:id="21613"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614" w:author=" " w:date="2019-05-27T04:43:00Z"/>
                <w:rFonts w:ascii="Arial" w:hAnsi="Arial" w:cs="Arial"/>
                <w:sz w:val="18"/>
                <w:szCs w:val="18"/>
              </w:rPr>
            </w:pPr>
            <w:ins w:id="2161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616" w:author=" " w:date="2019-05-27T04:43:00Z"/>
                <w:rFonts w:cs="Arial"/>
                <w:szCs w:val="18"/>
              </w:rPr>
            </w:pPr>
            <w:ins w:id="21617"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618" w:author=" " w:date="2019-05-27T04:43:00Z"/>
                <w:rFonts w:cs="Arial"/>
                <w:szCs w:val="18"/>
              </w:rPr>
            </w:pPr>
            <w:ins w:id="21619"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620" w:author=" " w:date="2019-05-27T04:43:00Z"/>
                <w:rFonts w:cs="Arial"/>
                <w:szCs w:val="18"/>
              </w:rPr>
            </w:pPr>
            <w:ins w:id="21621"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622" w:author=" " w:date="2019-05-27T04:43:00Z"/>
                <w:rFonts w:cs="Arial"/>
                <w:szCs w:val="18"/>
              </w:rPr>
            </w:pPr>
            <w:ins w:id="21623" w:author=" " w:date="2019-05-27T04:43:00Z">
              <w:r w:rsidRPr="00340831">
                <w:rPr>
                  <w:rFonts w:cs="Arial"/>
                  <w:szCs w:val="18"/>
                  <w:lang w:val="en-US" w:eastAsia="ja-JP"/>
                </w:rPr>
                <w:t>None</w:t>
              </w:r>
            </w:ins>
          </w:p>
        </w:tc>
      </w:tr>
      <w:tr w:rsidR="007B2B12" w:rsidRPr="00340831" w:rsidTr="004C693F">
        <w:trPr>
          <w:gridAfter w:val="1"/>
          <w:wAfter w:w="12" w:type="pct"/>
          <w:cantSplit/>
          <w:ins w:id="21624" w:author=" " w:date="2019-05-27T04:43:00Z"/>
        </w:trPr>
        <w:tc>
          <w:tcPr>
            <w:tcW w:w="1451" w:type="pct"/>
            <w:gridSpan w:val="2"/>
            <w:shd w:val="clear" w:color="auto" w:fill="auto"/>
          </w:tcPr>
          <w:p w:rsidR="00413606" w:rsidRPr="00340831" w:rsidRDefault="00413606" w:rsidP="009E6075">
            <w:pPr>
              <w:spacing w:after="0"/>
              <w:jc w:val="center"/>
              <w:rPr>
                <w:ins w:id="21625" w:author=" " w:date="2019-05-27T04:43:00Z"/>
                <w:rFonts w:ascii="Arial" w:hAnsi="Arial" w:cs="Arial"/>
                <w:sz w:val="18"/>
                <w:szCs w:val="18"/>
                <w:lang w:val="sv-SE" w:eastAsia="ja-JP"/>
              </w:rPr>
            </w:pPr>
            <w:ins w:id="21626"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66A-n260(4P) _UL_66A-n260A</w:t>
              </w:r>
            </w:ins>
          </w:p>
          <w:p w:rsidR="00413606" w:rsidRPr="00340831" w:rsidRDefault="00413606" w:rsidP="009E6075">
            <w:pPr>
              <w:spacing w:after="0"/>
              <w:jc w:val="center"/>
              <w:rPr>
                <w:ins w:id="21627" w:author=" " w:date="2019-05-27T04:43:00Z"/>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21628" w:author=" " w:date="2019-05-27T04:43:00Z"/>
                <w:rFonts w:ascii="Arial" w:hAnsi="Arial" w:cs="Arial"/>
                <w:sz w:val="18"/>
                <w:szCs w:val="18"/>
              </w:rPr>
            </w:pPr>
            <w:ins w:id="21629"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630" w:author=" " w:date="2019-05-27T04:43:00Z"/>
                <w:rFonts w:ascii="Arial" w:hAnsi="Arial" w:cs="Arial"/>
                <w:sz w:val="18"/>
                <w:szCs w:val="18"/>
              </w:rPr>
            </w:pPr>
            <w:ins w:id="2163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632" w:author=" " w:date="2019-05-27T04:43:00Z"/>
                <w:rFonts w:cs="Arial"/>
                <w:szCs w:val="18"/>
              </w:rPr>
            </w:pPr>
            <w:ins w:id="21633"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634" w:author=" " w:date="2019-05-27T04:43:00Z"/>
                <w:rFonts w:cs="Arial"/>
                <w:szCs w:val="18"/>
              </w:rPr>
            </w:pPr>
            <w:ins w:id="21635"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636" w:author=" " w:date="2019-05-27T04:43:00Z"/>
                <w:rFonts w:cs="Arial"/>
                <w:szCs w:val="18"/>
              </w:rPr>
            </w:pPr>
            <w:ins w:id="21637"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638" w:author=" " w:date="2019-05-27T04:43:00Z"/>
                <w:rFonts w:cs="Arial"/>
                <w:szCs w:val="18"/>
              </w:rPr>
            </w:pPr>
            <w:ins w:id="21639" w:author=" " w:date="2019-05-27T04:43:00Z">
              <w:r w:rsidRPr="00340831">
                <w:rPr>
                  <w:rFonts w:cs="Arial"/>
                  <w:szCs w:val="18"/>
                  <w:lang w:val="en-US" w:eastAsia="ja-JP"/>
                </w:rPr>
                <w:t>None</w:t>
              </w:r>
            </w:ins>
          </w:p>
        </w:tc>
      </w:tr>
      <w:tr w:rsidR="007B2B12" w:rsidRPr="00340831" w:rsidTr="004C693F">
        <w:trPr>
          <w:gridAfter w:val="1"/>
          <w:wAfter w:w="12" w:type="pct"/>
          <w:cantSplit/>
          <w:ins w:id="21640" w:author=" " w:date="2019-05-27T04:43:00Z"/>
        </w:trPr>
        <w:tc>
          <w:tcPr>
            <w:tcW w:w="1451" w:type="pct"/>
            <w:gridSpan w:val="2"/>
            <w:shd w:val="clear" w:color="auto" w:fill="auto"/>
          </w:tcPr>
          <w:p w:rsidR="00413606" w:rsidRPr="00340831" w:rsidRDefault="00413606" w:rsidP="009E6075">
            <w:pPr>
              <w:spacing w:after="0"/>
              <w:jc w:val="center"/>
              <w:rPr>
                <w:ins w:id="21641" w:author=" " w:date="2019-05-27T04:43:00Z"/>
                <w:rFonts w:ascii="Arial" w:hAnsi="Arial" w:cs="Arial"/>
                <w:sz w:val="18"/>
                <w:szCs w:val="18"/>
                <w:lang w:val="sv-SE" w:eastAsia="ja-JP"/>
              </w:rPr>
            </w:pPr>
            <w:ins w:id="21642"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66A-n260(4P-2A) _UL_66A-n260A</w:t>
              </w:r>
            </w:ins>
          </w:p>
        </w:tc>
        <w:tc>
          <w:tcPr>
            <w:tcW w:w="236" w:type="pct"/>
            <w:shd w:val="clear" w:color="auto" w:fill="auto"/>
          </w:tcPr>
          <w:p w:rsidR="00413606" w:rsidRPr="00340831" w:rsidRDefault="00413606" w:rsidP="009E6075">
            <w:pPr>
              <w:jc w:val="center"/>
              <w:rPr>
                <w:ins w:id="21643" w:author=" " w:date="2019-05-27T04:43:00Z"/>
                <w:rFonts w:ascii="Arial" w:hAnsi="Arial" w:cs="Arial"/>
                <w:sz w:val="18"/>
                <w:szCs w:val="18"/>
              </w:rPr>
            </w:pPr>
            <w:ins w:id="21644"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645" w:author=" " w:date="2019-05-27T04:43:00Z"/>
                <w:rFonts w:ascii="Arial" w:hAnsi="Arial" w:cs="Arial"/>
                <w:sz w:val="18"/>
                <w:szCs w:val="18"/>
              </w:rPr>
            </w:pPr>
            <w:ins w:id="2164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647" w:author=" " w:date="2019-05-27T04:43:00Z"/>
                <w:rFonts w:cs="Arial"/>
                <w:szCs w:val="18"/>
              </w:rPr>
            </w:pPr>
            <w:ins w:id="21648"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649" w:author=" " w:date="2019-05-27T04:43:00Z"/>
                <w:rFonts w:cs="Arial"/>
                <w:szCs w:val="18"/>
              </w:rPr>
            </w:pPr>
            <w:ins w:id="21650"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651" w:author=" " w:date="2019-05-27T04:43:00Z"/>
                <w:rFonts w:cs="Arial"/>
                <w:szCs w:val="18"/>
              </w:rPr>
            </w:pPr>
            <w:ins w:id="21652"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653" w:author=" " w:date="2019-05-27T04:43:00Z"/>
                <w:rFonts w:cs="Arial"/>
                <w:szCs w:val="18"/>
              </w:rPr>
            </w:pPr>
            <w:ins w:id="21654" w:author=" " w:date="2019-05-27T04:43:00Z">
              <w:r w:rsidRPr="00340831">
                <w:rPr>
                  <w:rFonts w:cs="Arial"/>
                  <w:szCs w:val="18"/>
                  <w:lang w:val="en-US" w:eastAsia="ja-JP"/>
                </w:rPr>
                <w:t>None</w:t>
              </w:r>
            </w:ins>
          </w:p>
        </w:tc>
      </w:tr>
      <w:tr w:rsidR="007B2B12" w:rsidRPr="00340831" w:rsidTr="004C693F">
        <w:trPr>
          <w:gridAfter w:val="1"/>
          <w:wAfter w:w="12" w:type="pct"/>
          <w:cantSplit/>
          <w:ins w:id="21655" w:author=" " w:date="2019-05-27T04:43:00Z"/>
        </w:trPr>
        <w:tc>
          <w:tcPr>
            <w:tcW w:w="1451" w:type="pct"/>
            <w:gridSpan w:val="2"/>
            <w:shd w:val="clear" w:color="auto" w:fill="auto"/>
          </w:tcPr>
          <w:p w:rsidR="00413606" w:rsidRPr="00340831" w:rsidRDefault="00413606" w:rsidP="009E6075">
            <w:pPr>
              <w:spacing w:after="0"/>
              <w:jc w:val="center"/>
              <w:rPr>
                <w:ins w:id="21656" w:author=" " w:date="2019-05-27T04:43:00Z"/>
                <w:rFonts w:ascii="Arial" w:eastAsia="SimSun" w:hAnsi="Arial" w:cs="Arial"/>
                <w:sz w:val="18"/>
                <w:szCs w:val="18"/>
                <w:lang w:eastAsia="zh-CN"/>
              </w:rPr>
            </w:pPr>
            <w:ins w:id="21657"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66A-n260(2Q-4A) _UL_66A-n260A</w:t>
              </w:r>
            </w:ins>
          </w:p>
        </w:tc>
        <w:tc>
          <w:tcPr>
            <w:tcW w:w="236" w:type="pct"/>
            <w:shd w:val="clear" w:color="auto" w:fill="auto"/>
          </w:tcPr>
          <w:p w:rsidR="00413606" w:rsidRPr="00340831" w:rsidRDefault="00413606" w:rsidP="009E6075">
            <w:pPr>
              <w:jc w:val="center"/>
              <w:rPr>
                <w:ins w:id="21658" w:author=" " w:date="2019-05-27T04:43:00Z"/>
                <w:rFonts w:ascii="Arial" w:hAnsi="Arial" w:cs="Arial"/>
                <w:sz w:val="18"/>
                <w:szCs w:val="18"/>
              </w:rPr>
            </w:pPr>
            <w:ins w:id="21659"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660" w:author=" " w:date="2019-05-27T04:43:00Z"/>
                <w:rFonts w:ascii="Arial" w:hAnsi="Arial" w:cs="Arial"/>
                <w:sz w:val="18"/>
                <w:szCs w:val="18"/>
              </w:rPr>
            </w:pPr>
            <w:ins w:id="2166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662" w:author=" " w:date="2019-05-27T04:43:00Z"/>
                <w:rFonts w:cs="Arial"/>
                <w:szCs w:val="18"/>
              </w:rPr>
            </w:pPr>
            <w:ins w:id="21663"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664" w:author=" " w:date="2019-05-27T04:43:00Z"/>
                <w:rFonts w:cs="Arial"/>
                <w:szCs w:val="18"/>
              </w:rPr>
            </w:pPr>
            <w:ins w:id="21665"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666" w:author=" " w:date="2019-05-27T04:43:00Z"/>
                <w:rFonts w:cs="Arial"/>
                <w:szCs w:val="18"/>
              </w:rPr>
            </w:pPr>
            <w:ins w:id="21667"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668" w:author=" " w:date="2019-05-27T04:43:00Z"/>
                <w:rFonts w:cs="Arial"/>
                <w:szCs w:val="18"/>
              </w:rPr>
            </w:pPr>
            <w:ins w:id="21669" w:author=" " w:date="2019-05-27T04:43:00Z">
              <w:r w:rsidRPr="00340831">
                <w:rPr>
                  <w:rFonts w:cs="Arial"/>
                  <w:szCs w:val="18"/>
                  <w:lang w:val="en-US" w:eastAsia="ja-JP"/>
                </w:rPr>
                <w:t>None</w:t>
              </w:r>
            </w:ins>
          </w:p>
        </w:tc>
      </w:tr>
      <w:tr w:rsidR="007B2B12" w:rsidRPr="00340831" w:rsidTr="004C693F">
        <w:trPr>
          <w:gridAfter w:val="1"/>
          <w:wAfter w:w="12" w:type="pct"/>
          <w:cantSplit/>
          <w:ins w:id="21670" w:author=" " w:date="2019-05-27T04:43:00Z"/>
        </w:trPr>
        <w:tc>
          <w:tcPr>
            <w:tcW w:w="1451" w:type="pct"/>
            <w:gridSpan w:val="2"/>
            <w:shd w:val="clear" w:color="auto" w:fill="auto"/>
          </w:tcPr>
          <w:p w:rsidR="00413606" w:rsidRPr="00340831" w:rsidRDefault="00413606" w:rsidP="009E6075">
            <w:pPr>
              <w:spacing w:after="0"/>
              <w:jc w:val="center"/>
              <w:rPr>
                <w:ins w:id="21671" w:author=" " w:date="2019-05-27T04:43:00Z"/>
                <w:rFonts w:ascii="Arial" w:hAnsi="Arial" w:cs="Arial"/>
                <w:sz w:val="18"/>
                <w:szCs w:val="18"/>
                <w:lang w:val="sv-SE" w:eastAsia="ja-JP"/>
              </w:rPr>
            </w:pPr>
            <w:ins w:id="21672"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66A-n260(2Q-2O-2A) _UL_66A-n260A</w:t>
              </w:r>
            </w:ins>
          </w:p>
        </w:tc>
        <w:tc>
          <w:tcPr>
            <w:tcW w:w="236" w:type="pct"/>
            <w:shd w:val="clear" w:color="auto" w:fill="auto"/>
          </w:tcPr>
          <w:p w:rsidR="00413606" w:rsidRPr="00340831" w:rsidRDefault="00413606" w:rsidP="009E6075">
            <w:pPr>
              <w:jc w:val="center"/>
              <w:rPr>
                <w:ins w:id="21673" w:author=" " w:date="2019-05-27T04:43:00Z"/>
                <w:rFonts w:ascii="Arial" w:hAnsi="Arial" w:cs="Arial"/>
                <w:sz w:val="18"/>
                <w:szCs w:val="18"/>
              </w:rPr>
            </w:pPr>
            <w:ins w:id="21674"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675" w:author=" " w:date="2019-05-27T04:43:00Z"/>
                <w:rFonts w:ascii="Arial" w:hAnsi="Arial" w:cs="Arial"/>
                <w:sz w:val="18"/>
                <w:szCs w:val="18"/>
              </w:rPr>
            </w:pPr>
            <w:ins w:id="2167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677" w:author=" " w:date="2019-05-27T04:43:00Z"/>
                <w:rFonts w:cs="Arial"/>
                <w:szCs w:val="18"/>
              </w:rPr>
            </w:pPr>
            <w:ins w:id="21678"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679" w:author=" " w:date="2019-05-27T04:43:00Z"/>
                <w:rFonts w:cs="Arial"/>
                <w:szCs w:val="18"/>
              </w:rPr>
            </w:pPr>
            <w:ins w:id="21680"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681" w:author=" " w:date="2019-05-27T04:43:00Z"/>
                <w:rFonts w:cs="Arial"/>
                <w:szCs w:val="18"/>
              </w:rPr>
            </w:pPr>
            <w:ins w:id="21682"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683" w:author=" " w:date="2019-05-27T04:43:00Z"/>
                <w:rFonts w:cs="Arial"/>
                <w:szCs w:val="18"/>
              </w:rPr>
            </w:pPr>
            <w:ins w:id="21684" w:author=" " w:date="2019-05-27T04:43:00Z">
              <w:r w:rsidRPr="00340831">
                <w:rPr>
                  <w:rFonts w:cs="Arial"/>
                  <w:szCs w:val="18"/>
                  <w:lang w:val="en-US" w:eastAsia="ja-JP"/>
                </w:rPr>
                <w:t>None</w:t>
              </w:r>
            </w:ins>
          </w:p>
        </w:tc>
      </w:tr>
      <w:tr w:rsidR="007B2B12" w:rsidRPr="00340831" w:rsidTr="004C693F">
        <w:trPr>
          <w:gridAfter w:val="1"/>
          <w:wAfter w:w="12" w:type="pct"/>
          <w:cantSplit/>
          <w:ins w:id="21685" w:author=" " w:date="2019-05-27T04:43:00Z"/>
        </w:trPr>
        <w:tc>
          <w:tcPr>
            <w:tcW w:w="1451" w:type="pct"/>
            <w:gridSpan w:val="2"/>
            <w:shd w:val="clear" w:color="auto" w:fill="auto"/>
          </w:tcPr>
          <w:p w:rsidR="00413606" w:rsidRPr="00340831" w:rsidRDefault="00413606" w:rsidP="009E6075">
            <w:pPr>
              <w:spacing w:after="0"/>
              <w:jc w:val="center"/>
              <w:rPr>
                <w:ins w:id="21686" w:author=" " w:date="2019-05-27T04:43:00Z"/>
                <w:rFonts w:ascii="Arial" w:hAnsi="Arial" w:cs="Arial"/>
                <w:sz w:val="18"/>
                <w:szCs w:val="18"/>
                <w:lang w:val="sv-SE" w:eastAsia="ja-JP"/>
              </w:rPr>
            </w:pPr>
            <w:ins w:id="21687"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66A-n261(D-2O-A) _UL_66A-n261A</w:t>
              </w:r>
            </w:ins>
          </w:p>
          <w:p w:rsidR="00413606" w:rsidRPr="00340831" w:rsidRDefault="00413606" w:rsidP="009E6075">
            <w:pPr>
              <w:spacing w:after="0"/>
              <w:jc w:val="center"/>
              <w:rPr>
                <w:ins w:id="21688" w:author=" " w:date="2019-05-27T04:43:00Z"/>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21689" w:author=" " w:date="2019-05-27T04:43:00Z"/>
                <w:rFonts w:ascii="Arial" w:hAnsi="Arial" w:cs="Arial"/>
                <w:sz w:val="18"/>
                <w:szCs w:val="18"/>
              </w:rPr>
            </w:pPr>
            <w:ins w:id="21690"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691" w:author=" " w:date="2019-05-27T04:43:00Z"/>
                <w:rFonts w:ascii="Arial" w:hAnsi="Arial" w:cs="Arial"/>
                <w:sz w:val="18"/>
                <w:szCs w:val="18"/>
              </w:rPr>
            </w:pPr>
            <w:ins w:id="2169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693" w:author=" " w:date="2019-05-27T04:43:00Z"/>
                <w:rFonts w:cs="Arial"/>
                <w:szCs w:val="18"/>
              </w:rPr>
            </w:pPr>
            <w:ins w:id="21694"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695" w:author=" " w:date="2019-05-27T04:43:00Z"/>
                <w:rFonts w:cs="Arial"/>
                <w:szCs w:val="18"/>
              </w:rPr>
            </w:pPr>
            <w:ins w:id="2169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697" w:author=" " w:date="2019-05-27T04:43:00Z"/>
                <w:rFonts w:cs="Arial"/>
                <w:szCs w:val="18"/>
              </w:rPr>
            </w:pPr>
            <w:ins w:id="2169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699" w:author=" " w:date="2019-05-27T04:43:00Z"/>
                <w:rFonts w:cs="Arial"/>
                <w:szCs w:val="18"/>
              </w:rPr>
            </w:pPr>
            <w:ins w:id="21700" w:author=" " w:date="2019-05-27T04:43:00Z">
              <w:r w:rsidRPr="00340831">
                <w:rPr>
                  <w:rFonts w:cs="Arial"/>
                  <w:szCs w:val="18"/>
                  <w:lang w:val="en-US" w:eastAsia="ja-JP"/>
                </w:rPr>
                <w:t>None</w:t>
              </w:r>
            </w:ins>
          </w:p>
        </w:tc>
      </w:tr>
      <w:tr w:rsidR="007B2B12" w:rsidRPr="00340831" w:rsidTr="004C693F">
        <w:trPr>
          <w:gridAfter w:val="1"/>
          <w:wAfter w:w="12" w:type="pct"/>
          <w:cantSplit/>
          <w:ins w:id="21701" w:author=" " w:date="2019-05-27T04:43:00Z"/>
        </w:trPr>
        <w:tc>
          <w:tcPr>
            <w:tcW w:w="1451" w:type="pct"/>
            <w:gridSpan w:val="2"/>
            <w:shd w:val="clear" w:color="auto" w:fill="auto"/>
          </w:tcPr>
          <w:p w:rsidR="00413606" w:rsidRPr="00340831" w:rsidRDefault="00413606" w:rsidP="009E6075">
            <w:pPr>
              <w:spacing w:after="0"/>
              <w:jc w:val="center"/>
              <w:rPr>
                <w:ins w:id="21702" w:author=" " w:date="2019-05-27T04:43:00Z"/>
                <w:rFonts w:ascii="Arial" w:hAnsi="Arial" w:cs="Arial"/>
                <w:sz w:val="18"/>
                <w:szCs w:val="18"/>
                <w:lang w:val="sv-SE" w:eastAsia="ja-JP"/>
              </w:rPr>
            </w:pPr>
            <w:ins w:id="21703"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eastAsia="SimSun" w:hAnsi="Arial" w:cs="Arial"/>
                  <w:sz w:val="18"/>
                  <w:szCs w:val="18"/>
                  <w:lang w:val="en-US"/>
                </w:rPr>
                <w:t>66</w:t>
              </w:r>
              <w:r w:rsidRPr="00340831">
                <w:rPr>
                  <w:rFonts w:ascii="Arial" w:hAnsi="Arial" w:cs="Arial"/>
                  <w:sz w:val="18"/>
                  <w:szCs w:val="18"/>
                  <w:lang w:val="sv-SE" w:eastAsia="ja-JP"/>
                </w:rPr>
                <w:t>A-n261(2D-A) _UL_66A-n261A</w:t>
              </w:r>
            </w:ins>
          </w:p>
          <w:p w:rsidR="00413606" w:rsidRPr="00340831" w:rsidRDefault="00413606" w:rsidP="009E6075">
            <w:pPr>
              <w:spacing w:after="0"/>
              <w:jc w:val="center"/>
              <w:rPr>
                <w:ins w:id="21704" w:author=" " w:date="2019-05-27T04:43:00Z"/>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21705" w:author=" " w:date="2019-05-27T04:43:00Z"/>
                <w:rFonts w:ascii="Arial" w:hAnsi="Arial" w:cs="Arial"/>
                <w:sz w:val="18"/>
                <w:szCs w:val="18"/>
              </w:rPr>
            </w:pPr>
            <w:ins w:id="21706"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707" w:author=" " w:date="2019-05-27T04:43:00Z"/>
                <w:rFonts w:ascii="Arial" w:hAnsi="Arial" w:cs="Arial"/>
                <w:sz w:val="18"/>
                <w:szCs w:val="18"/>
              </w:rPr>
            </w:pPr>
            <w:ins w:id="21708"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709" w:author=" " w:date="2019-05-27T04:43:00Z"/>
                <w:rFonts w:cs="Arial"/>
                <w:szCs w:val="18"/>
              </w:rPr>
            </w:pPr>
            <w:ins w:id="21710"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711" w:author=" " w:date="2019-05-27T04:43:00Z"/>
                <w:rFonts w:cs="Arial"/>
                <w:szCs w:val="18"/>
              </w:rPr>
            </w:pPr>
            <w:ins w:id="21712"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713" w:author=" " w:date="2019-05-27T04:43:00Z"/>
                <w:rFonts w:cs="Arial"/>
                <w:szCs w:val="18"/>
              </w:rPr>
            </w:pPr>
            <w:ins w:id="21714"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715" w:author=" " w:date="2019-05-27T04:43:00Z"/>
                <w:rFonts w:cs="Arial"/>
                <w:szCs w:val="18"/>
              </w:rPr>
            </w:pPr>
            <w:ins w:id="21716" w:author=" " w:date="2019-05-27T04:43:00Z">
              <w:r w:rsidRPr="00340831">
                <w:rPr>
                  <w:rFonts w:cs="Arial"/>
                  <w:szCs w:val="18"/>
                  <w:lang w:val="en-US" w:eastAsia="ja-JP"/>
                </w:rPr>
                <w:t>None</w:t>
              </w:r>
            </w:ins>
          </w:p>
        </w:tc>
      </w:tr>
      <w:tr w:rsidR="007B2B12" w:rsidRPr="00340831" w:rsidTr="004C693F">
        <w:trPr>
          <w:gridAfter w:val="1"/>
          <w:wAfter w:w="12" w:type="pct"/>
          <w:cantSplit/>
          <w:ins w:id="21717" w:author=" " w:date="2019-05-27T04:43:00Z"/>
        </w:trPr>
        <w:tc>
          <w:tcPr>
            <w:tcW w:w="1451" w:type="pct"/>
            <w:gridSpan w:val="2"/>
            <w:shd w:val="clear" w:color="auto" w:fill="auto"/>
          </w:tcPr>
          <w:p w:rsidR="00413606" w:rsidRPr="00340831" w:rsidRDefault="00413606" w:rsidP="009E6075">
            <w:pPr>
              <w:spacing w:after="0"/>
              <w:jc w:val="center"/>
              <w:rPr>
                <w:ins w:id="21718" w:author=" " w:date="2019-05-27T04:43:00Z"/>
                <w:rFonts w:ascii="Arial" w:hAnsi="Arial" w:cs="Arial"/>
                <w:sz w:val="18"/>
                <w:szCs w:val="18"/>
                <w:lang w:val="sv-SE" w:eastAsia="ja-JP"/>
              </w:rPr>
            </w:pPr>
            <w:ins w:id="21719"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66A-n261(2G-2O-A) _UL_66A-n261A</w:t>
              </w:r>
            </w:ins>
          </w:p>
          <w:p w:rsidR="00413606" w:rsidRPr="00340831" w:rsidRDefault="00413606" w:rsidP="009E6075">
            <w:pPr>
              <w:spacing w:after="0"/>
              <w:jc w:val="center"/>
              <w:rPr>
                <w:ins w:id="21720" w:author=" " w:date="2019-05-27T04:43:00Z"/>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21721" w:author=" " w:date="2019-05-27T04:43:00Z"/>
                <w:rFonts w:ascii="Arial" w:hAnsi="Arial" w:cs="Arial"/>
                <w:sz w:val="18"/>
                <w:szCs w:val="18"/>
              </w:rPr>
            </w:pPr>
            <w:ins w:id="21722"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723" w:author=" " w:date="2019-05-27T04:43:00Z"/>
                <w:rFonts w:ascii="Arial" w:hAnsi="Arial" w:cs="Arial"/>
                <w:sz w:val="18"/>
                <w:szCs w:val="18"/>
              </w:rPr>
            </w:pPr>
            <w:ins w:id="21724"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725" w:author=" " w:date="2019-05-27T04:43:00Z"/>
                <w:rFonts w:cs="Arial"/>
                <w:szCs w:val="18"/>
              </w:rPr>
            </w:pPr>
            <w:ins w:id="21726"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727" w:author=" " w:date="2019-05-27T04:43:00Z"/>
                <w:rFonts w:cs="Arial"/>
                <w:szCs w:val="18"/>
              </w:rPr>
            </w:pPr>
            <w:ins w:id="21728"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729" w:author=" " w:date="2019-05-27T04:43:00Z"/>
                <w:rFonts w:cs="Arial"/>
                <w:szCs w:val="18"/>
              </w:rPr>
            </w:pPr>
            <w:ins w:id="21730"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731" w:author=" " w:date="2019-05-27T04:43:00Z"/>
                <w:rFonts w:cs="Arial"/>
                <w:szCs w:val="18"/>
              </w:rPr>
            </w:pPr>
            <w:ins w:id="21732" w:author=" " w:date="2019-05-27T04:43:00Z">
              <w:r w:rsidRPr="00340831">
                <w:rPr>
                  <w:rFonts w:cs="Arial"/>
                  <w:szCs w:val="18"/>
                  <w:lang w:val="en-US" w:eastAsia="ja-JP"/>
                </w:rPr>
                <w:t>None</w:t>
              </w:r>
            </w:ins>
          </w:p>
        </w:tc>
      </w:tr>
      <w:tr w:rsidR="007B2B12" w:rsidRPr="00340831" w:rsidTr="004C693F">
        <w:trPr>
          <w:gridAfter w:val="1"/>
          <w:wAfter w:w="12" w:type="pct"/>
          <w:cantSplit/>
          <w:ins w:id="21733" w:author=" " w:date="2019-05-27T04:43:00Z"/>
        </w:trPr>
        <w:tc>
          <w:tcPr>
            <w:tcW w:w="1451" w:type="pct"/>
            <w:gridSpan w:val="2"/>
            <w:shd w:val="clear" w:color="auto" w:fill="auto"/>
          </w:tcPr>
          <w:p w:rsidR="00413606" w:rsidRPr="00340831" w:rsidRDefault="00413606" w:rsidP="009E6075">
            <w:pPr>
              <w:spacing w:after="0"/>
              <w:jc w:val="center"/>
              <w:rPr>
                <w:ins w:id="21734" w:author=" " w:date="2019-05-27T04:43:00Z"/>
                <w:rFonts w:ascii="Arial" w:eastAsia="SimSun" w:hAnsi="Arial" w:cs="Arial"/>
                <w:sz w:val="18"/>
                <w:szCs w:val="18"/>
                <w:lang w:eastAsia="zh-CN"/>
              </w:rPr>
            </w:pPr>
            <w:ins w:id="21735"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66A-n261(3G-O-A</w:t>
              </w:r>
              <w:r w:rsidRPr="00340831">
                <w:rPr>
                  <w:rFonts w:ascii="Arial" w:eastAsia="SimSun" w:hAnsi="Arial" w:cs="Arial"/>
                  <w:sz w:val="18"/>
                  <w:szCs w:val="18"/>
                  <w:lang w:eastAsia="zh-CN"/>
                </w:rPr>
                <w:t xml:space="preserve"> </w:t>
              </w:r>
              <w:r w:rsidRPr="00340831">
                <w:rPr>
                  <w:rFonts w:ascii="Arial" w:hAnsi="Arial" w:cs="Arial"/>
                  <w:sz w:val="18"/>
                  <w:szCs w:val="18"/>
                  <w:lang w:val="sv-SE" w:eastAsia="ja-JP"/>
                </w:rPr>
                <w:t>_UL_66A-n261A</w:t>
              </w:r>
            </w:ins>
          </w:p>
        </w:tc>
        <w:tc>
          <w:tcPr>
            <w:tcW w:w="236" w:type="pct"/>
            <w:shd w:val="clear" w:color="auto" w:fill="auto"/>
          </w:tcPr>
          <w:p w:rsidR="00413606" w:rsidRPr="00340831" w:rsidRDefault="00413606" w:rsidP="009E6075">
            <w:pPr>
              <w:jc w:val="center"/>
              <w:rPr>
                <w:ins w:id="21736" w:author=" " w:date="2019-05-27T04:43:00Z"/>
                <w:rFonts w:ascii="Arial" w:hAnsi="Arial" w:cs="Arial"/>
                <w:sz w:val="18"/>
                <w:szCs w:val="18"/>
              </w:rPr>
            </w:pPr>
            <w:ins w:id="21737"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738" w:author=" " w:date="2019-05-27T04:43:00Z"/>
                <w:rFonts w:ascii="Arial" w:hAnsi="Arial" w:cs="Arial"/>
                <w:sz w:val="18"/>
                <w:szCs w:val="18"/>
              </w:rPr>
            </w:pPr>
            <w:ins w:id="21739"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740" w:author=" " w:date="2019-05-27T04:43:00Z"/>
                <w:rFonts w:cs="Arial"/>
                <w:szCs w:val="18"/>
              </w:rPr>
            </w:pPr>
            <w:ins w:id="21741"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742" w:author=" " w:date="2019-05-27T04:43:00Z"/>
                <w:rFonts w:cs="Arial"/>
                <w:szCs w:val="18"/>
              </w:rPr>
            </w:pPr>
            <w:ins w:id="21743"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744" w:author=" " w:date="2019-05-27T04:43:00Z"/>
                <w:rFonts w:cs="Arial"/>
                <w:szCs w:val="18"/>
              </w:rPr>
            </w:pPr>
            <w:ins w:id="21745"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746" w:author=" " w:date="2019-05-27T04:43:00Z"/>
                <w:rFonts w:cs="Arial"/>
                <w:szCs w:val="18"/>
              </w:rPr>
            </w:pPr>
            <w:ins w:id="21747" w:author=" " w:date="2019-05-27T04:43:00Z">
              <w:r w:rsidRPr="00340831">
                <w:rPr>
                  <w:rFonts w:cs="Arial"/>
                  <w:szCs w:val="18"/>
                  <w:lang w:val="en-US" w:eastAsia="ja-JP"/>
                </w:rPr>
                <w:t>None</w:t>
              </w:r>
            </w:ins>
          </w:p>
        </w:tc>
      </w:tr>
      <w:tr w:rsidR="007B2B12" w:rsidRPr="00340831" w:rsidTr="004C693F">
        <w:trPr>
          <w:gridAfter w:val="1"/>
          <w:wAfter w:w="12" w:type="pct"/>
          <w:cantSplit/>
          <w:ins w:id="21748" w:author=" " w:date="2019-05-27T04:43:00Z"/>
        </w:trPr>
        <w:tc>
          <w:tcPr>
            <w:tcW w:w="1451" w:type="pct"/>
            <w:gridSpan w:val="2"/>
            <w:shd w:val="clear" w:color="auto" w:fill="auto"/>
          </w:tcPr>
          <w:p w:rsidR="00413606" w:rsidRPr="00340831" w:rsidRDefault="00413606" w:rsidP="009E6075">
            <w:pPr>
              <w:spacing w:after="0"/>
              <w:jc w:val="center"/>
              <w:rPr>
                <w:ins w:id="21749" w:author=" " w:date="2019-05-27T04:43:00Z"/>
                <w:rFonts w:ascii="Arial" w:hAnsi="Arial" w:cs="Arial"/>
                <w:sz w:val="18"/>
                <w:szCs w:val="18"/>
                <w:lang w:val="sv-SE" w:eastAsia="ja-JP"/>
              </w:rPr>
            </w:pPr>
            <w:ins w:id="21750"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eastAsia="SimSun" w:hAnsi="Arial" w:cs="Arial"/>
                  <w:sz w:val="18"/>
                  <w:szCs w:val="18"/>
                  <w:lang w:val="en-US"/>
                </w:rPr>
                <w:t>66</w:t>
              </w:r>
              <w:r w:rsidRPr="00340831">
                <w:rPr>
                  <w:rFonts w:ascii="Arial" w:hAnsi="Arial" w:cs="Arial"/>
                  <w:sz w:val="18"/>
                  <w:szCs w:val="18"/>
                  <w:lang w:val="sv-SE" w:eastAsia="ja-JP"/>
                </w:rPr>
                <w:t>A-n261(4G-A) _UL_66A-n261A</w:t>
              </w:r>
            </w:ins>
          </w:p>
          <w:p w:rsidR="00413606" w:rsidRPr="00340831" w:rsidRDefault="00413606" w:rsidP="009E6075">
            <w:pPr>
              <w:spacing w:after="0"/>
              <w:jc w:val="center"/>
              <w:rPr>
                <w:ins w:id="21751" w:author=" " w:date="2019-05-27T04:43:00Z"/>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21752" w:author=" " w:date="2019-05-27T04:43:00Z"/>
                <w:rFonts w:ascii="Arial" w:hAnsi="Arial" w:cs="Arial"/>
                <w:sz w:val="18"/>
                <w:szCs w:val="18"/>
              </w:rPr>
            </w:pPr>
            <w:ins w:id="21753"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754" w:author=" " w:date="2019-05-27T04:43:00Z"/>
                <w:rFonts w:ascii="Arial" w:hAnsi="Arial" w:cs="Arial"/>
                <w:sz w:val="18"/>
                <w:szCs w:val="18"/>
              </w:rPr>
            </w:pPr>
            <w:ins w:id="2175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756" w:author=" " w:date="2019-05-27T04:43:00Z"/>
                <w:rFonts w:cs="Arial"/>
                <w:szCs w:val="18"/>
              </w:rPr>
            </w:pPr>
            <w:ins w:id="21757"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758" w:author=" " w:date="2019-05-27T04:43:00Z"/>
                <w:rFonts w:cs="Arial"/>
                <w:szCs w:val="18"/>
              </w:rPr>
            </w:pPr>
            <w:ins w:id="21759"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760" w:author=" " w:date="2019-05-27T04:43:00Z"/>
                <w:rFonts w:cs="Arial"/>
                <w:szCs w:val="18"/>
              </w:rPr>
            </w:pPr>
            <w:ins w:id="21761"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762" w:author=" " w:date="2019-05-27T04:43:00Z"/>
                <w:rFonts w:cs="Arial"/>
                <w:szCs w:val="18"/>
              </w:rPr>
            </w:pPr>
            <w:ins w:id="21763" w:author=" " w:date="2019-05-27T04:43:00Z">
              <w:r w:rsidRPr="00340831">
                <w:rPr>
                  <w:rFonts w:cs="Arial"/>
                  <w:szCs w:val="18"/>
                  <w:lang w:val="en-US" w:eastAsia="ja-JP"/>
                </w:rPr>
                <w:t>None</w:t>
              </w:r>
            </w:ins>
          </w:p>
        </w:tc>
      </w:tr>
      <w:tr w:rsidR="007B2B12" w:rsidRPr="00340831" w:rsidTr="004C693F">
        <w:trPr>
          <w:gridAfter w:val="1"/>
          <w:wAfter w:w="12" w:type="pct"/>
          <w:cantSplit/>
          <w:ins w:id="21764" w:author=" " w:date="2019-05-27T04:43:00Z"/>
        </w:trPr>
        <w:tc>
          <w:tcPr>
            <w:tcW w:w="1451" w:type="pct"/>
            <w:gridSpan w:val="2"/>
            <w:shd w:val="clear" w:color="auto" w:fill="auto"/>
          </w:tcPr>
          <w:p w:rsidR="00413606" w:rsidRPr="00340831" w:rsidRDefault="00413606" w:rsidP="009E6075">
            <w:pPr>
              <w:spacing w:after="0"/>
              <w:jc w:val="center"/>
              <w:rPr>
                <w:ins w:id="21765" w:author=" " w:date="2019-05-27T04:43:00Z"/>
                <w:rFonts w:ascii="Arial" w:hAnsi="Arial" w:cs="Arial"/>
                <w:sz w:val="18"/>
                <w:szCs w:val="18"/>
                <w:lang w:val="sv-SE" w:eastAsia="ja-JP"/>
              </w:rPr>
            </w:pPr>
            <w:ins w:id="21766"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hAnsi="Arial" w:cs="Arial"/>
                  <w:sz w:val="18"/>
                  <w:szCs w:val="18"/>
                  <w:lang w:val="sv-SE" w:eastAsia="ja-JP"/>
                </w:rPr>
                <w:t>66A-n261(2H-A) _UL_66A-n261A</w:t>
              </w:r>
            </w:ins>
          </w:p>
          <w:p w:rsidR="00413606" w:rsidRPr="00340831" w:rsidRDefault="00413606" w:rsidP="009E6075">
            <w:pPr>
              <w:spacing w:after="0"/>
              <w:jc w:val="center"/>
              <w:rPr>
                <w:ins w:id="21767" w:author=" " w:date="2019-05-27T04:43:00Z"/>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21768" w:author=" " w:date="2019-05-27T04:43:00Z"/>
                <w:rFonts w:ascii="Arial" w:hAnsi="Arial" w:cs="Arial"/>
                <w:sz w:val="18"/>
                <w:szCs w:val="18"/>
              </w:rPr>
            </w:pPr>
            <w:ins w:id="21769"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770" w:author=" " w:date="2019-05-27T04:43:00Z"/>
                <w:rFonts w:ascii="Arial" w:hAnsi="Arial" w:cs="Arial"/>
                <w:sz w:val="18"/>
                <w:szCs w:val="18"/>
              </w:rPr>
            </w:pPr>
            <w:ins w:id="2177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772" w:author=" " w:date="2019-05-27T04:43:00Z"/>
                <w:rFonts w:cs="Arial"/>
                <w:szCs w:val="18"/>
              </w:rPr>
            </w:pPr>
            <w:ins w:id="21773"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774" w:author=" " w:date="2019-05-27T04:43:00Z"/>
                <w:rFonts w:cs="Arial"/>
                <w:szCs w:val="18"/>
              </w:rPr>
            </w:pPr>
            <w:ins w:id="21775"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776" w:author=" " w:date="2019-05-27T04:43:00Z"/>
                <w:rFonts w:cs="Arial"/>
                <w:szCs w:val="18"/>
              </w:rPr>
            </w:pPr>
            <w:ins w:id="21777"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778" w:author=" " w:date="2019-05-27T04:43:00Z"/>
                <w:rFonts w:cs="Arial"/>
                <w:szCs w:val="18"/>
              </w:rPr>
            </w:pPr>
            <w:ins w:id="21779" w:author=" " w:date="2019-05-27T04:43:00Z">
              <w:r w:rsidRPr="00340831">
                <w:rPr>
                  <w:rFonts w:cs="Arial"/>
                  <w:szCs w:val="18"/>
                  <w:lang w:val="en-US" w:eastAsia="ja-JP"/>
                </w:rPr>
                <w:t>None</w:t>
              </w:r>
            </w:ins>
          </w:p>
        </w:tc>
      </w:tr>
      <w:tr w:rsidR="007B2B12" w:rsidRPr="00340831" w:rsidTr="004C693F">
        <w:trPr>
          <w:gridAfter w:val="1"/>
          <w:wAfter w:w="12" w:type="pct"/>
          <w:cantSplit/>
          <w:ins w:id="21780" w:author=" " w:date="2019-05-27T04:43:00Z"/>
        </w:trPr>
        <w:tc>
          <w:tcPr>
            <w:tcW w:w="1451" w:type="pct"/>
            <w:gridSpan w:val="2"/>
            <w:shd w:val="clear" w:color="auto" w:fill="auto"/>
          </w:tcPr>
          <w:p w:rsidR="00413606" w:rsidRPr="00340831" w:rsidRDefault="00413606" w:rsidP="009E6075">
            <w:pPr>
              <w:spacing w:after="0"/>
              <w:jc w:val="center"/>
              <w:rPr>
                <w:ins w:id="21781" w:author=" " w:date="2019-05-27T04:43:00Z"/>
                <w:rFonts w:ascii="Arial" w:hAnsi="Arial" w:cs="Arial"/>
                <w:sz w:val="18"/>
                <w:szCs w:val="18"/>
                <w:lang w:val="sv-SE" w:eastAsia="ja-JP"/>
              </w:rPr>
            </w:pPr>
            <w:ins w:id="21782"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eastAsia="SimSun" w:hAnsi="Arial" w:cs="Arial"/>
                  <w:sz w:val="18"/>
                  <w:szCs w:val="18"/>
                  <w:lang w:val="en-US"/>
                </w:rPr>
                <w:t>66</w:t>
              </w:r>
              <w:r w:rsidRPr="00340831">
                <w:rPr>
                  <w:rFonts w:ascii="Arial" w:hAnsi="Arial" w:cs="Arial"/>
                  <w:sz w:val="18"/>
                  <w:szCs w:val="18"/>
                  <w:lang w:val="sv-SE" w:eastAsia="ja-JP"/>
                </w:rPr>
                <w:t>A-n261(2I-A) _UL_66A-n261A</w:t>
              </w:r>
            </w:ins>
          </w:p>
          <w:p w:rsidR="00413606" w:rsidRPr="00340831" w:rsidRDefault="00413606" w:rsidP="009E6075">
            <w:pPr>
              <w:spacing w:after="0"/>
              <w:jc w:val="center"/>
              <w:rPr>
                <w:ins w:id="21783" w:author=" " w:date="2019-05-27T04:43:00Z"/>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21784" w:author=" " w:date="2019-05-27T04:43:00Z"/>
                <w:rFonts w:ascii="Arial" w:hAnsi="Arial" w:cs="Arial"/>
                <w:sz w:val="18"/>
                <w:szCs w:val="18"/>
              </w:rPr>
            </w:pPr>
            <w:ins w:id="21785"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786" w:author=" " w:date="2019-05-27T04:43:00Z"/>
                <w:rFonts w:ascii="Arial" w:hAnsi="Arial" w:cs="Arial"/>
                <w:sz w:val="18"/>
                <w:szCs w:val="18"/>
              </w:rPr>
            </w:pPr>
            <w:ins w:id="2178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788" w:author=" " w:date="2019-05-27T04:43:00Z"/>
                <w:rFonts w:cs="Arial"/>
                <w:szCs w:val="18"/>
              </w:rPr>
            </w:pPr>
            <w:ins w:id="21789"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790" w:author=" " w:date="2019-05-27T04:43:00Z"/>
                <w:rFonts w:cs="Arial"/>
                <w:szCs w:val="18"/>
              </w:rPr>
            </w:pPr>
            <w:ins w:id="2179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792" w:author=" " w:date="2019-05-27T04:43:00Z"/>
                <w:rFonts w:cs="Arial"/>
                <w:szCs w:val="18"/>
              </w:rPr>
            </w:pPr>
            <w:ins w:id="2179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794" w:author=" " w:date="2019-05-27T04:43:00Z"/>
                <w:rFonts w:cs="Arial"/>
                <w:szCs w:val="18"/>
              </w:rPr>
            </w:pPr>
            <w:ins w:id="21795" w:author=" " w:date="2019-05-27T04:43:00Z">
              <w:r w:rsidRPr="00340831">
                <w:rPr>
                  <w:rFonts w:cs="Arial"/>
                  <w:szCs w:val="18"/>
                  <w:lang w:val="en-US" w:eastAsia="ja-JP"/>
                </w:rPr>
                <w:t>None</w:t>
              </w:r>
            </w:ins>
          </w:p>
        </w:tc>
      </w:tr>
      <w:tr w:rsidR="007B2B12" w:rsidRPr="00340831" w:rsidTr="004C693F">
        <w:trPr>
          <w:gridAfter w:val="1"/>
          <w:wAfter w:w="12" w:type="pct"/>
          <w:cantSplit/>
          <w:ins w:id="21796" w:author=" " w:date="2019-05-27T04:43:00Z"/>
        </w:trPr>
        <w:tc>
          <w:tcPr>
            <w:tcW w:w="1451" w:type="pct"/>
            <w:gridSpan w:val="2"/>
            <w:shd w:val="clear" w:color="auto" w:fill="auto"/>
          </w:tcPr>
          <w:p w:rsidR="00413606" w:rsidRPr="00340831" w:rsidRDefault="00413606" w:rsidP="009E6075">
            <w:pPr>
              <w:spacing w:after="0"/>
              <w:jc w:val="center"/>
              <w:rPr>
                <w:ins w:id="21797" w:author=" " w:date="2019-05-27T04:43:00Z"/>
                <w:rFonts w:ascii="Arial" w:eastAsia="SimSun" w:hAnsi="Arial" w:cs="Arial"/>
                <w:sz w:val="18"/>
                <w:szCs w:val="18"/>
                <w:lang w:eastAsia="zh-CN"/>
              </w:rPr>
            </w:pPr>
            <w:ins w:id="21798"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eastAsia="SimSun" w:hAnsi="Arial" w:cs="Arial"/>
                  <w:sz w:val="18"/>
                  <w:szCs w:val="18"/>
                  <w:lang w:val="en-US"/>
                </w:rPr>
                <w:t>66</w:t>
              </w:r>
              <w:r w:rsidRPr="00340831">
                <w:rPr>
                  <w:rFonts w:ascii="Arial" w:hAnsi="Arial" w:cs="Arial"/>
                  <w:sz w:val="18"/>
                  <w:szCs w:val="18"/>
                  <w:lang w:val="sv-SE" w:eastAsia="ja-JP"/>
                </w:rPr>
                <w:t>A-n261(4O-A) _UL_66A-n261A</w:t>
              </w:r>
            </w:ins>
          </w:p>
        </w:tc>
        <w:tc>
          <w:tcPr>
            <w:tcW w:w="236" w:type="pct"/>
            <w:shd w:val="clear" w:color="auto" w:fill="auto"/>
          </w:tcPr>
          <w:p w:rsidR="00413606" w:rsidRPr="00340831" w:rsidRDefault="00413606" w:rsidP="009E6075">
            <w:pPr>
              <w:jc w:val="center"/>
              <w:rPr>
                <w:ins w:id="21799" w:author=" " w:date="2019-05-27T04:43:00Z"/>
                <w:rFonts w:ascii="Arial" w:hAnsi="Arial" w:cs="Arial"/>
                <w:sz w:val="18"/>
                <w:szCs w:val="18"/>
              </w:rPr>
            </w:pPr>
            <w:ins w:id="21800"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801" w:author=" " w:date="2019-05-27T04:43:00Z"/>
                <w:rFonts w:ascii="Arial" w:hAnsi="Arial" w:cs="Arial"/>
                <w:sz w:val="18"/>
                <w:szCs w:val="18"/>
              </w:rPr>
            </w:pPr>
            <w:ins w:id="21802"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803" w:author=" " w:date="2019-05-27T04:43:00Z"/>
                <w:rFonts w:cs="Arial"/>
                <w:szCs w:val="18"/>
              </w:rPr>
            </w:pPr>
            <w:ins w:id="21804"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805" w:author=" " w:date="2019-05-27T04:43:00Z"/>
                <w:rFonts w:cs="Arial"/>
                <w:szCs w:val="18"/>
              </w:rPr>
            </w:pPr>
            <w:ins w:id="21806"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807" w:author=" " w:date="2019-05-27T04:43:00Z"/>
                <w:rFonts w:cs="Arial"/>
                <w:szCs w:val="18"/>
              </w:rPr>
            </w:pPr>
            <w:ins w:id="21808"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809" w:author=" " w:date="2019-05-27T04:43:00Z"/>
                <w:rFonts w:cs="Arial"/>
                <w:szCs w:val="18"/>
              </w:rPr>
            </w:pPr>
            <w:ins w:id="21810" w:author=" " w:date="2019-05-27T04:43:00Z">
              <w:r w:rsidRPr="00340831">
                <w:rPr>
                  <w:rFonts w:cs="Arial"/>
                  <w:szCs w:val="18"/>
                  <w:lang w:val="en-US" w:eastAsia="ja-JP"/>
                </w:rPr>
                <w:t>None</w:t>
              </w:r>
            </w:ins>
          </w:p>
        </w:tc>
      </w:tr>
      <w:tr w:rsidR="007B2B12" w:rsidRPr="00340831" w:rsidTr="004C693F">
        <w:trPr>
          <w:gridAfter w:val="1"/>
          <w:wAfter w:w="12" w:type="pct"/>
          <w:cantSplit/>
          <w:ins w:id="21811" w:author=" " w:date="2019-05-27T04:43:00Z"/>
        </w:trPr>
        <w:tc>
          <w:tcPr>
            <w:tcW w:w="1451" w:type="pct"/>
            <w:gridSpan w:val="2"/>
            <w:shd w:val="clear" w:color="auto" w:fill="auto"/>
          </w:tcPr>
          <w:p w:rsidR="00413606" w:rsidRPr="00340831" w:rsidRDefault="00413606" w:rsidP="009E6075">
            <w:pPr>
              <w:spacing w:after="0"/>
              <w:jc w:val="center"/>
              <w:rPr>
                <w:ins w:id="21812" w:author=" " w:date="2019-05-27T04:43:00Z"/>
                <w:rFonts w:ascii="Arial" w:eastAsia="SimSun" w:hAnsi="Arial" w:cs="Arial"/>
                <w:sz w:val="18"/>
                <w:szCs w:val="18"/>
                <w:lang w:eastAsia="zh-CN"/>
              </w:rPr>
            </w:pPr>
            <w:ins w:id="21813"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eastAsia="SimSun" w:hAnsi="Arial" w:cs="Arial"/>
                  <w:sz w:val="18"/>
                  <w:szCs w:val="18"/>
                  <w:lang w:val="en-US"/>
                </w:rPr>
                <w:t>66</w:t>
              </w:r>
              <w:r w:rsidRPr="00340831">
                <w:rPr>
                  <w:rFonts w:ascii="Arial" w:hAnsi="Arial" w:cs="Arial"/>
                  <w:sz w:val="18"/>
                  <w:szCs w:val="18"/>
                  <w:lang w:val="sv-SE" w:eastAsia="ja-JP"/>
                </w:rPr>
                <w:t>A-n261(7O-A)_UL_66A-n261A</w:t>
              </w:r>
            </w:ins>
          </w:p>
        </w:tc>
        <w:tc>
          <w:tcPr>
            <w:tcW w:w="236" w:type="pct"/>
            <w:shd w:val="clear" w:color="auto" w:fill="auto"/>
          </w:tcPr>
          <w:p w:rsidR="00413606" w:rsidRPr="00340831" w:rsidRDefault="00413606" w:rsidP="009E6075">
            <w:pPr>
              <w:jc w:val="center"/>
              <w:rPr>
                <w:ins w:id="21814" w:author=" " w:date="2019-05-27T04:43:00Z"/>
                <w:rFonts w:ascii="Arial" w:hAnsi="Arial" w:cs="Arial"/>
                <w:sz w:val="18"/>
                <w:szCs w:val="18"/>
              </w:rPr>
            </w:pPr>
            <w:ins w:id="21815"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816" w:author=" " w:date="2019-05-27T04:43:00Z"/>
                <w:rFonts w:ascii="Arial" w:hAnsi="Arial" w:cs="Arial"/>
                <w:sz w:val="18"/>
                <w:szCs w:val="18"/>
              </w:rPr>
            </w:pPr>
            <w:ins w:id="21817"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818" w:author=" " w:date="2019-05-27T04:43:00Z"/>
                <w:rFonts w:cs="Arial"/>
                <w:szCs w:val="18"/>
              </w:rPr>
            </w:pPr>
            <w:ins w:id="21819"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820" w:author=" " w:date="2019-05-27T04:43:00Z"/>
                <w:rFonts w:cs="Arial"/>
                <w:szCs w:val="18"/>
              </w:rPr>
            </w:pPr>
            <w:ins w:id="21821"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822" w:author=" " w:date="2019-05-27T04:43:00Z"/>
                <w:rFonts w:cs="Arial"/>
                <w:szCs w:val="18"/>
              </w:rPr>
            </w:pPr>
            <w:ins w:id="21823"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824" w:author=" " w:date="2019-05-27T04:43:00Z"/>
                <w:rFonts w:cs="Arial"/>
                <w:szCs w:val="18"/>
              </w:rPr>
            </w:pPr>
            <w:ins w:id="21825" w:author=" " w:date="2019-05-27T04:43:00Z">
              <w:r w:rsidRPr="00340831">
                <w:rPr>
                  <w:rFonts w:cs="Arial"/>
                  <w:szCs w:val="18"/>
                  <w:lang w:val="en-US" w:eastAsia="ja-JP"/>
                </w:rPr>
                <w:t>None</w:t>
              </w:r>
            </w:ins>
          </w:p>
        </w:tc>
      </w:tr>
      <w:tr w:rsidR="007B2B12" w:rsidRPr="00340831" w:rsidTr="004C693F">
        <w:trPr>
          <w:gridAfter w:val="1"/>
          <w:wAfter w:w="12" w:type="pct"/>
          <w:cantSplit/>
          <w:ins w:id="21826" w:author=" " w:date="2019-05-27T04:43:00Z"/>
        </w:trPr>
        <w:tc>
          <w:tcPr>
            <w:tcW w:w="1451" w:type="pct"/>
            <w:gridSpan w:val="2"/>
            <w:shd w:val="clear" w:color="auto" w:fill="auto"/>
          </w:tcPr>
          <w:p w:rsidR="00413606" w:rsidRPr="00340831" w:rsidRDefault="00413606" w:rsidP="009E6075">
            <w:pPr>
              <w:spacing w:after="0"/>
              <w:jc w:val="center"/>
              <w:rPr>
                <w:ins w:id="21827" w:author=" " w:date="2019-05-27T04:43:00Z"/>
                <w:rFonts w:ascii="Arial" w:hAnsi="Arial" w:cs="Arial"/>
                <w:sz w:val="18"/>
                <w:szCs w:val="18"/>
                <w:lang w:val="sv-SE" w:eastAsia="ja-JP"/>
              </w:rPr>
            </w:pPr>
            <w:ins w:id="21828" w:author=" " w:date="2019-05-27T04:43:00Z">
              <w:r w:rsidRPr="00340831">
                <w:rPr>
                  <w:rFonts w:ascii="Arial" w:hAnsi="Arial" w:cs="Arial"/>
                  <w:sz w:val="18"/>
                  <w:szCs w:val="18"/>
                  <w:lang w:val="en-US" w:eastAsia="ja-JP"/>
                </w:rPr>
                <w:t>DL</w:t>
              </w:r>
              <w:r w:rsidRPr="00340831">
                <w:rPr>
                  <w:rFonts w:ascii="Arial" w:eastAsia="SimSun" w:hAnsi="Arial" w:cs="Arial"/>
                  <w:sz w:val="18"/>
                  <w:szCs w:val="18"/>
                  <w:lang w:val="x-none"/>
                </w:rPr>
                <w:t>_</w:t>
              </w:r>
              <w:r w:rsidRPr="00340831">
                <w:rPr>
                  <w:rFonts w:ascii="Arial" w:eastAsia="SimSun" w:hAnsi="Arial" w:cs="Arial"/>
                  <w:sz w:val="18"/>
                  <w:szCs w:val="18"/>
                  <w:lang w:val="en-US"/>
                </w:rPr>
                <w:t>66</w:t>
              </w:r>
              <w:r w:rsidRPr="00340831">
                <w:rPr>
                  <w:rFonts w:ascii="Arial" w:hAnsi="Arial" w:cs="Arial"/>
                  <w:sz w:val="18"/>
                  <w:szCs w:val="18"/>
                  <w:lang w:val="sv-SE" w:eastAsia="ja-JP"/>
                </w:rPr>
                <w:t>A-n261(2P-A) _UL_66A-n261A</w:t>
              </w:r>
            </w:ins>
          </w:p>
          <w:p w:rsidR="00413606" w:rsidRPr="00340831" w:rsidRDefault="00413606" w:rsidP="009E6075">
            <w:pPr>
              <w:spacing w:after="0"/>
              <w:jc w:val="center"/>
              <w:rPr>
                <w:ins w:id="21829" w:author=" " w:date="2019-05-27T04:43:00Z"/>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21830" w:author=" " w:date="2019-05-27T04:43:00Z"/>
                <w:rFonts w:ascii="Arial" w:hAnsi="Arial" w:cs="Arial"/>
                <w:sz w:val="18"/>
                <w:szCs w:val="18"/>
              </w:rPr>
            </w:pPr>
            <w:ins w:id="21831"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832" w:author=" " w:date="2019-05-27T04:43:00Z"/>
                <w:rFonts w:ascii="Arial" w:hAnsi="Arial" w:cs="Arial"/>
                <w:sz w:val="18"/>
                <w:szCs w:val="18"/>
              </w:rPr>
            </w:pPr>
            <w:ins w:id="21833"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834" w:author=" " w:date="2019-05-27T04:43:00Z"/>
                <w:rFonts w:cs="Arial"/>
                <w:szCs w:val="18"/>
              </w:rPr>
            </w:pPr>
            <w:ins w:id="21835"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836" w:author=" " w:date="2019-05-27T04:43:00Z"/>
                <w:rFonts w:cs="Arial"/>
                <w:szCs w:val="18"/>
              </w:rPr>
            </w:pPr>
            <w:ins w:id="21837"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838" w:author=" " w:date="2019-05-27T04:43:00Z"/>
                <w:rFonts w:cs="Arial"/>
                <w:szCs w:val="18"/>
              </w:rPr>
            </w:pPr>
            <w:ins w:id="21839"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840" w:author=" " w:date="2019-05-27T04:43:00Z"/>
                <w:rFonts w:cs="Arial"/>
                <w:szCs w:val="18"/>
              </w:rPr>
            </w:pPr>
            <w:ins w:id="21841" w:author=" " w:date="2019-05-27T04:43:00Z">
              <w:r w:rsidRPr="00340831">
                <w:rPr>
                  <w:rFonts w:cs="Arial"/>
                  <w:szCs w:val="18"/>
                  <w:lang w:val="en-US" w:eastAsia="ja-JP"/>
                </w:rPr>
                <w:t>None</w:t>
              </w:r>
            </w:ins>
          </w:p>
        </w:tc>
      </w:tr>
      <w:tr w:rsidR="007B2B12" w:rsidRPr="00340831" w:rsidTr="004C693F">
        <w:trPr>
          <w:gridAfter w:val="1"/>
          <w:wAfter w:w="12" w:type="pct"/>
          <w:cantSplit/>
          <w:ins w:id="21842" w:author=" " w:date="2019-05-27T04:43:00Z"/>
        </w:trPr>
        <w:tc>
          <w:tcPr>
            <w:tcW w:w="1451" w:type="pct"/>
            <w:gridSpan w:val="2"/>
            <w:shd w:val="clear" w:color="auto" w:fill="auto"/>
          </w:tcPr>
          <w:p w:rsidR="00413606" w:rsidRPr="00340831" w:rsidRDefault="00413606" w:rsidP="009E6075">
            <w:pPr>
              <w:spacing w:after="0"/>
              <w:jc w:val="center"/>
              <w:rPr>
                <w:ins w:id="21843" w:author=" " w:date="2019-05-27T04:43:00Z"/>
                <w:rFonts w:ascii="Arial" w:hAnsi="Arial" w:cs="Arial"/>
                <w:sz w:val="18"/>
                <w:szCs w:val="18"/>
                <w:lang w:val="sv-SE" w:eastAsia="ja-JP"/>
              </w:rPr>
            </w:pPr>
            <w:ins w:id="21844" w:author=" " w:date="2019-05-27T04:43:00Z">
              <w:r w:rsidRPr="00340831">
                <w:rPr>
                  <w:rFonts w:ascii="Arial" w:hAnsi="Arial" w:cs="Arial"/>
                  <w:sz w:val="18"/>
                  <w:szCs w:val="18"/>
                  <w:lang w:val="en-US" w:eastAsia="ja-JP"/>
                </w:rPr>
                <w:lastRenderedPageBreak/>
                <w:t>DL</w:t>
              </w:r>
              <w:r w:rsidRPr="00340831">
                <w:rPr>
                  <w:rFonts w:ascii="Arial" w:eastAsia="SimSun" w:hAnsi="Arial" w:cs="Arial"/>
                  <w:sz w:val="18"/>
                  <w:szCs w:val="18"/>
                  <w:lang w:val="x-none"/>
                </w:rPr>
                <w:t>_</w:t>
              </w:r>
              <w:r w:rsidRPr="00340831">
                <w:rPr>
                  <w:rFonts w:ascii="Arial" w:eastAsia="SimSun" w:hAnsi="Arial" w:cs="Arial"/>
                  <w:sz w:val="18"/>
                  <w:szCs w:val="18"/>
                  <w:lang w:val="en-US"/>
                </w:rPr>
                <w:t>66</w:t>
              </w:r>
              <w:r w:rsidRPr="00340831">
                <w:rPr>
                  <w:rFonts w:ascii="Arial" w:hAnsi="Arial" w:cs="Arial"/>
                  <w:sz w:val="18"/>
                  <w:szCs w:val="18"/>
                  <w:lang w:val="sv-SE" w:eastAsia="ja-JP"/>
                </w:rPr>
                <w:t>A-n261(2Q-A) _UL_66A-n261A</w:t>
              </w:r>
            </w:ins>
          </w:p>
          <w:p w:rsidR="00413606" w:rsidRPr="00340831" w:rsidRDefault="00413606" w:rsidP="009E6075">
            <w:pPr>
              <w:spacing w:after="0"/>
              <w:jc w:val="center"/>
              <w:rPr>
                <w:ins w:id="21845" w:author=" " w:date="2019-05-27T04:43:00Z"/>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21846" w:author=" " w:date="2019-05-27T04:43:00Z"/>
                <w:rFonts w:ascii="Arial" w:hAnsi="Arial" w:cs="Arial"/>
                <w:sz w:val="18"/>
                <w:szCs w:val="18"/>
              </w:rPr>
            </w:pPr>
            <w:ins w:id="21847" w:author=" " w:date="2019-05-27T04:43:00Z">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848" w:author=" " w:date="2019-05-27T04:43:00Z"/>
                <w:rFonts w:ascii="Arial" w:hAnsi="Arial" w:cs="Arial"/>
                <w:sz w:val="18"/>
                <w:szCs w:val="18"/>
              </w:rPr>
            </w:pPr>
            <w:ins w:id="21849"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850" w:author=" " w:date="2019-05-27T04:43:00Z"/>
                <w:rFonts w:cs="Arial"/>
                <w:szCs w:val="18"/>
              </w:rPr>
            </w:pPr>
            <w:ins w:id="21851" w:author=" " w:date="2019-05-27T04:43:00Z">
              <w:r w:rsidRPr="00340831">
                <w:rPr>
                  <w:rFonts w:cs="Arial"/>
                  <w:szCs w:val="18"/>
                  <w:lang w:eastAsia="ja-JP"/>
                </w:rPr>
                <w:t xml:space="preserve">TR </w:t>
              </w:r>
              <w:r w:rsidRPr="00340831">
                <w:rPr>
                  <w:rFonts w:cs="Arial"/>
                  <w:szCs w:val="18"/>
                </w:rPr>
                <w:t xml:space="preserve">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852" w:author=" " w:date="2019-05-27T04:43:00Z"/>
                <w:rFonts w:cs="Arial"/>
                <w:szCs w:val="18"/>
              </w:rPr>
            </w:pPr>
            <w:ins w:id="21853" w:author=" " w:date="2019-05-27T04:43:00Z">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854" w:author=" " w:date="2019-05-27T04:43:00Z"/>
                <w:rFonts w:cs="Arial"/>
                <w:szCs w:val="18"/>
              </w:rPr>
            </w:pPr>
            <w:ins w:id="21855" w:author=" " w:date="2019-05-27T04:43:00Z">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856" w:author=" " w:date="2019-05-27T04:43:00Z"/>
                <w:rFonts w:cs="Arial"/>
                <w:szCs w:val="18"/>
              </w:rPr>
            </w:pPr>
            <w:ins w:id="21857" w:author=" " w:date="2019-05-27T04:43:00Z">
              <w:r w:rsidRPr="00340831">
                <w:rPr>
                  <w:rFonts w:cs="Arial"/>
                  <w:szCs w:val="18"/>
                  <w:lang w:val="en-US" w:eastAsia="ja-JP"/>
                </w:rPr>
                <w:t>None</w:t>
              </w:r>
            </w:ins>
          </w:p>
        </w:tc>
      </w:tr>
      <w:tr w:rsidR="007B2B12" w:rsidRPr="00340831" w:rsidTr="004C693F">
        <w:trPr>
          <w:gridAfter w:val="1"/>
          <w:wAfter w:w="12" w:type="pct"/>
          <w:cantSplit/>
          <w:ins w:id="2185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spacing w:after="0"/>
              <w:jc w:val="center"/>
              <w:rPr>
                <w:ins w:id="21859" w:author=" " w:date="2019-05-27T04:43:00Z"/>
                <w:rFonts w:ascii="Arial" w:hAnsi="Arial" w:cs="Arial"/>
                <w:sz w:val="18"/>
                <w:szCs w:val="18"/>
                <w:lang w:val="en-US" w:eastAsia="ja-JP"/>
              </w:rPr>
            </w:pPr>
            <w:ins w:id="21860" w:author=" " w:date="2019-05-27T04:43:00Z">
              <w:r w:rsidRPr="00340831">
                <w:rPr>
                  <w:rFonts w:ascii="Arial" w:hAnsi="Arial" w:cs="Arial"/>
                  <w:sz w:val="18"/>
                  <w:szCs w:val="18"/>
                  <w:lang w:val="en-US" w:eastAsia="ja-JP"/>
                </w:rPr>
                <w:t>DC_66A_DL_n261I_UL_n261H</w:t>
              </w:r>
            </w:ins>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861" w:author=" " w:date="2019-05-27T04:43:00Z"/>
                <w:rFonts w:ascii="Arial" w:hAnsi="Arial" w:cs="Arial"/>
                <w:sz w:val="18"/>
                <w:szCs w:val="18"/>
              </w:rPr>
            </w:pPr>
            <w:ins w:id="21862"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863" w:author=" " w:date="2019-05-27T04:43:00Z"/>
                <w:rFonts w:ascii="Arial" w:hAnsi="Arial" w:cs="Arial"/>
                <w:sz w:val="18"/>
                <w:szCs w:val="18"/>
              </w:rPr>
            </w:pPr>
            <w:ins w:id="21864"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865" w:author=" " w:date="2019-05-27T04:43:00Z"/>
                <w:rFonts w:cs="Arial"/>
                <w:szCs w:val="18"/>
              </w:rPr>
            </w:pPr>
            <w:ins w:id="21866" w:author=" " w:date="2019-05-27T04:43:00Z">
              <w:r w:rsidRPr="00340831">
                <w:rPr>
                  <w:rFonts w:cs="Arial"/>
                  <w:szCs w:val="18"/>
                  <w:lang w:eastAsia="ja-JP"/>
                </w:rPr>
                <w:t xml:space="preserve">TR </w:t>
              </w:r>
              <w:r w:rsidRPr="00340831">
                <w:rPr>
                  <w:rFonts w:cs="Arial"/>
                  <w:szCs w:val="18"/>
                </w:rPr>
                <w:t>37.716-11-11: R4-1813788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67" w:author=" " w:date="2019-05-27T04:43:00Z"/>
                <w:rFonts w:cs="Arial"/>
                <w:szCs w:val="18"/>
              </w:rPr>
            </w:pPr>
            <w:ins w:id="21868"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69" w:author=" " w:date="2019-05-27T04:43:00Z"/>
                <w:rFonts w:cs="Arial"/>
                <w:szCs w:val="18"/>
              </w:rPr>
            </w:pPr>
            <w:ins w:id="21870"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71" w:author=" " w:date="2019-05-27T04:43:00Z"/>
                <w:rFonts w:cs="Arial"/>
                <w:szCs w:val="18"/>
              </w:rPr>
            </w:pPr>
            <w:ins w:id="21872" w:author=" " w:date="2019-05-27T04:43:00Z">
              <w:r w:rsidRPr="00340831">
                <w:rPr>
                  <w:rFonts w:cs="Arial"/>
                  <w:szCs w:val="18"/>
                  <w:lang w:val="en-US" w:eastAsia="ja-JP"/>
                </w:rPr>
                <w:t>None</w:t>
              </w:r>
            </w:ins>
          </w:p>
        </w:tc>
      </w:tr>
      <w:tr w:rsidR="007B2B12" w:rsidRPr="00340831" w:rsidTr="004C693F">
        <w:trPr>
          <w:gridAfter w:val="1"/>
          <w:wAfter w:w="12" w:type="pct"/>
          <w:cantSplit/>
          <w:ins w:id="2187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spacing w:after="0"/>
              <w:jc w:val="center"/>
              <w:rPr>
                <w:ins w:id="21874" w:author=" " w:date="2019-05-27T04:43:00Z"/>
                <w:rFonts w:ascii="Arial" w:hAnsi="Arial" w:cs="Arial"/>
                <w:sz w:val="18"/>
                <w:szCs w:val="18"/>
                <w:lang w:val="en-US" w:eastAsia="ja-JP"/>
              </w:rPr>
            </w:pPr>
            <w:ins w:id="21875" w:author=" " w:date="2019-05-27T04:43:00Z">
              <w:r w:rsidRPr="00340831">
                <w:rPr>
                  <w:rFonts w:ascii="Arial" w:hAnsi="Arial" w:cs="Arial"/>
                  <w:sz w:val="18"/>
                  <w:szCs w:val="18"/>
                  <w:lang w:val="en-US" w:eastAsia="ja-JP"/>
                </w:rPr>
                <w:t>DC_66A_DL_n261M_UL_n261H</w:t>
              </w:r>
            </w:ins>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876" w:author=" " w:date="2019-05-27T04:43:00Z"/>
                <w:rFonts w:ascii="Arial" w:hAnsi="Arial" w:cs="Arial"/>
                <w:sz w:val="18"/>
                <w:szCs w:val="18"/>
              </w:rPr>
            </w:pPr>
            <w:ins w:id="21877"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878" w:author=" " w:date="2019-05-27T04:43:00Z"/>
                <w:rFonts w:ascii="Arial" w:hAnsi="Arial" w:cs="Arial"/>
                <w:sz w:val="18"/>
                <w:szCs w:val="18"/>
              </w:rPr>
            </w:pPr>
            <w:ins w:id="21879"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880" w:author=" " w:date="2019-05-27T04:43:00Z"/>
                <w:rFonts w:cs="Arial"/>
                <w:szCs w:val="18"/>
              </w:rPr>
            </w:pPr>
            <w:ins w:id="21881" w:author=" " w:date="2019-05-27T04:43:00Z">
              <w:r w:rsidRPr="00340831">
                <w:rPr>
                  <w:rFonts w:cs="Arial"/>
                  <w:szCs w:val="18"/>
                  <w:lang w:eastAsia="ja-JP"/>
                </w:rPr>
                <w:t xml:space="preserve">TR </w:t>
              </w:r>
              <w:r w:rsidRPr="00340831">
                <w:rPr>
                  <w:rFonts w:cs="Arial"/>
                  <w:szCs w:val="18"/>
                </w:rPr>
                <w:t>37.716-11-11: R4-1813788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82" w:author=" " w:date="2019-05-27T04:43:00Z"/>
                <w:rFonts w:cs="Arial"/>
                <w:szCs w:val="18"/>
              </w:rPr>
            </w:pPr>
            <w:ins w:id="21883"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84" w:author=" " w:date="2019-05-27T04:43:00Z"/>
                <w:rFonts w:cs="Arial"/>
                <w:szCs w:val="18"/>
              </w:rPr>
            </w:pPr>
            <w:ins w:id="21885"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86" w:author=" " w:date="2019-05-27T04:43:00Z"/>
                <w:rFonts w:cs="Arial"/>
                <w:szCs w:val="18"/>
              </w:rPr>
            </w:pPr>
            <w:ins w:id="21887" w:author=" " w:date="2019-05-27T04:43:00Z">
              <w:r w:rsidRPr="00340831">
                <w:rPr>
                  <w:rFonts w:cs="Arial"/>
                  <w:szCs w:val="18"/>
                  <w:lang w:val="en-US" w:eastAsia="ja-JP"/>
                </w:rPr>
                <w:t>None</w:t>
              </w:r>
            </w:ins>
          </w:p>
        </w:tc>
      </w:tr>
      <w:tr w:rsidR="007B2B12" w:rsidRPr="00340831" w:rsidTr="004C693F">
        <w:trPr>
          <w:gridAfter w:val="1"/>
          <w:wAfter w:w="12" w:type="pct"/>
          <w:cantSplit/>
          <w:ins w:id="2188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889" w:author=" " w:date="2019-05-27T04:43:00Z"/>
                <w:rFonts w:ascii="Arial" w:hAnsi="Arial" w:cs="Arial"/>
                <w:sz w:val="18"/>
                <w:szCs w:val="18"/>
              </w:rPr>
            </w:pPr>
          </w:p>
          <w:p w:rsidR="00413606" w:rsidRPr="00340831" w:rsidRDefault="00413606" w:rsidP="009E6075">
            <w:pPr>
              <w:shd w:val="clear" w:color="auto" w:fill="FFFFFF"/>
              <w:spacing w:after="0"/>
              <w:jc w:val="center"/>
              <w:rPr>
                <w:ins w:id="21890" w:author=" " w:date="2019-05-27T04:43:00Z"/>
                <w:rFonts w:ascii="Arial" w:eastAsia="SimSun" w:hAnsi="Arial" w:cs="Arial"/>
                <w:sz w:val="18"/>
                <w:szCs w:val="18"/>
                <w:lang w:eastAsia="zh-CN"/>
              </w:rPr>
            </w:pPr>
            <w:ins w:id="21891"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_n260(2D)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892" w:author=" " w:date="2019-05-27T04:43:00Z"/>
                <w:rFonts w:ascii="Arial" w:hAnsi="Arial" w:cs="Arial"/>
                <w:sz w:val="18"/>
                <w:szCs w:val="18"/>
              </w:rPr>
            </w:pPr>
            <w:ins w:id="2189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894" w:author=" " w:date="2019-05-27T04:43:00Z"/>
                <w:rFonts w:ascii="Arial" w:hAnsi="Arial" w:cs="Arial"/>
                <w:sz w:val="18"/>
                <w:szCs w:val="18"/>
              </w:rPr>
            </w:pPr>
            <w:ins w:id="2189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896" w:author=" " w:date="2019-05-27T04:43:00Z"/>
                <w:rFonts w:cs="Arial"/>
                <w:szCs w:val="18"/>
              </w:rPr>
            </w:pPr>
            <w:ins w:id="21897"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98" w:author=" " w:date="2019-05-27T04:43:00Z"/>
                <w:rFonts w:cs="Arial"/>
                <w:szCs w:val="18"/>
              </w:rPr>
            </w:pPr>
            <w:ins w:id="21899"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00" w:author=" " w:date="2019-05-27T04:43:00Z"/>
                <w:rFonts w:cs="Arial"/>
                <w:szCs w:val="18"/>
              </w:rPr>
            </w:pPr>
            <w:ins w:id="21901"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02" w:author=" " w:date="2019-05-27T04:43:00Z"/>
                <w:rFonts w:cs="Arial"/>
                <w:szCs w:val="18"/>
              </w:rPr>
            </w:pPr>
            <w:ins w:id="21903" w:author=" " w:date="2019-05-27T04:43:00Z">
              <w:r w:rsidRPr="00340831">
                <w:rPr>
                  <w:rFonts w:cs="Arial"/>
                  <w:szCs w:val="18"/>
                  <w:lang w:val="en-US" w:eastAsia="ja-JP"/>
                </w:rPr>
                <w:t>None</w:t>
              </w:r>
            </w:ins>
          </w:p>
        </w:tc>
      </w:tr>
      <w:tr w:rsidR="007B2B12" w:rsidRPr="00340831" w:rsidTr="004C693F">
        <w:trPr>
          <w:gridAfter w:val="1"/>
          <w:wAfter w:w="12" w:type="pct"/>
          <w:cantSplit/>
          <w:ins w:id="2190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905" w:author=" " w:date="2019-05-27T04:43:00Z"/>
                <w:rFonts w:ascii="Arial" w:hAnsi="Arial" w:cs="Arial"/>
                <w:sz w:val="18"/>
                <w:szCs w:val="18"/>
                <w:lang w:val="x-none" w:eastAsia="ja-JP"/>
              </w:rPr>
            </w:pPr>
            <w:ins w:id="21906"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_n260(3G)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07" w:author=" " w:date="2019-05-27T04:43:00Z"/>
                <w:rFonts w:ascii="Arial" w:hAnsi="Arial" w:cs="Arial"/>
                <w:sz w:val="18"/>
                <w:szCs w:val="18"/>
              </w:rPr>
            </w:pPr>
            <w:ins w:id="21908"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09" w:author=" " w:date="2019-05-27T04:43:00Z"/>
                <w:rFonts w:ascii="Arial" w:hAnsi="Arial" w:cs="Arial"/>
                <w:sz w:val="18"/>
                <w:szCs w:val="18"/>
              </w:rPr>
            </w:pPr>
            <w:ins w:id="21910"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911" w:author=" " w:date="2019-05-27T04:43:00Z"/>
                <w:rFonts w:cs="Arial"/>
                <w:szCs w:val="18"/>
              </w:rPr>
            </w:pPr>
            <w:ins w:id="21912"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13" w:author=" " w:date="2019-05-27T04:43:00Z"/>
                <w:rFonts w:cs="Arial"/>
                <w:szCs w:val="18"/>
              </w:rPr>
            </w:pPr>
            <w:ins w:id="21914"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15" w:author=" " w:date="2019-05-27T04:43:00Z"/>
                <w:rFonts w:cs="Arial"/>
                <w:szCs w:val="18"/>
              </w:rPr>
            </w:pPr>
            <w:ins w:id="21916"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17" w:author=" " w:date="2019-05-27T04:43:00Z"/>
                <w:rFonts w:cs="Arial"/>
                <w:szCs w:val="18"/>
              </w:rPr>
            </w:pPr>
            <w:ins w:id="21918" w:author=" " w:date="2019-05-27T04:43:00Z">
              <w:r w:rsidRPr="00340831">
                <w:rPr>
                  <w:rFonts w:cs="Arial"/>
                  <w:szCs w:val="18"/>
                  <w:lang w:val="en-US" w:eastAsia="ja-JP"/>
                </w:rPr>
                <w:t>None</w:t>
              </w:r>
            </w:ins>
          </w:p>
        </w:tc>
      </w:tr>
      <w:tr w:rsidR="007B2B12" w:rsidRPr="00340831" w:rsidTr="004C693F">
        <w:trPr>
          <w:gridAfter w:val="1"/>
          <w:wAfter w:w="12" w:type="pct"/>
          <w:cantSplit/>
          <w:ins w:id="2191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920" w:author=" " w:date="2019-05-27T04:43:00Z"/>
                <w:rFonts w:ascii="Arial" w:eastAsia="SimSun" w:hAnsi="Arial" w:cs="Arial"/>
                <w:sz w:val="18"/>
                <w:szCs w:val="18"/>
                <w:lang w:eastAsia="zh-CN"/>
              </w:rPr>
            </w:pPr>
            <w:ins w:id="21921"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_n260(4G)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22" w:author=" " w:date="2019-05-27T04:43:00Z"/>
                <w:rFonts w:ascii="Arial" w:hAnsi="Arial" w:cs="Arial"/>
                <w:sz w:val="18"/>
                <w:szCs w:val="18"/>
              </w:rPr>
            </w:pPr>
            <w:ins w:id="21923"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24" w:author=" " w:date="2019-05-27T04:43:00Z"/>
                <w:rFonts w:ascii="Arial" w:hAnsi="Arial" w:cs="Arial"/>
                <w:sz w:val="18"/>
                <w:szCs w:val="18"/>
              </w:rPr>
            </w:pPr>
            <w:ins w:id="21925"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926" w:author=" " w:date="2019-05-27T04:43:00Z"/>
                <w:rFonts w:cs="Arial"/>
                <w:szCs w:val="18"/>
              </w:rPr>
            </w:pPr>
            <w:ins w:id="21927"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28" w:author=" " w:date="2019-05-27T04:43:00Z"/>
                <w:rFonts w:cs="Arial"/>
                <w:szCs w:val="18"/>
              </w:rPr>
            </w:pPr>
            <w:ins w:id="21929"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30" w:author=" " w:date="2019-05-27T04:43:00Z"/>
                <w:rFonts w:cs="Arial"/>
                <w:szCs w:val="18"/>
              </w:rPr>
            </w:pPr>
            <w:ins w:id="21931"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32" w:author=" " w:date="2019-05-27T04:43:00Z"/>
                <w:rFonts w:cs="Arial"/>
                <w:szCs w:val="18"/>
              </w:rPr>
            </w:pPr>
            <w:ins w:id="21933" w:author=" " w:date="2019-05-27T04:43:00Z">
              <w:r w:rsidRPr="00340831">
                <w:rPr>
                  <w:rFonts w:cs="Arial"/>
                  <w:szCs w:val="18"/>
                  <w:lang w:val="en-US" w:eastAsia="ja-JP"/>
                </w:rPr>
                <w:t>None</w:t>
              </w:r>
            </w:ins>
          </w:p>
        </w:tc>
      </w:tr>
      <w:tr w:rsidR="007B2B12" w:rsidRPr="00340831" w:rsidTr="004C693F">
        <w:trPr>
          <w:gridAfter w:val="1"/>
          <w:wAfter w:w="12" w:type="pct"/>
          <w:cantSplit/>
          <w:ins w:id="2193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935" w:author=" " w:date="2019-05-27T04:43:00Z"/>
                <w:rFonts w:ascii="Arial" w:hAnsi="Arial" w:cs="Arial"/>
                <w:sz w:val="18"/>
                <w:szCs w:val="18"/>
                <w:lang w:val="x-none" w:eastAsia="ja-JP"/>
              </w:rPr>
            </w:pPr>
          </w:p>
          <w:p w:rsidR="00413606" w:rsidRPr="00340831" w:rsidRDefault="00413606" w:rsidP="009E6075">
            <w:pPr>
              <w:shd w:val="clear" w:color="auto" w:fill="FFFFFF"/>
              <w:spacing w:after="0"/>
              <w:jc w:val="center"/>
              <w:rPr>
                <w:ins w:id="21936" w:author=" " w:date="2019-05-27T04:43:00Z"/>
                <w:rFonts w:ascii="Arial" w:hAnsi="Arial" w:cs="Arial"/>
                <w:sz w:val="18"/>
                <w:szCs w:val="18"/>
                <w:lang w:val="x-none" w:eastAsia="ja-JP"/>
              </w:rPr>
            </w:pPr>
            <w:ins w:id="21937"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_n260(A-D)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38" w:author=" " w:date="2019-05-27T04:43:00Z"/>
                <w:rFonts w:ascii="Arial" w:hAnsi="Arial" w:cs="Arial"/>
                <w:sz w:val="18"/>
                <w:szCs w:val="18"/>
              </w:rPr>
            </w:pPr>
            <w:ins w:id="2193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40" w:author=" " w:date="2019-05-27T04:43:00Z"/>
                <w:rFonts w:ascii="Arial" w:hAnsi="Arial" w:cs="Arial"/>
                <w:sz w:val="18"/>
                <w:szCs w:val="18"/>
              </w:rPr>
            </w:pPr>
            <w:ins w:id="2194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942" w:author=" " w:date="2019-05-27T04:43:00Z"/>
                <w:rFonts w:cs="Arial"/>
                <w:szCs w:val="18"/>
              </w:rPr>
            </w:pPr>
            <w:ins w:id="21943"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44" w:author=" " w:date="2019-05-27T04:43:00Z"/>
                <w:rFonts w:cs="Arial"/>
                <w:szCs w:val="18"/>
              </w:rPr>
            </w:pPr>
            <w:ins w:id="2194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46" w:author=" " w:date="2019-05-27T04:43:00Z"/>
                <w:rFonts w:cs="Arial"/>
                <w:szCs w:val="18"/>
              </w:rPr>
            </w:pPr>
            <w:ins w:id="2194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48" w:author=" " w:date="2019-05-27T04:43:00Z"/>
                <w:rFonts w:cs="Arial"/>
                <w:szCs w:val="18"/>
              </w:rPr>
            </w:pPr>
            <w:ins w:id="21949" w:author=" " w:date="2019-05-27T04:43:00Z">
              <w:r w:rsidRPr="00340831">
                <w:rPr>
                  <w:rFonts w:cs="Arial"/>
                  <w:szCs w:val="18"/>
                  <w:lang w:val="en-US" w:eastAsia="ja-JP"/>
                </w:rPr>
                <w:t>None</w:t>
              </w:r>
            </w:ins>
          </w:p>
        </w:tc>
      </w:tr>
      <w:tr w:rsidR="007B2B12" w:rsidRPr="00340831" w:rsidTr="004C693F">
        <w:trPr>
          <w:gridAfter w:val="1"/>
          <w:wAfter w:w="12" w:type="pct"/>
          <w:cantSplit/>
          <w:ins w:id="2195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951" w:author=" " w:date="2019-05-27T04:43:00Z"/>
                <w:rFonts w:ascii="Arial" w:eastAsia="SimSun" w:hAnsi="Arial" w:cs="Arial"/>
                <w:sz w:val="18"/>
                <w:szCs w:val="18"/>
                <w:lang w:eastAsia="zh-CN"/>
              </w:rPr>
            </w:pPr>
            <w:ins w:id="21952"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_n260(2A-D)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53" w:author=" " w:date="2019-05-27T04:43:00Z"/>
                <w:rFonts w:ascii="Arial" w:hAnsi="Arial" w:cs="Arial"/>
                <w:sz w:val="18"/>
                <w:szCs w:val="18"/>
              </w:rPr>
            </w:pPr>
            <w:ins w:id="2195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55" w:author=" " w:date="2019-05-27T04:43:00Z"/>
                <w:rFonts w:ascii="Arial" w:hAnsi="Arial" w:cs="Arial"/>
                <w:sz w:val="18"/>
                <w:szCs w:val="18"/>
              </w:rPr>
            </w:pPr>
            <w:ins w:id="2195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957" w:author=" " w:date="2019-05-27T04:43:00Z"/>
                <w:rFonts w:cs="Arial"/>
                <w:szCs w:val="18"/>
              </w:rPr>
            </w:pPr>
            <w:ins w:id="21958"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59" w:author=" " w:date="2019-05-27T04:43:00Z"/>
                <w:rFonts w:cs="Arial"/>
                <w:szCs w:val="18"/>
              </w:rPr>
            </w:pPr>
            <w:ins w:id="2196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61" w:author=" " w:date="2019-05-27T04:43:00Z"/>
                <w:rFonts w:cs="Arial"/>
                <w:szCs w:val="18"/>
              </w:rPr>
            </w:pPr>
            <w:ins w:id="2196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63" w:author=" " w:date="2019-05-27T04:43:00Z"/>
                <w:rFonts w:cs="Arial"/>
                <w:szCs w:val="18"/>
              </w:rPr>
            </w:pPr>
            <w:ins w:id="21964" w:author=" " w:date="2019-05-27T04:43:00Z">
              <w:r w:rsidRPr="00340831">
                <w:rPr>
                  <w:rFonts w:cs="Arial"/>
                  <w:szCs w:val="18"/>
                  <w:lang w:val="en-US" w:eastAsia="ja-JP"/>
                </w:rPr>
                <w:t>None</w:t>
              </w:r>
            </w:ins>
          </w:p>
        </w:tc>
      </w:tr>
      <w:tr w:rsidR="007B2B12" w:rsidRPr="00340831" w:rsidTr="004C693F">
        <w:trPr>
          <w:gridAfter w:val="1"/>
          <w:wAfter w:w="12" w:type="pct"/>
          <w:cantSplit/>
          <w:ins w:id="2196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966" w:author=" " w:date="2019-05-27T04:43:00Z"/>
                <w:rFonts w:ascii="Arial" w:hAnsi="Arial" w:cs="Arial"/>
                <w:sz w:val="18"/>
                <w:szCs w:val="18"/>
                <w:lang w:val="x-none" w:eastAsia="ja-JP"/>
              </w:rPr>
            </w:pPr>
            <w:ins w:id="21967"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_n260(A-D-O)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68" w:author=" " w:date="2019-05-27T04:43:00Z"/>
                <w:rFonts w:ascii="Arial" w:hAnsi="Arial" w:cs="Arial"/>
                <w:sz w:val="18"/>
                <w:szCs w:val="18"/>
              </w:rPr>
            </w:pPr>
            <w:ins w:id="2196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70" w:author=" " w:date="2019-05-27T04:43:00Z"/>
                <w:rFonts w:ascii="Arial" w:hAnsi="Arial" w:cs="Arial"/>
                <w:sz w:val="18"/>
                <w:szCs w:val="18"/>
              </w:rPr>
            </w:pPr>
            <w:ins w:id="2197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972" w:author=" " w:date="2019-05-27T04:43:00Z"/>
                <w:rFonts w:cs="Arial"/>
                <w:szCs w:val="18"/>
              </w:rPr>
            </w:pPr>
            <w:ins w:id="21973"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74" w:author=" " w:date="2019-05-27T04:43:00Z"/>
                <w:rFonts w:cs="Arial"/>
                <w:szCs w:val="18"/>
              </w:rPr>
            </w:pPr>
            <w:ins w:id="2197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76" w:author=" " w:date="2019-05-27T04:43:00Z"/>
                <w:rFonts w:cs="Arial"/>
                <w:szCs w:val="18"/>
              </w:rPr>
            </w:pPr>
            <w:ins w:id="2197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78" w:author=" " w:date="2019-05-27T04:43:00Z"/>
                <w:rFonts w:cs="Arial"/>
                <w:szCs w:val="18"/>
              </w:rPr>
            </w:pPr>
            <w:ins w:id="21979" w:author=" " w:date="2019-05-27T04:43:00Z">
              <w:r w:rsidRPr="00340831">
                <w:rPr>
                  <w:rFonts w:cs="Arial"/>
                  <w:szCs w:val="18"/>
                  <w:lang w:val="en-US" w:eastAsia="ja-JP"/>
                </w:rPr>
                <w:t>None</w:t>
              </w:r>
            </w:ins>
          </w:p>
        </w:tc>
      </w:tr>
      <w:tr w:rsidR="007B2B12" w:rsidRPr="00340831" w:rsidTr="004C693F">
        <w:trPr>
          <w:gridAfter w:val="1"/>
          <w:wAfter w:w="12" w:type="pct"/>
          <w:cantSplit/>
          <w:ins w:id="2198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981" w:author=" " w:date="2019-05-27T04:43:00Z"/>
                <w:rFonts w:ascii="Arial" w:eastAsia="SimSun" w:hAnsi="Arial" w:cs="Arial"/>
                <w:sz w:val="18"/>
                <w:szCs w:val="18"/>
                <w:lang w:eastAsia="zh-CN"/>
              </w:rPr>
            </w:pPr>
            <w:ins w:id="21982"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_n260(2A-D-O)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83" w:author=" " w:date="2019-05-27T04:43:00Z"/>
                <w:rFonts w:ascii="Arial" w:hAnsi="Arial" w:cs="Arial"/>
                <w:sz w:val="18"/>
                <w:szCs w:val="18"/>
              </w:rPr>
            </w:pPr>
            <w:ins w:id="2198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85" w:author=" " w:date="2019-05-27T04:43:00Z"/>
                <w:rFonts w:ascii="Arial" w:hAnsi="Arial" w:cs="Arial"/>
                <w:sz w:val="18"/>
                <w:szCs w:val="18"/>
              </w:rPr>
            </w:pPr>
            <w:ins w:id="2198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987" w:author=" " w:date="2019-05-27T04:43:00Z"/>
                <w:rFonts w:cs="Arial"/>
                <w:szCs w:val="18"/>
              </w:rPr>
            </w:pPr>
            <w:ins w:id="21988"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89" w:author=" " w:date="2019-05-27T04:43:00Z"/>
                <w:rFonts w:cs="Arial"/>
                <w:szCs w:val="18"/>
              </w:rPr>
            </w:pPr>
            <w:ins w:id="2199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91" w:author=" " w:date="2019-05-27T04:43:00Z"/>
                <w:rFonts w:cs="Arial"/>
                <w:szCs w:val="18"/>
              </w:rPr>
            </w:pPr>
            <w:ins w:id="2199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93" w:author=" " w:date="2019-05-27T04:43:00Z"/>
                <w:rFonts w:cs="Arial"/>
                <w:szCs w:val="18"/>
              </w:rPr>
            </w:pPr>
            <w:ins w:id="21994" w:author=" " w:date="2019-05-27T04:43:00Z">
              <w:r w:rsidRPr="00340831">
                <w:rPr>
                  <w:rFonts w:cs="Arial"/>
                  <w:szCs w:val="18"/>
                  <w:lang w:val="en-US" w:eastAsia="ja-JP"/>
                </w:rPr>
                <w:t>None</w:t>
              </w:r>
            </w:ins>
          </w:p>
        </w:tc>
      </w:tr>
      <w:tr w:rsidR="007B2B12" w:rsidRPr="00340831" w:rsidTr="004C693F">
        <w:trPr>
          <w:gridAfter w:val="1"/>
          <w:wAfter w:w="12" w:type="pct"/>
          <w:cantSplit/>
          <w:ins w:id="2199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1996" w:author=" " w:date="2019-05-27T04:43:00Z"/>
                <w:rFonts w:ascii="Arial" w:eastAsia="SimSun" w:hAnsi="Arial" w:cs="Arial"/>
                <w:sz w:val="18"/>
                <w:szCs w:val="18"/>
                <w:lang w:eastAsia="zh-CN"/>
              </w:rPr>
            </w:pPr>
            <w:ins w:id="21997"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_n260(D-2O)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98" w:author=" " w:date="2019-05-27T04:43:00Z"/>
                <w:rFonts w:ascii="Arial" w:hAnsi="Arial" w:cs="Arial"/>
                <w:sz w:val="18"/>
                <w:szCs w:val="18"/>
              </w:rPr>
            </w:pPr>
            <w:ins w:id="2199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000" w:author=" " w:date="2019-05-27T04:43:00Z"/>
                <w:rFonts w:ascii="Arial" w:hAnsi="Arial" w:cs="Arial"/>
                <w:sz w:val="18"/>
                <w:szCs w:val="18"/>
              </w:rPr>
            </w:pPr>
            <w:ins w:id="2200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002" w:author=" " w:date="2019-05-27T04:43:00Z"/>
                <w:rFonts w:cs="Arial"/>
                <w:szCs w:val="18"/>
              </w:rPr>
            </w:pPr>
            <w:ins w:id="22003"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04" w:author=" " w:date="2019-05-27T04:43:00Z"/>
                <w:rFonts w:cs="Arial"/>
                <w:szCs w:val="18"/>
              </w:rPr>
            </w:pPr>
            <w:ins w:id="2200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06" w:author=" " w:date="2019-05-27T04:43:00Z"/>
                <w:rFonts w:cs="Arial"/>
                <w:szCs w:val="18"/>
              </w:rPr>
            </w:pPr>
            <w:ins w:id="2200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08" w:author=" " w:date="2019-05-27T04:43:00Z"/>
                <w:rFonts w:cs="Arial"/>
                <w:szCs w:val="18"/>
              </w:rPr>
            </w:pPr>
            <w:ins w:id="22009" w:author=" " w:date="2019-05-27T04:43:00Z">
              <w:r w:rsidRPr="00340831">
                <w:rPr>
                  <w:rFonts w:cs="Arial"/>
                  <w:szCs w:val="18"/>
                  <w:lang w:val="en-US" w:eastAsia="ja-JP"/>
                </w:rPr>
                <w:t>None</w:t>
              </w:r>
            </w:ins>
          </w:p>
        </w:tc>
      </w:tr>
      <w:tr w:rsidR="007B2B12" w:rsidRPr="00340831" w:rsidTr="004C693F">
        <w:trPr>
          <w:gridAfter w:val="1"/>
          <w:wAfter w:w="12" w:type="pct"/>
          <w:cantSplit/>
          <w:ins w:id="2201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011" w:author=" " w:date="2019-05-27T04:43:00Z"/>
                <w:rFonts w:ascii="Arial" w:hAnsi="Arial" w:cs="Arial"/>
                <w:sz w:val="18"/>
                <w:szCs w:val="18"/>
                <w:lang w:val="x-none" w:eastAsia="ja-JP"/>
              </w:rPr>
            </w:pPr>
            <w:ins w:id="22012"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_n260(A-D-2O)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013" w:author=" " w:date="2019-05-27T04:43:00Z"/>
                <w:rFonts w:ascii="Arial" w:hAnsi="Arial" w:cs="Arial"/>
                <w:sz w:val="18"/>
                <w:szCs w:val="18"/>
              </w:rPr>
            </w:pPr>
            <w:ins w:id="2201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015" w:author=" " w:date="2019-05-27T04:43:00Z"/>
                <w:rFonts w:ascii="Arial" w:hAnsi="Arial" w:cs="Arial"/>
                <w:sz w:val="18"/>
                <w:szCs w:val="18"/>
              </w:rPr>
            </w:pPr>
            <w:ins w:id="2201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017" w:author=" " w:date="2019-05-27T04:43:00Z"/>
                <w:rFonts w:cs="Arial"/>
                <w:szCs w:val="18"/>
              </w:rPr>
            </w:pPr>
            <w:ins w:id="22018"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19" w:author=" " w:date="2019-05-27T04:43:00Z"/>
                <w:rFonts w:cs="Arial"/>
                <w:szCs w:val="18"/>
              </w:rPr>
            </w:pPr>
            <w:ins w:id="2202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21" w:author=" " w:date="2019-05-27T04:43:00Z"/>
                <w:rFonts w:cs="Arial"/>
                <w:szCs w:val="18"/>
              </w:rPr>
            </w:pPr>
            <w:ins w:id="2202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23" w:author=" " w:date="2019-05-27T04:43:00Z"/>
                <w:rFonts w:cs="Arial"/>
                <w:szCs w:val="18"/>
              </w:rPr>
            </w:pPr>
            <w:ins w:id="22024" w:author=" " w:date="2019-05-27T04:43:00Z">
              <w:r w:rsidRPr="00340831">
                <w:rPr>
                  <w:rFonts w:cs="Arial"/>
                  <w:szCs w:val="18"/>
                  <w:lang w:val="en-US" w:eastAsia="ja-JP"/>
                </w:rPr>
                <w:t>None</w:t>
              </w:r>
            </w:ins>
          </w:p>
        </w:tc>
      </w:tr>
      <w:tr w:rsidR="007B2B12" w:rsidRPr="00340831" w:rsidTr="004C693F">
        <w:trPr>
          <w:gridAfter w:val="1"/>
          <w:wAfter w:w="12" w:type="pct"/>
          <w:cantSplit/>
          <w:ins w:id="2202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026" w:author=" " w:date="2019-05-27T04:43:00Z"/>
                <w:rFonts w:ascii="Arial" w:eastAsia="SimSun" w:hAnsi="Arial" w:cs="Arial"/>
                <w:sz w:val="18"/>
                <w:szCs w:val="18"/>
                <w:lang w:eastAsia="zh-CN"/>
              </w:rPr>
            </w:pPr>
            <w:ins w:id="22027"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_n260(2A-D-2O)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028" w:author=" " w:date="2019-05-27T04:43:00Z"/>
                <w:rFonts w:ascii="Arial" w:hAnsi="Arial" w:cs="Arial"/>
                <w:sz w:val="18"/>
                <w:szCs w:val="18"/>
              </w:rPr>
            </w:pPr>
            <w:ins w:id="2202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030" w:author=" " w:date="2019-05-27T04:43:00Z"/>
                <w:rFonts w:ascii="Arial" w:hAnsi="Arial" w:cs="Arial"/>
                <w:sz w:val="18"/>
                <w:szCs w:val="18"/>
              </w:rPr>
            </w:pPr>
            <w:ins w:id="2203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032" w:author=" " w:date="2019-05-27T04:43:00Z"/>
                <w:rFonts w:cs="Arial"/>
                <w:szCs w:val="18"/>
              </w:rPr>
            </w:pPr>
            <w:ins w:id="22033"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34" w:author=" " w:date="2019-05-27T04:43:00Z"/>
                <w:rFonts w:cs="Arial"/>
                <w:szCs w:val="18"/>
              </w:rPr>
            </w:pPr>
            <w:ins w:id="2203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36" w:author=" " w:date="2019-05-27T04:43:00Z"/>
                <w:rFonts w:cs="Arial"/>
                <w:szCs w:val="18"/>
              </w:rPr>
            </w:pPr>
            <w:ins w:id="2203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38" w:author=" " w:date="2019-05-27T04:43:00Z"/>
                <w:rFonts w:cs="Arial"/>
                <w:szCs w:val="18"/>
              </w:rPr>
            </w:pPr>
            <w:ins w:id="22039" w:author=" " w:date="2019-05-27T04:43:00Z">
              <w:r w:rsidRPr="00340831">
                <w:rPr>
                  <w:rFonts w:cs="Arial"/>
                  <w:szCs w:val="18"/>
                  <w:lang w:val="en-US" w:eastAsia="ja-JP"/>
                </w:rPr>
                <w:t>None</w:t>
              </w:r>
            </w:ins>
          </w:p>
        </w:tc>
      </w:tr>
      <w:tr w:rsidR="007B2B12" w:rsidRPr="00340831" w:rsidTr="004C693F">
        <w:trPr>
          <w:gridAfter w:val="1"/>
          <w:wAfter w:w="12" w:type="pct"/>
          <w:cantSplit/>
          <w:ins w:id="2204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041" w:author=" " w:date="2019-05-27T04:43:00Z"/>
                <w:rFonts w:ascii="Arial" w:hAnsi="Arial" w:cs="Arial"/>
                <w:sz w:val="18"/>
                <w:szCs w:val="18"/>
                <w:lang w:val="x-none" w:eastAsia="ja-JP"/>
              </w:rPr>
            </w:pPr>
            <w:ins w:id="22042"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_n260(A-2D)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043" w:author=" " w:date="2019-05-27T04:43:00Z"/>
                <w:rFonts w:ascii="Arial" w:hAnsi="Arial" w:cs="Arial"/>
                <w:sz w:val="18"/>
                <w:szCs w:val="18"/>
              </w:rPr>
            </w:pPr>
            <w:ins w:id="2204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045" w:author=" " w:date="2019-05-27T04:43:00Z"/>
                <w:rFonts w:ascii="Arial" w:hAnsi="Arial" w:cs="Arial"/>
                <w:sz w:val="18"/>
                <w:szCs w:val="18"/>
              </w:rPr>
            </w:pPr>
            <w:ins w:id="2204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047" w:author=" " w:date="2019-05-27T04:43:00Z"/>
                <w:rFonts w:cs="Arial"/>
                <w:szCs w:val="18"/>
              </w:rPr>
            </w:pPr>
            <w:ins w:id="22048"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49" w:author=" " w:date="2019-05-27T04:43:00Z"/>
                <w:rFonts w:cs="Arial"/>
                <w:szCs w:val="18"/>
              </w:rPr>
            </w:pPr>
            <w:ins w:id="2205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51" w:author=" " w:date="2019-05-27T04:43:00Z"/>
                <w:rFonts w:cs="Arial"/>
                <w:szCs w:val="18"/>
              </w:rPr>
            </w:pPr>
            <w:ins w:id="2205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53" w:author=" " w:date="2019-05-27T04:43:00Z"/>
                <w:rFonts w:cs="Arial"/>
                <w:szCs w:val="18"/>
              </w:rPr>
            </w:pPr>
            <w:ins w:id="22054" w:author=" " w:date="2019-05-27T04:43:00Z">
              <w:r w:rsidRPr="00340831">
                <w:rPr>
                  <w:rFonts w:cs="Arial"/>
                  <w:szCs w:val="18"/>
                  <w:lang w:val="en-US" w:eastAsia="ja-JP"/>
                </w:rPr>
                <w:t>None</w:t>
              </w:r>
            </w:ins>
          </w:p>
        </w:tc>
      </w:tr>
      <w:tr w:rsidR="007B2B12" w:rsidRPr="00340831" w:rsidTr="004C693F">
        <w:trPr>
          <w:gridAfter w:val="1"/>
          <w:wAfter w:w="12" w:type="pct"/>
          <w:cantSplit/>
          <w:ins w:id="2205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056" w:author=" " w:date="2019-05-27T04:43:00Z"/>
                <w:rFonts w:ascii="Arial" w:eastAsia="SimSun" w:hAnsi="Arial" w:cs="Arial"/>
                <w:sz w:val="18"/>
                <w:szCs w:val="18"/>
                <w:lang w:eastAsia="zh-CN"/>
              </w:rPr>
            </w:pPr>
            <w:ins w:id="22057"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_n260(2A-2D)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058" w:author=" " w:date="2019-05-27T04:43:00Z"/>
                <w:rFonts w:ascii="Arial" w:hAnsi="Arial" w:cs="Arial"/>
                <w:sz w:val="18"/>
                <w:szCs w:val="18"/>
              </w:rPr>
            </w:pPr>
            <w:ins w:id="2205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060" w:author=" " w:date="2019-05-27T04:43:00Z"/>
                <w:rFonts w:ascii="Arial" w:hAnsi="Arial" w:cs="Arial"/>
                <w:sz w:val="18"/>
                <w:szCs w:val="18"/>
              </w:rPr>
            </w:pPr>
            <w:ins w:id="2206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062" w:author=" " w:date="2019-05-27T04:43:00Z"/>
                <w:rFonts w:cs="Arial"/>
                <w:szCs w:val="18"/>
              </w:rPr>
            </w:pPr>
            <w:ins w:id="22063"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64" w:author=" " w:date="2019-05-27T04:43:00Z"/>
                <w:rFonts w:cs="Arial"/>
                <w:szCs w:val="18"/>
              </w:rPr>
            </w:pPr>
            <w:ins w:id="2206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66" w:author=" " w:date="2019-05-27T04:43:00Z"/>
                <w:rFonts w:cs="Arial"/>
                <w:szCs w:val="18"/>
              </w:rPr>
            </w:pPr>
            <w:ins w:id="2206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68" w:author=" " w:date="2019-05-27T04:43:00Z"/>
                <w:rFonts w:cs="Arial"/>
                <w:szCs w:val="18"/>
              </w:rPr>
            </w:pPr>
            <w:ins w:id="22069" w:author=" " w:date="2019-05-27T04:43:00Z">
              <w:r w:rsidRPr="00340831">
                <w:rPr>
                  <w:rFonts w:cs="Arial"/>
                  <w:szCs w:val="18"/>
                  <w:lang w:val="en-US" w:eastAsia="ja-JP"/>
                </w:rPr>
                <w:t>None</w:t>
              </w:r>
            </w:ins>
          </w:p>
        </w:tc>
      </w:tr>
      <w:tr w:rsidR="007B2B12" w:rsidRPr="00340831" w:rsidTr="004C693F">
        <w:trPr>
          <w:gridAfter w:val="1"/>
          <w:wAfter w:w="12" w:type="pct"/>
          <w:cantSplit/>
          <w:ins w:id="2207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071" w:author=" " w:date="2019-05-27T04:43:00Z"/>
                <w:rFonts w:ascii="Arial" w:eastAsia="SimSun" w:hAnsi="Arial" w:cs="Arial"/>
                <w:sz w:val="18"/>
                <w:szCs w:val="18"/>
                <w:lang w:eastAsia="zh-CN"/>
              </w:rPr>
            </w:pPr>
            <w:ins w:id="22072"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_n260(A-P)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073" w:author=" " w:date="2019-05-27T04:43:00Z"/>
                <w:rFonts w:ascii="Arial" w:hAnsi="Arial" w:cs="Arial"/>
                <w:sz w:val="18"/>
                <w:szCs w:val="18"/>
              </w:rPr>
            </w:pPr>
            <w:ins w:id="2207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075" w:author=" " w:date="2019-05-27T04:43:00Z"/>
                <w:rFonts w:ascii="Arial" w:hAnsi="Arial" w:cs="Arial"/>
                <w:sz w:val="18"/>
                <w:szCs w:val="18"/>
              </w:rPr>
            </w:pPr>
            <w:ins w:id="2207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077" w:author=" " w:date="2019-05-27T04:43:00Z"/>
                <w:rFonts w:cs="Arial"/>
                <w:szCs w:val="18"/>
              </w:rPr>
            </w:pPr>
            <w:ins w:id="22078"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79" w:author=" " w:date="2019-05-27T04:43:00Z"/>
                <w:rFonts w:cs="Arial"/>
                <w:szCs w:val="18"/>
              </w:rPr>
            </w:pPr>
            <w:ins w:id="2208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81" w:author=" " w:date="2019-05-27T04:43:00Z"/>
                <w:rFonts w:cs="Arial"/>
                <w:szCs w:val="18"/>
              </w:rPr>
            </w:pPr>
            <w:ins w:id="2208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83" w:author=" " w:date="2019-05-27T04:43:00Z"/>
                <w:rFonts w:cs="Arial"/>
                <w:szCs w:val="18"/>
              </w:rPr>
            </w:pPr>
            <w:ins w:id="22084" w:author=" " w:date="2019-05-27T04:43:00Z">
              <w:r w:rsidRPr="00340831">
                <w:rPr>
                  <w:rFonts w:cs="Arial"/>
                  <w:szCs w:val="18"/>
                  <w:lang w:val="en-US" w:eastAsia="ja-JP"/>
                </w:rPr>
                <w:t>None</w:t>
              </w:r>
            </w:ins>
          </w:p>
        </w:tc>
      </w:tr>
      <w:tr w:rsidR="007B2B12" w:rsidRPr="00340831" w:rsidTr="004C693F">
        <w:trPr>
          <w:gridAfter w:val="1"/>
          <w:wAfter w:w="12" w:type="pct"/>
          <w:cantSplit/>
          <w:ins w:id="2208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086" w:author=" " w:date="2019-05-27T04:43:00Z"/>
                <w:rFonts w:ascii="Arial" w:eastAsia="SimSun" w:hAnsi="Arial" w:cs="Arial"/>
                <w:sz w:val="18"/>
                <w:szCs w:val="18"/>
                <w:lang w:eastAsia="zh-CN"/>
              </w:rPr>
            </w:pPr>
            <w:ins w:id="22087"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_n260(2A-P)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088" w:author=" " w:date="2019-05-27T04:43:00Z"/>
                <w:rFonts w:ascii="Arial" w:hAnsi="Arial" w:cs="Arial"/>
                <w:sz w:val="18"/>
                <w:szCs w:val="18"/>
              </w:rPr>
            </w:pPr>
            <w:ins w:id="2208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090" w:author=" " w:date="2019-05-27T04:43:00Z"/>
                <w:rFonts w:ascii="Arial" w:hAnsi="Arial" w:cs="Arial"/>
                <w:sz w:val="18"/>
                <w:szCs w:val="18"/>
              </w:rPr>
            </w:pPr>
            <w:ins w:id="2209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092" w:author=" " w:date="2019-05-27T04:43:00Z"/>
                <w:rFonts w:cs="Arial"/>
                <w:szCs w:val="18"/>
              </w:rPr>
            </w:pPr>
            <w:ins w:id="22093"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94" w:author=" " w:date="2019-05-27T04:43:00Z"/>
                <w:rFonts w:cs="Arial"/>
                <w:szCs w:val="18"/>
              </w:rPr>
            </w:pPr>
            <w:ins w:id="2209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96" w:author=" " w:date="2019-05-27T04:43:00Z"/>
                <w:rFonts w:cs="Arial"/>
                <w:szCs w:val="18"/>
              </w:rPr>
            </w:pPr>
            <w:ins w:id="2209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98" w:author=" " w:date="2019-05-27T04:43:00Z"/>
                <w:rFonts w:cs="Arial"/>
                <w:szCs w:val="18"/>
              </w:rPr>
            </w:pPr>
            <w:ins w:id="22099" w:author=" " w:date="2019-05-27T04:43:00Z">
              <w:r w:rsidRPr="00340831">
                <w:rPr>
                  <w:rFonts w:cs="Arial"/>
                  <w:szCs w:val="18"/>
                  <w:lang w:val="en-US" w:eastAsia="ja-JP"/>
                </w:rPr>
                <w:t>None</w:t>
              </w:r>
            </w:ins>
          </w:p>
        </w:tc>
      </w:tr>
      <w:tr w:rsidR="007B2B12" w:rsidRPr="00340831" w:rsidTr="004C693F">
        <w:trPr>
          <w:gridAfter w:val="1"/>
          <w:wAfter w:w="12" w:type="pct"/>
          <w:cantSplit/>
          <w:ins w:id="2210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101" w:author=" " w:date="2019-05-27T04:43:00Z"/>
                <w:rFonts w:ascii="Arial" w:eastAsia="SimSun" w:hAnsi="Arial" w:cs="Arial"/>
                <w:sz w:val="18"/>
                <w:szCs w:val="18"/>
                <w:lang w:eastAsia="zh-CN"/>
              </w:rPr>
            </w:pPr>
            <w:ins w:id="22102"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_n260(A-2P)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103" w:author=" " w:date="2019-05-27T04:43:00Z"/>
                <w:rFonts w:ascii="Arial" w:hAnsi="Arial" w:cs="Arial"/>
                <w:sz w:val="18"/>
                <w:szCs w:val="18"/>
              </w:rPr>
            </w:pPr>
            <w:ins w:id="2210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105" w:author=" " w:date="2019-05-27T04:43:00Z"/>
                <w:rFonts w:ascii="Arial" w:hAnsi="Arial" w:cs="Arial"/>
                <w:sz w:val="18"/>
                <w:szCs w:val="18"/>
              </w:rPr>
            </w:pPr>
            <w:ins w:id="2210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107" w:author=" " w:date="2019-05-27T04:43:00Z"/>
                <w:rFonts w:cs="Arial"/>
                <w:szCs w:val="18"/>
              </w:rPr>
            </w:pPr>
            <w:ins w:id="22108"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09" w:author=" " w:date="2019-05-27T04:43:00Z"/>
                <w:rFonts w:cs="Arial"/>
                <w:szCs w:val="18"/>
              </w:rPr>
            </w:pPr>
            <w:ins w:id="2211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11" w:author=" " w:date="2019-05-27T04:43:00Z"/>
                <w:rFonts w:cs="Arial"/>
                <w:szCs w:val="18"/>
              </w:rPr>
            </w:pPr>
            <w:ins w:id="2211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13" w:author=" " w:date="2019-05-27T04:43:00Z"/>
                <w:rFonts w:cs="Arial"/>
                <w:szCs w:val="18"/>
              </w:rPr>
            </w:pPr>
            <w:ins w:id="22114" w:author=" " w:date="2019-05-27T04:43:00Z">
              <w:r w:rsidRPr="00340831">
                <w:rPr>
                  <w:rFonts w:cs="Arial"/>
                  <w:szCs w:val="18"/>
                  <w:lang w:val="en-US" w:eastAsia="ja-JP"/>
                </w:rPr>
                <w:t>None</w:t>
              </w:r>
            </w:ins>
          </w:p>
        </w:tc>
      </w:tr>
      <w:tr w:rsidR="007B2B12" w:rsidRPr="00340831" w:rsidTr="004C693F">
        <w:trPr>
          <w:gridAfter w:val="1"/>
          <w:wAfter w:w="12" w:type="pct"/>
          <w:cantSplit/>
          <w:ins w:id="2211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116" w:author=" " w:date="2019-05-27T04:43:00Z"/>
                <w:rFonts w:ascii="Arial" w:eastAsia="SimSun" w:hAnsi="Arial" w:cs="Arial"/>
                <w:sz w:val="18"/>
                <w:szCs w:val="18"/>
                <w:lang w:eastAsia="zh-CN"/>
              </w:rPr>
            </w:pPr>
            <w:ins w:id="22117"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_n260(2A-2P)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118" w:author=" " w:date="2019-05-27T04:43:00Z"/>
                <w:rFonts w:ascii="Arial" w:hAnsi="Arial" w:cs="Arial"/>
                <w:sz w:val="18"/>
                <w:szCs w:val="18"/>
              </w:rPr>
            </w:pPr>
            <w:ins w:id="2211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120" w:author=" " w:date="2019-05-27T04:43:00Z"/>
                <w:rFonts w:ascii="Arial" w:hAnsi="Arial" w:cs="Arial"/>
                <w:sz w:val="18"/>
                <w:szCs w:val="18"/>
              </w:rPr>
            </w:pPr>
            <w:ins w:id="2212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122" w:author=" " w:date="2019-05-27T04:43:00Z"/>
                <w:rFonts w:cs="Arial"/>
                <w:szCs w:val="18"/>
              </w:rPr>
            </w:pPr>
            <w:ins w:id="22123"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24" w:author=" " w:date="2019-05-27T04:43:00Z"/>
                <w:rFonts w:cs="Arial"/>
                <w:szCs w:val="18"/>
              </w:rPr>
            </w:pPr>
            <w:ins w:id="2212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26" w:author=" " w:date="2019-05-27T04:43:00Z"/>
                <w:rFonts w:cs="Arial"/>
                <w:szCs w:val="18"/>
              </w:rPr>
            </w:pPr>
            <w:ins w:id="2212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28" w:author=" " w:date="2019-05-27T04:43:00Z"/>
                <w:rFonts w:cs="Arial"/>
                <w:szCs w:val="18"/>
              </w:rPr>
            </w:pPr>
            <w:ins w:id="22129" w:author=" " w:date="2019-05-27T04:43:00Z">
              <w:r w:rsidRPr="00340831">
                <w:rPr>
                  <w:rFonts w:cs="Arial"/>
                  <w:szCs w:val="18"/>
                  <w:lang w:val="en-US" w:eastAsia="ja-JP"/>
                </w:rPr>
                <w:t>None</w:t>
              </w:r>
            </w:ins>
          </w:p>
        </w:tc>
      </w:tr>
      <w:tr w:rsidR="007B2B12" w:rsidRPr="00340831" w:rsidTr="004C693F">
        <w:trPr>
          <w:gridAfter w:val="1"/>
          <w:wAfter w:w="12" w:type="pct"/>
          <w:cantSplit/>
          <w:ins w:id="2213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131" w:author=" " w:date="2019-05-27T04:43:00Z"/>
                <w:rFonts w:ascii="Arial" w:eastAsia="SimSun" w:hAnsi="Arial" w:cs="Arial"/>
                <w:sz w:val="18"/>
                <w:szCs w:val="18"/>
                <w:lang w:eastAsia="zh-CN"/>
              </w:rPr>
            </w:pPr>
            <w:ins w:id="22132"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_n260(3A-3O)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133" w:author=" " w:date="2019-05-27T04:43:00Z"/>
                <w:rFonts w:ascii="Arial" w:hAnsi="Arial" w:cs="Arial"/>
                <w:sz w:val="18"/>
                <w:szCs w:val="18"/>
              </w:rPr>
            </w:pPr>
            <w:ins w:id="2213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135" w:author=" " w:date="2019-05-27T04:43:00Z"/>
                <w:rFonts w:ascii="Arial" w:hAnsi="Arial" w:cs="Arial"/>
                <w:sz w:val="18"/>
                <w:szCs w:val="18"/>
              </w:rPr>
            </w:pPr>
            <w:ins w:id="2213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137" w:author=" " w:date="2019-05-27T04:43:00Z"/>
                <w:rFonts w:cs="Arial"/>
                <w:szCs w:val="18"/>
              </w:rPr>
            </w:pPr>
            <w:ins w:id="22138"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39" w:author=" " w:date="2019-05-27T04:43:00Z"/>
                <w:rFonts w:cs="Arial"/>
                <w:szCs w:val="18"/>
              </w:rPr>
            </w:pPr>
            <w:ins w:id="2214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41" w:author=" " w:date="2019-05-27T04:43:00Z"/>
                <w:rFonts w:cs="Arial"/>
                <w:szCs w:val="18"/>
              </w:rPr>
            </w:pPr>
            <w:ins w:id="2214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43" w:author=" " w:date="2019-05-27T04:43:00Z"/>
                <w:rFonts w:cs="Arial"/>
                <w:szCs w:val="18"/>
              </w:rPr>
            </w:pPr>
            <w:ins w:id="22144" w:author=" " w:date="2019-05-27T04:43:00Z">
              <w:r w:rsidRPr="00340831">
                <w:rPr>
                  <w:rFonts w:cs="Arial"/>
                  <w:szCs w:val="18"/>
                  <w:lang w:val="en-US" w:eastAsia="ja-JP"/>
                </w:rPr>
                <w:t>None</w:t>
              </w:r>
            </w:ins>
          </w:p>
        </w:tc>
      </w:tr>
      <w:tr w:rsidR="007B2B12" w:rsidRPr="00340831" w:rsidTr="004C693F">
        <w:trPr>
          <w:gridAfter w:val="1"/>
          <w:wAfter w:w="12" w:type="pct"/>
          <w:cantSplit/>
          <w:ins w:id="2214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146" w:author=" " w:date="2019-05-27T04:43:00Z"/>
                <w:rFonts w:ascii="Arial" w:eastAsia="SimSun" w:hAnsi="Arial" w:cs="Arial"/>
                <w:sz w:val="18"/>
                <w:szCs w:val="18"/>
                <w:lang w:eastAsia="zh-CN"/>
              </w:rPr>
            </w:pPr>
            <w:ins w:id="22147"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_n260(D-2G)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148" w:author=" " w:date="2019-05-27T04:43:00Z"/>
                <w:rFonts w:ascii="Arial" w:hAnsi="Arial" w:cs="Arial"/>
                <w:sz w:val="18"/>
                <w:szCs w:val="18"/>
              </w:rPr>
            </w:pPr>
            <w:ins w:id="2214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150" w:author=" " w:date="2019-05-27T04:43:00Z"/>
                <w:rFonts w:ascii="Arial" w:hAnsi="Arial" w:cs="Arial"/>
                <w:sz w:val="18"/>
                <w:szCs w:val="18"/>
              </w:rPr>
            </w:pPr>
            <w:ins w:id="2215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152" w:author=" " w:date="2019-05-27T04:43:00Z"/>
                <w:rFonts w:cs="Arial"/>
                <w:szCs w:val="18"/>
              </w:rPr>
            </w:pPr>
            <w:ins w:id="22153"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54" w:author=" " w:date="2019-05-27T04:43:00Z"/>
                <w:rFonts w:cs="Arial"/>
                <w:szCs w:val="18"/>
              </w:rPr>
            </w:pPr>
            <w:ins w:id="2215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56" w:author=" " w:date="2019-05-27T04:43:00Z"/>
                <w:rFonts w:cs="Arial"/>
                <w:szCs w:val="18"/>
              </w:rPr>
            </w:pPr>
            <w:ins w:id="2215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58" w:author=" " w:date="2019-05-27T04:43:00Z"/>
                <w:rFonts w:cs="Arial"/>
                <w:szCs w:val="18"/>
              </w:rPr>
            </w:pPr>
            <w:ins w:id="22159" w:author=" " w:date="2019-05-27T04:43:00Z">
              <w:r w:rsidRPr="00340831">
                <w:rPr>
                  <w:rFonts w:cs="Arial"/>
                  <w:szCs w:val="18"/>
                  <w:lang w:val="en-US" w:eastAsia="ja-JP"/>
                </w:rPr>
                <w:t>None</w:t>
              </w:r>
            </w:ins>
          </w:p>
        </w:tc>
      </w:tr>
      <w:tr w:rsidR="007B2B12" w:rsidRPr="00340831" w:rsidTr="004C693F">
        <w:trPr>
          <w:gridAfter w:val="1"/>
          <w:wAfter w:w="12" w:type="pct"/>
          <w:cantSplit/>
          <w:ins w:id="2216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161" w:author=" " w:date="2019-05-27T04:43:00Z"/>
                <w:rFonts w:ascii="Arial" w:eastAsia="SimSun" w:hAnsi="Arial" w:cs="Arial"/>
                <w:sz w:val="18"/>
                <w:szCs w:val="18"/>
                <w:lang w:eastAsia="zh-CN"/>
              </w:rPr>
            </w:pPr>
            <w:ins w:id="22162"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_n260(2D-O)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163" w:author=" " w:date="2019-05-27T04:43:00Z"/>
                <w:rFonts w:ascii="Arial" w:hAnsi="Arial" w:cs="Arial"/>
                <w:sz w:val="18"/>
                <w:szCs w:val="18"/>
              </w:rPr>
            </w:pPr>
            <w:ins w:id="2216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165" w:author=" " w:date="2019-05-27T04:43:00Z"/>
                <w:rFonts w:ascii="Arial" w:hAnsi="Arial" w:cs="Arial"/>
                <w:sz w:val="18"/>
                <w:szCs w:val="18"/>
              </w:rPr>
            </w:pPr>
            <w:ins w:id="2216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167" w:author=" " w:date="2019-05-27T04:43:00Z"/>
                <w:rFonts w:cs="Arial"/>
                <w:szCs w:val="18"/>
              </w:rPr>
            </w:pPr>
            <w:ins w:id="22168"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69" w:author=" " w:date="2019-05-27T04:43:00Z"/>
                <w:rFonts w:cs="Arial"/>
                <w:szCs w:val="18"/>
              </w:rPr>
            </w:pPr>
            <w:ins w:id="2217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71" w:author=" " w:date="2019-05-27T04:43:00Z"/>
                <w:rFonts w:cs="Arial"/>
                <w:szCs w:val="18"/>
              </w:rPr>
            </w:pPr>
            <w:ins w:id="2217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73" w:author=" " w:date="2019-05-27T04:43:00Z"/>
                <w:rFonts w:cs="Arial"/>
                <w:szCs w:val="18"/>
              </w:rPr>
            </w:pPr>
            <w:ins w:id="22174" w:author=" " w:date="2019-05-27T04:43:00Z">
              <w:r w:rsidRPr="00340831">
                <w:rPr>
                  <w:rFonts w:cs="Arial"/>
                  <w:szCs w:val="18"/>
                  <w:lang w:val="en-US" w:eastAsia="ja-JP"/>
                </w:rPr>
                <w:t>None</w:t>
              </w:r>
            </w:ins>
          </w:p>
        </w:tc>
      </w:tr>
      <w:tr w:rsidR="007B2B12" w:rsidRPr="00340831" w:rsidTr="004C693F">
        <w:trPr>
          <w:gridAfter w:val="1"/>
          <w:wAfter w:w="12" w:type="pct"/>
          <w:cantSplit/>
          <w:ins w:id="2217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176" w:author=" " w:date="2019-05-27T04:43:00Z"/>
                <w:rFonts w:ascii="Arial" w:eastAsia="SimSun" w:hAnsi="Arial" w:cs="Arial"/>
                <w:sz w:val="18"/>
                <w:szCs w:val="18"/>
                <w:lang w:eastAsia="zh-CN"/>
              </w:rPr>
            </w:pPr>
            <w:ins w:id="22177"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_n260(G-2O)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178" w:author=" " w:date="2019-05-27T04:43:00Z"/>
                <w:rFonts w:ascii="Arial" w:hAnsi="Arial" w:cs="Arial"/>
                <w:sz w:val="18"/>
                <w:szCs w:val="18"/>
              </w:rPr>
            </w:pPr>
            <w:ins w:id="2217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180" w:author=" " w:date="2019-05-27T04:43:00Z"/>
                <w:rFonts w:ascii="Arial" w:hAnsi="Arial" w:cs="Arial"/>
                <w:sz w:val="18"/>
                <w:szCs w:val="18"/>
              </w:rPr>
            </w:pPr>
            <w:ins w:id="2218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182" w:author=" " w:date="2019-05-27T04:43:00Z"/>
                <w:rFonts w:cs="Arial"/>
                <w:szCs w:val="18"/>
              </w:rPr>
            </w:pPr>
            <w:ins w:id="22183"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84" w:author=" " w:date="2019-05-27T04:43:00Z"/>
                <w:rFonts w:cs="Arial"/>
                <w:szCs w:val="18"/>
              </w:rPr>
            </w:pPr>
            <w:ins w:id="2218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86" w:author=" " w:date="2019-05-27T04:43:00Z"/>
                <w:rFonts w:cs="Arial"/>
                <w:szCs w:val="18"/>
              </w:rPr>
            </w:pPr>
            <w:ins w:id="2218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88" w:author=" " w:date="2019-05-27T04:43:00Z"/>
                <w:rFonts w:cs="Arial"/>
                <w:szCs w:val="18"/>
              </w:rPr>
            </w:pPr>
            <w:ins w:id="22189" w:author=" " w:date="2019-05-27T04:43:00Z">
              <w:r w:rsidRPr="00340831">
                <w:rPr>
                  <w:rFonts w:cs="Arial"/>
                  <w:szCs w:val="18"/>
                  <w:lang w:val="en-US" w:eastAsia="ja-JP"/>
                </w:rPr>
                <w:t>None</w:t>
              </w:r>
            </w:ins>
          </w:p>
        </w:tc>
      </w:tr>
      <w:tr w:rsidR="007B2B12" w:rsidRPr="00340831" w:rsidTr="004C693F">
        <w:trPr>
          <w:gridAfter w:val="1"/>
          <w:wAfter w:w="12" w:type="pct"/>
          <w:cantSplit/>
          <w:ins w:id="2219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191" w:author=" " w:date="2019-05-27T04:43:00Z"/>
                <w:rFonts w:ascii="Arial" w:eastAsia="SimSun" w:hAnsi="Arial" w:cs="Arial"/>
                <w:sz w:val="18"/>
                <w:szCs w:val="18"/>
                <w:lang w:eastAsia="zh-CN"/>
              </w:rPr>
            </w:pPr>
            <w:ins w:id="22192"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_n260(2G-2O)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193" w:author=" " w:date="2019-05-27T04:43:00Z"/>
                <w:rFonts w:ascii="Arial" w:hAnsi="Arial" w:cs="Arial"/>
                <w:sz w:val="18"/>
                <w:szCs w:val="18"/>
              </w:rPr>
            </w:pPr>
            <w:ins w:id="2219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195" w:author=" " w:date="2019-05-27T04:43:00Z"/>
                <w:rFonts w:ascii="Arial" w:hAnsi="Arial" w:cs="Arial"/>
                <w:sz w:val="18"/>
                <w:szCs w:val="18"/>
              </w:rPr>
            </w:pPr>
            <w:ins w:id="2219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197" w:author=" " w:date="2019-05-27T04:43:00Z"/>
                <w:rFonts w:cs="Arial"/>
                <w:szCs w:val="18"/>
              </w:rPr>
            </w:pPr>
            <w:ins w:id="22198"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99" w:author=" " w:date="2019-05-27T04:43:00Z"/>
                <w:rFonts w:cs="Arial"/>
                <w:szCs w:val="18"/>
              </w:rPr>
            </w:pPr>
            <w:ins w:id="2220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01" w:author=" " w:date="2019-05-27T04:43:00Z"/>
                <w:rFonts w:cs="Arial"/>
                <w:szCs w:val="18"/>
              </w:rPr>
            </w:pPr>
            <w:ins w:id="2220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03" w:author=" " w:date="2019-05-27T04:43:00Z"/>
                <w:rFonts w:cs="Arial"/>
                <w:szCs w:val="18"/>
              </w:rPr>
            </w:pPr>
            <w:ins w:id="22204" w:author=" " w:date="2019-05-27T04:43:00Z">
              <w:r w:rsidRPr="00340831">
                <w:rPr>
                  <w:rFonts w:cs="Arial"/>
                  <w:szCs w:val="18"/>
                  <w:lang w:val="en-US" w:eastAsia="ja-JP"/>
                </w:rPr>
                <w:t>None</w:t>
              </w:r>
            </w:ins>
          </w:p>
        </w:tc>
      </w:tr>
      <w:tr w:rsidR="007B2B12" w:rsidRPr="00340831" w:rsidTr="004C693F">
        <w:trPr>
          <w:gridAfter w:val="1"/>
          <w:wAfter w:w="12" w:type="pct"/>
          <w:cantSplit/>
          <w:ins w:id="2220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206" w:author=" " w:date="2019-05-27T04:43:00Z"/>
                <w:rFonts w:ascii="Arial" w:hAnsi="Arial" w:cs="Arial"/>
                <w:sz w:val="18"/>
                <w:szCs w:val="18"/>
                <w:lang w:val="x-none" w:eastAsia="ja-JP"/>
              </w:rPr>
            </w:pPr>
            <w:ins w:id="22207" w:author=" " w:date="2019-05-27T04:43:00Z">
              <w:r w:rsidRPr="00340831">
                <w:rPr>
                  <w:rFonts w:ascii="Arial" w:hAnsi="Arial" w:cs="Arial"/>
                  <w:sz w:val="18"/>
                  <w:szCs w:val="18"/>
                  <w:lang w:val="x-none" w:eastAsia="ja-JP"/>
                </w:rPr>
                <w:lastRenderedPageBreak/>
                <w:t>DC_66A</w:t>
              </w:r>
              <w:r w:rsidRPr="00340831">
                <w:rPr>
                  <w:rFonts w:ascii="Arial" w:hAnsi="Arial" w:cs="Arial"/>
                  <w:sz w:val="18"/>
                  <w:szCs w:val="18"/>
                  <w:lang w:val="sv-SE" w:eastAsia="ja-JP"/>
                </w:rPr>
                <w:t>_n260(G-3O)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208" w:author=" " w:date="2019-05-27T04:43:00Z"/>
                <w:rFonts w:ascii="Arial" w:hAnsi="Arial" w:cs="Arial"/>
                <w:sz w:val="18"/>
                <w:szCs w:val="18"/>
              </w:rPr>
            </w:pPr>
            <w:ins w:id="2220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210" w:author=" " w:date="2019-05-27T04:43:00Z"/>
                <w:rFonts w:ascii="Arial" w:hAnsi="Arial" w:cs="Arial"/>
                <w:sz w:val="18"/>
                <w:szCs w:val="18"/>
              </w:rPr>
            </w:pPr>
            <w:ins w:id="2221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212" w:author=" " w:date="2019-05-27T04:43:00Z"/>
                <w:rFonts w:cs="Arial"/>
                <w:szCs w:val="18"/>
              </w:rPr>
            </w:pPr>
            <w:ins w:id="22213"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14" w:author=" " w:date="2019-05-27T04:43:00Z"/>
                <w:rFonts w:cs="Arial"/>
                <w:szCs w:val="18"/>
              </w:rPr>
            </w:pPr>
            <w:ins w:id="2221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16" w:author=" " w:date="2019-05-27T04:43:00Z"/>
                <w:rFonts w:cs="Arial"/>
                <w:szCs w:val="18"/>
              </w:rPr>
            </w:pPr>
            <w:ins w:id="2221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18" w:author=" " w:date="2019-05-27T04:43:00Z"/>
                <w:rFonts w:cs="Arial"/>
                <w:szCs w:val="18"/>
              </w:rPr>
            </w:pPr>
            <w:ins w:id="22219" w:author=" " w:date="2019-05-27T04:43:00Z">
              <w:r w:rsidRPr="00340831">
                <w:rPr>
                  <w:rFonts w:cs="Arial"/>
                  <w:szCs w:val="18"/>
                  <w:lang w:val="en-US" w:eastAsia="ja-JP"/>
                </w:rPr>
                <w:t>None</w:t>
              </w:r>
            </w:ins>
          </w:p>
        </w:tc>
      </w:tr>
      <w:tr w:rsidR="007B2B12" w:rsidRPr="00340831" w:rsidTr="004C693F">
        <w:trPr>
          <w:gridAfter w:val="1"/>
          <w:wAfter w:w="12" w:type="pct"/>
          <w:cantSplit/>
          <w:ins w:id="2222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221" w:author=" " w:date="2019-05-27T04:43:00Z"/>
                <w:rFonts w:ascii="Arial" w:eastAsia="SimSun" w:hAnsi="Arial" w:cs="Arial"/>
                <w:sz w:val="18"/>
                <w:szCs w:val="18"/>
                <w:lang w:eastAsia="zh-CN"/>
              </w:rPr>
            </w:pPr>
            <w:ins w:id="22222"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_n260(2G-3O)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223" w:author=" " w:date="2019-05-27T04:43:00Z"/>
                <w:rFonts w:ascii="Arial" w:hAnsi="Arial" w:cs="Arial"/>
                <w:sz w:val="18"/>
                <w:szCs w:val="18"/>
              </w:rPr>
            </w:pPr>
            <w:ins w:id="2222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225" w:author=" " w:date="2019-05-27T04:43:00Z"/>
                <w:rFonts w:ascii="Arial" w:hAnsi="Arial" w:cs="Arial"/>
                <w:sz w:val="18"/>
                <w:szCs w:val="18"/>
              </w:rPr>
            </w:pPr>
            <w:ins w:id="2222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227" w:author=" " w:date="2019-05-27T04:43:00Z"/>
                <w:rFonts w:cs="Arial"/>
                <w:szCs w:val="18"/>
              </w:rPr>
            </w:pPr>
            <w:ins w:id="22228"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29" w:author=" " w:date="2019-05-27T04:43:00Z"/>
                <w:rFonts w:cs="Arial"/>
                <w:szCs w:val="18"/>
              </w:rPr>
            </w:pPr>
            <w:ins w:id="2223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31" w:author=" " w:date="2019-05-27T04:43:00Z"/>
                <w:rFonts w:cs="Arial"/>
                <w:szCs w:val="18"/>
              </w:rPr>
            </w:pPr>
            <w:ins w:id="2223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33" w:author=" " w:date="2019-05-27T04:43:00Z"/>
                <w:rFonts w:cs="Arial"/>
                <w:szCs w:val="18"/>
              </w:rPr>
            </w:pPr>
            <w:ins w:id="22234" w:author=" " w:date="2019-05-27T04:43:00Z">
              <w:r w:rsidRPr="00340831">
                <w:rPr>
                  <w:rFonts w:cs="Arial"/>
                  <w:szCs w:val="18"/>
                  <w:lang w:val="en-US" w:eastAsia="ja-JP"/>
                </w:rPr>
                <w:t>None</w:t>
              </w:r>
            </w:ins>
          </w:p>
        </w:tc>
      </w:tr>
      <w:tr w:rsidR="007B2B12" w:rsidRPr="00340831" w:rsidTr="004C693F">
        <w:trPr>
          <w:gridAfter w:val="1"/>
          <w:wAfter w:w="12" w:type="pct"/>
          <w:cantSplit/>
          <w:ins w:id="2223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236" w:author=" " w:date="2019-05-27T04:43:00Z"/>
                <w:rFonts w:ascii="Arial" w:hAnsi="Arial" w:cs="Arial"/>
                <w:sz w:val="18"/>
                <w:szCs w:val="18"/>
                <w:lang w:val="x-none" w:eastAsia="ja-JP"/>
              </w:rPr>
            </w:pPr>
            <w:ins w:id="22237"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_n260(G-4O)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238" w:author=" " w:date="2019-05-27T04:43:00Z"/>
                <w:rFonts w:ascii="Arial" w:hAnsi="Arial" w:cs="Arial"/>
                <w:sz w:val="18"/>
                <w:szCs w:val="18"/>
              </w:rPr>
            </w:pPr>
            <w:ins w:id="2223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240" w:author=" " w:date="2019-05-27T04:43:00Z"/>
                <w:rFonts w:ascii="Arial" w:hAnsi="Arial" w:cs="Arial"/>
                <w:sz w:val="18"/>
                <w:szCs w:val="18"/>
              </w:rPr>
            </w:pPr>
            <w:ins w:id="2224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242" w:author=" " w:date="2019-05-27T04:43:00Z"/>
                <w:rFonts w:cs="Arial"/>
                <w:szCs w:val="18"/>
              </w:rPr>
            </w:pPr>
            <w:ins w:id="22243"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44" w:author=" " w:date="2019-05-27T04:43:00Z"/>
                <w:rFonts w:cs="Arial"/>
                <w:szCs w:val="18"/>
              </w:rPr>
            </w:pPr>
            <w:ins w:id="2224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46" w:author=" " w:date="2019-05-27T04:43:00Z"/>
                <w:rFonts w:cs="Arial"/>
                <w:szCs w:val="18"/>
              </w:rPr>
            </w:pPr>
            <w:ins w:id="2224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48" w:author=" " w:date="2019-05-27T04:43:00Z"/>
                <w:rFonts w:cs="Arial"/>
                <w:szCs w:val="18"/>
              </w:rPr>
            </w:pPr>
            <w:ins w:id="22249" w:author=" " w:date="2019-05-27T04:43:00Z">
              <w:r w:rsidRPr="00340831">
                <w:rPr>
                  <w:rFonts w:cs="Arial"/>
                  <w:szCs w:val="18"/>
                  <w:lang w:val="en-US" w:eastAsia="ja-JP"/>
                </w:rPr>
                <w:t>None</w:t>
              </w:r>
            </w:ins>
          </w:p>
        </w:tc>
      </w:tr>
      <w:tr w:rsidR="007B2B12" w:rsidRPr="00340831" w:rsidTr="004C693F">
        <w:trPr>
          <w:gridAfter w:val="1"/>
          <w:wAfter w:w="12" w:type="pct"/>
          <w:cantSplit/>
          <w:ins w:id="2225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251" w:author=" " w:date="2019-05-27T04:43:00Z"/>
                <w:rFonts w:ascii="Arial" w:eastAsia="SimSun" w:hAnsi="Arial" w:cs="Arial"/>
                <w:sz w:val="18"/>
                <w:szCs w:val="18"/>
                <w:lang w:eastAsia="zh-CN"/>
              </w:rPr>
            </w:pPr>
            <w:ins w:id="22252"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_n260(2G-4O)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253" w:author=" " w:date="2019-05-27T04:43:00Z"/>
                <w:rFonts w:ascii="Arial" w:hAnsi="Arial" w:cs="Arial"/>
                <w:sz w:val="18"/>
                <w:szCs w:val="18"/>
              </w:rPr>
            </w:pPr>
            <w:ins w:id="2225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255" w:author=" " w:date="2019-05-27T04:43:00Z"/>
                <w:rFonts w:ascii="Arial" w:hAnsi="Arial" w:cs="Arial"/>
                <w:sz w:val="18"/>
                <w:szCs w:val="18"/>
              </w:rPr>
            </w:pPr>
            <w:ins w:id="2225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257" w:author=" " w:date="2019-05-27T04:43:00Z"/>
                <w:rFonts w:cs="Arial"/>
                <w:szCs w:val="18"/>
              </w:rPr>
            </w:pPr>
            <w:ins w:id="22258"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59" w:author=" " w:date="2019-05-27T04:43:00Z"/>
                <w:rFonts w:cs="Arial"/>
                <w:szCs w:val="18"/>
              </w:rPr>
            </w:pPr>
            <w:ins w:id="2226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61" w:author=" " w:date="2019-05-27T04:43:00Z"/>
                <w:rFonts w:cs="Arial"/>
                <w:szCs w:val="18"/>
              </w:rPr>
            </w:pPr>
            <w:ins w:id="2226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63" w:author=" " w:date="2019-05-27T04:43:00Z"/>
                <w:rFonts w:cs="Arial"/>
                <w:szCs w:val="18"/>
              </w:rPr>
            </w:pPr>
            <w:ins w:id="22264" w:author=" " w:date="2019-05-27T04:43:00Z">
              <w:r w:rsidRPr="00340831">
                <w:rPr>
                  <w:rFonts w:cs="Arial"/>
                  <w:szCs w:val="18"/>
                  <w:lang w:val="en-US" w:eastAsia="ja-JP"/>
                </w:rPr>
                <w:t>None</w:t>
              </w:r>
            </w:ins>
          </w:p>
        </w:tc>
      </w:tr>
      <w:tr w:rsidR="007B2B12" w:rsidRPr="00340831" w:rsidTr="004C693F">
        <w:trPr>
          <w:gridAfter w:val="1"/>
          <w:wAfter w:w="12" w:type="pct"/>
          <w:cantSplit/>
          <w:ins w:id="2226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266" w:author=" " w:date="2019-05-27T04:43:00Z"/>
                <w:rFonts w:ascii="Arial" w:eastAsia="SimSun" w:hAnsi="Arial" w:cs="Arial"/>
                <w:sz w:val="18"/>
                <w:szCs w:val="18"/>
                <w:lang w:eastAsia="zh-CN"/>
              </w:rPr>
            </w:pPr>
            <w:ins w:id="22267"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_n260(3G-O)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268" w:author=" " w:date="2019-05-27T04:43:00Z"/>
                <w:rFonts w:ascii="Arial" w:hAnsi="Arial" w:cs="Arial"/>
                <w:sz w:val="18"/>
                <w:szCs w:val="18"/>
              </w:rPr>
            </w:pPr>
            <w:ins w:id="2226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270" w:author=" " w:date="2019-05-27T04:43:00Z"/>
                <w:rFonts w:ascii="Arial" w:hAnsi="Arial" w:cs="Arial"/>
                <w:sz w:val="18"/>
                <w:szCs w:val="18"/>
              </w:rPr>
            </w:pPr>
            <w:ins w:id="2227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272" w:author=" " w:date="2019-05-27T04:43:00Z"/>
                <w:rFonts w:cs="Arial"/>
                <w:szCs w:val="18"/>
              </w:rPr>
            </w:pPr>
            <w:ins w:id="22273"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74" w:author=" " w:date="2019-05-27T04:43:00Z"/>
                <w:rFonts w:cs="Arial"/>
                <w:szCs w:val="18"/>
              </w:rPr>
            </w:pPr>
            <w:ins w:id="2227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76" w:author=" " w:date="2019-05-27T04:43:00Z"/>
                <w:rFonts w:cs="Arial"/>
                <w:szCs w:val="18"/>
              </w:rPr>
            </w:pPr>
            <w:ins w:id="2227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78" w:author=" " w:date="2019-05-27T04:43:00Z"/>
                <w:rFonts w:cs="Arial"/>
                <w:szCs w:val="18"/>
              </w:rPr>
            </w:pPr>
            <w:ins w:id="22279" w:author=" " w:date="2019-05-27T04:43:00Z">
              <w:r w:rsidRPr="00340831">
                <w:rPr>
                  <w:rFonts w:cs="Arial"/>
                  <w:szCs w:val="18"/>
                  <w:lang w:val="en-US" w:eastAsia="ja-JP"/>
                </w:rPr>
                <w:t>None</w:t>
              </w:r>
            </w:ins>
          </w:p>
        </w:tc>
      </w:tr>
      <w:tr w:rsidR="007B2B12" w:rsidRPr="00340831" w:rsidTr="004C693F">
        <w:trPr>
          <w:gridAfter w:val="1"/>
          <w:wAfter w:w="12" w:type="pct"/>
          <w:cantSplit/>
          <w:ins w:id="2228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281" w:author=" " w:date="2019-05-27T04:43:00Z"/>
                <w:rFonts w:ascii="Arial" w:eastAsia="SimSun" w:hAnsi="Arial" w:cs="Arial"/>
                <w:sz w:val="18"/>
                <w:szCs w:val="18"/>
                <w:lang w:eastAsia="zh-CN"/>
              </w:rPr>
            </w:pPr>
            <w:ins w:id="22282"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_n260(4G-O)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283" w:author=" " w:date="2019-05-27T04:43:00Z"/>
                <w:rFonts w:ascii="Arial" w:hAnsi="Arial" w:cs="Arial"/>
                <w:sz w:val="18"/>
                <w:szCs w:val="18"/>
              </w:rPr>
            </w:pPr>
            <w:ins w:id="2228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285" w:author=" " w:date="2019-05-27T04:43:00Z"/>
                <w:rFonts w:ascii="Arial" w:hAnsi="Arial" w:cs="Arial"/>
                <w:sz w:val="18"/>
                <w:szCs w:val="18"/>
              </w:rPr>
            </w:pPr>
            <w:ins w:id="2228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287" w:author=" " w:date="2019-05-27T04:43:00Z"/>
                <w:rFonts w:cs="Arial"/>
                <w:szCs w:val="18"/>
              </w:rPr>
            </w:pPr>
            <w:ins w:id="22288"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89" w:author=" " w:date="2019-05-27T04:43:00Z"/>
                <w:rFonts w:cs="Arial"/>
                <w:szCs w:val="18"/>
              </w:rPr>
            </w:pPr>
            <w:ins w:id="2229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91" w:author=" " w:date="2019-05-27T04:43:00Z"/>
                <w:rFonts w:cs="Arial"/>
                <w:szCs w:val="18"/>
              </w:rPr>
            </w:pPr>
            <w:ins w:id="2229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93" w:author=" " w:date="2019-05-27T04:43:00Z"/>
                <w:rFonts w:cs="Arial"/>
                <w:szCs w:val="18"/>
              </w:rPr>
            </w:pPr>
            <w:ins w:id="22294" w:author=" " w:date="2019-05-27T04:43:00Z">
              <w:r w:rsidRPr="00340831">
                <w:rPr>
                  <w:rFonts w:cs="Arial"/>
                  <w:szCs w:val="18"/>
                  <w:lang w:val="en-US" w:eastAsia="ja-JP"/>
                </w:rPr>
                <w:t>None</w:t>
              </w:r>
            </w:ins>
          </w:p>
        </w:tc>
      </w:tr>
      <w:tr w:rsidR="007B2B12" w:rsidRPr="00340831" w:rsidTr="004C693F">
        <w:trPr>
          <w:gridAfter w:val="1"/>
          <w:wAfter w:w="12" w:type="pct"/>
          <w:cantSplit/>
          <w:ins w:id="2229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296" w:author=" " w:date="2019-05-27T04:43:00Z"/>
                <w:rFonts w:ascii="Arial" w:eastAsia="SimSun" w:hAnsi="Arial" w:cs="Arial"/>
                <w:sz w:val="18"/>
                <w:szCs w:val="18"/>
                <w:lang w:eastAsia="zh-CN"/>
              </w:rPr>
            </w:pPr>
            <w:ins w:id="22297" w:author=" " w:date="2019-05-27T04:43:00Z">
              <w:r w:rsidRPr="00340831">
                <w:rPr>
                  <w:rFonts w:ascii="Arial" w:hAnsi="Arial" w:cs="Arial"/>
                  <w:sz w:val="18"/>
                  <w:szCs w:val="18"/>
                  <w:lang w:val="en-US" w:eastAsia="ja-JP"/>
                </w:rPr>
                <w:t>DC_66A_</w:t>
              </w:r>
              <w:r w:rsidRPr="00340831">
                <w:rPr>
                  <w:rFonts w:ascii="Arial" w:hAnsi="Arial" w:cs="Arial"/>
                  <w:sz w:val="18"/>
                  <w:szCs w:val="18"/>
                  <w:lang w:val="x-none" w:eastAsia="ja-JP"/>
                </w:rPr>
                <w:t>n260(H-O)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298" w:author=" " w:date="2019-05-27T04:43:00Z"/>
                <w:rFonts w:ascii="Arial" w:hAnsi="Arial" w:cs="Arial"/>
                <w:sz w:val="18"/>
                <w:szCs w:val="18"/>
              </w:rPr>
            </w:pPr>
            <w:ins w:id="2229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300" w:author=" " w:date="2019-05-27T04:43:00Z"/>
                <w:rFonts w:ascii="Arial" w:hAnsi="Arial" w:cs="Arial"/>
                <w:sz w:val="18"/>
                <w:szCs w:val="18"/>
              </w:rPr>
            </w:pPr>
            <w:ins w:id="2230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302" w:author=" " w:date="2019-05-27T04:43:00Z"/>
                <w:rFonts w:cs="Arial"/>
                <w:szCs w:val="18"/>
              </w:rPr>
            </w:pPr>
            <w:ins w:id="22303"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04" w:author=" " w:date="2019-05-27T04:43:00Z"/>
                <w:rFonts w:cs="Arial"/>
                <w:szCs w:val="18"/>
              </w:rPr>
            </w:pPr>
            <w:ins w:id="2230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06" w:author=" " w:date="2019-05-27T04:43:00Z"/>
                <w:rFonts w:cs="Arial"/>
                <w:szCs w:val="18"/>
              </w:rPr>
            </w:pPr>
            <w:ins w:id="2230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08" w:author=" " w:date="2019-05-27T04:43:00Z"/>
                <w:rFonts w:cs="Arial"/>
                <w:szCs w:val="18"/>
              </w:rPr>
            </w:pPr>
            <w:ins w:id="22309" w:author=" " w:date="2019-05-27T04:43:00Z">
              <w:r w:rsidRPr="00340831">
                <w:rPr>
                  <w:rFonts w:cs="Arial"/>
                  <w:szCs w:val="18"/>
                  <w:lang w:val="en-US" w:eastAsia="ja-JP"/>
                </w:rPr>
                <w:t>None</w:t>
              </w:r>
            </w:ins>
          </w:p>
        </w:tc>
      </w:tr>
      <w:tr w:rsidR="007B2B12" w:rsidRPr="00340831" w:rsidTr="004C693F">
        <w:trPr>
          <w:gridAfter w:val="1"/>
          <w:wAfter w:w="12" w:type="pct"/>
          <w:cantSplit/>
          <w:ins w:id="2231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311" w:author=" " w:date="2019-05-27T04:43:00Z"/>
                <w:rFonts w:ascii="Arial" w:eastAsia="SimSun" w:hAnsi="Arial" w:cs="Arial"/>
                <w:sz w:val="18"/>
                <w:szCs w:val="18"/>
                <w:lang w:eastAsia="zh-CN"/>
              </w:rPr>
            </w:pPr>
            <w:ins w:id="22312" w:author=" " w:date="2019-05-27T04:43:00Z">
              <w:r w:rsidRPr="00340831">
                <w:rPr>
                  <w:rFonts w:ascii="Arial" w:hAnsi="Arial" w:cs="Arial"/>
                  <w:sz w:val="18"/>
                  <w:szCs w:val="18"/>
                  <w:lang w:val="en-US" w:eastAsia="ja-JP"/>
                </w:rPr>
                <w:t>DC_66A_</w:t>
              </w:r>
              <w:r w:rsidRPr="00340831">
                <w:rPr>
                  <w:rFonts w:ascii="Arial" w:hAnsi="Arial" w:cs="Arial"/>
                  <w:sz w:val="18"/>
                  <w:szCs w:val="18"/>
                  <w:lang w:val="x-none" w:eastAsia="ja-JP"/>
                </w:rPr>
                <w:t>n260(2H-O)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313" w:author=" " w:date="2019-05-27T04:43:00Z"/>
                <w:rFonts w:ascii="Arial" w:hAnsi="Arial" w:cs="Arial"/>
                <w:sz w:val="18"/>
                <w:szCs w:val="18"/>
              </w:rPr>
            </w:pPr>
            <w:ins w:id="2231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315" w:author=" " w:date="2019-05-27T04:43:00Z"/>
                <w:rFonts w:ascii="Arial" w:hAnsi="Arial" w:cs="Arial"/>
                <w:sz w:val="18"/>
                <w:szCs w:val="18"/>
              </w:rPr>
            </w:pPr>
            <w:ins w:id="2231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317" w:author=" " w:date="2019-05-27T04:43:00Z"/>
                <w:rFonts w:cs="Arial"/>
                <w:szCs w:val="18"/>
              </w:rPr>
            </w:pPr>
            <w:ins w:id="22318" w:author=" " w:date="2019-05-27T04:43:00Z">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19" w:author=" " w:date="2019-05-27T04:43:00Z"/>
                <w:rFonts w:cs="Arial"/>
                <w:szCs w:val="18"/>
              </w:rPr>
            </w:pPr>
            <w:ins w:id="2232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21" w:author=" " w:date="2019-05-27T04:43:00Z"/>
                <w:rFonts w:cs="Arial"/>
                <w:szCs w:val="18"/>
              </w:rPr>
            </w:pPr>
            <w:ins w:id="2232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23" w:author=" " w:date="2019-05-27T04:43:00Z"/>
                <w:rFonts w:cs="Arial"/>
                <w:szCs w:val="18"/>
              </w:rPr>
            </w:pPr>
            <w:ins w:id="22324" w:author=" " w:date="2019-05-27T04:43:00Z">
              <w:r w:rsidRPr="00340831">
                <w:rPr>
                  <w:rFonts w:cs="Arial"/>
                  <w:szCs w:val="18"/>
                  <w:lang w:val="en-US" w:eastAsia="ja-JP"/>
                </w:rPr>
                <w:t>None</w:t>
              </w:r>
            </w:ins>
          </w:p>
        </w:tc>
      </w:tr>
      <w:tr w:rsidR="007B2B12" w:rsidRPr="00340831" w:rsidTr="004C693F">
        <w:trPr>
          <w:gridAfter w:val="1"/>
          <w:wAfter w:w="12" w:type="pct"/>
          <w:cantSplit/>
          <w:ins w:id="2232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326" w:author=" " w:date="2019-05-27T04:43:00Z"/>
                <w:rFonts w:ascii="Arial" w:hAnsi="Arial" w:cs="Arial"/>
                <w:sz w:val="18"/>
                <w:szCs w:val="18"/>
                <w:lang w:val="en-US" w:eastAsia="ja-JP"/>
              </w:rPr>
            </w:pPr>
            <w:ins w:id="22327" w:author=" " w:date="2019-05-27T04:43:00Z">
              <w:r w:rsidRPr="00340831">
                <w:rPr>
                  <w:rFonts w:ascii="Arial" w:hAnsi="Arial" w:cs="Arial"/>
                  <w:color w:val="000000"/>
                  <w:sz w:val="18"/>
                  <w:szCs w:val="18"/>
                  <w:lang w:val="en-US"/>
                </w:rPr>
                <w:t>DC_66A_n260(2A)_UL_66A_n260A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328" w:author=" " w:date="2019-05-27T04:43:00Z"/>
                <w:rFonts w:ascii="Arial" w:hAnsi="Arial" w:cs="Arial"/>
                <w:sz w:val="18"/>
                <w:szCs w:val="18"/>
              </w:rPr>
            </w:pPr>
            <w:ins w:id="22329"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30" w:author=" " w:date="2019-05-27T04:43:00Z"/>
                <w:rFonts w:ascii="Arial" w:hAnsi="Arial" w:cs="Arial"/>
                <w:sz w:val="18"/>
                <w:szCs w:val="18"/>
              </w:rPr>
            </w:pPr>
            <w:ins w:id="2233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332" w:author=" " w:date="2019-05-27T04:43:00Z"/>
                <w:rFonts w:cs="Arial"/>
                <w:szCs w:val="18"/>
              </w:rPr>
            </w:pPr>
            <w:ins w:id="22333" w:author=" " w:date="2019-05-27T04:43:00Z">
              <w:r w:rsidRPr="00340831">
                <w:rPr>
                  <w:rFonts w:cs="Arial"/>
                  <w:szCs w:val="18"/>
                  <w:lang w:eastAsia="ja-JP"/>
                </w:rPr>
                <w:t>TS 38101-3</w:t>
              </w:r>
              <w:r w:rsidRPr="00340831">
                <w:rPr>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34" w:author=" " w:date="2019-05-27T04:43:00Z"/>
                <w:rFonts w:cs="Arial"/>
                <w:szCs w:val="18"/>
              </w:rPr>
            </w:pPr>
            <w:ins w:id="2233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36" w:author=" " w:date="2019-05-27T04:43:00Z"/>
                <w:rFonts w:cs="Arial"/>
                <w:szCs w:val="18"/>
              </w:rPr>
            </w:pPr>
            <w:ins w:id="2233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38" w:author=" " w:date="2019-05-27T04:43:00Z"/>
                <w:rFonts w:cs="Arial"/>
                <w:szCs w:val="18"/>
              </w:rPr>
            </w:pPr>
            <w:ins w:id="22339" w:author=" " w:date="2019-05-27T04:43:00Z">
              <w:r w:rsidRPr="00340831">
                <w:rPr>
                  <w:rFonts w:cs="Arial"/>
                  <w:szCs w:val="18"/>
                  <w:lang w:val="en-US" w:eastAsia="ja-JP"/>
                </w:rPr>
                <w:t>None</w:t>
              </w:r>
            </w:ins>
          </w:p>
        </w:tc>
      </w:tr>
      <w:tr w:rsidR="007B2B12" w:rsidRPr="00340831" w:rsidTr="004C693F">
        <w:trPr>
          <w:gridAfter w:val="1"/>
          <w:wAfter w:w="12" w:type="pct"/>
          <w:cantSplit/>
          <w:ins w:id="2234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341" w:author=" " w:date="2019-05-27T04:43:00Z"/>
                <w:rFonts w:ascii="Arial" w:hAnsi="Arial" w:cs="Arial"/>
                <w:sz w:val="18"/>
                <w:szCs w:val="18"/>
                <w:lang w:val="en-US" w:eastAsia="ja-JP"/>
              </w:rPr>
            </w:pPr>
            <w:ins w:id="22342" w:author=" " w:date="2019-05-27T04:43:00Z">
              <w:r w:rsidRPr="00340831">
                <w:rPr>
                  <w:rFonts w:ascii="Arial" w:hAnsi="Arial" w:cs="Arial"/>
                  <w:color w:val="000000"/>
                  <w:sz w:val="18"/>
                  <w:szCs w:val="18"/>
                  <w:lang w:val="en-US"/>
                </w:rPr>
                <w:t>DC_66A_n260(3A)_UL_66A_n260A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343" w:author=" " w:date="2019-05-27T04:43:00Z"/>
                <w:rFonts w:ascii="Arial" w:hAnsi="Arial" w:cs="Arial"/>
                <w:sz w:val="18"/>
                <w:szCs w:val="18"/>
              </w:rPr>
            </w:pPr>
            <w:ins w:id="22344"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45" w:author=" " w:date="2019-05-27T04:43:00Z"/>
                <w:rFonts w:ascii="Arial" w:hAnsi="Arial" w:cs="Arial"/>
                <w:sz w:val="18"/>
                <w:szCs w:val="18"/>
              </w:rPr>
            </w:pPr>
            <w:ins w:id="22346"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347" w:author=" " w:date="2019-05-27T04:43:00Z"/>
                <w:rFonts w:cs="Arial"/>
                <w:szCs w:val="18"/>
              </w:rPr>
            </w:pPr>
            <w:ins w:id="22348" w:author=" " w:date="2019-05-27T04:43:00Z">
              <w:r w:rsidRPr="00340831">
                <w:rPr>
                  <w:rFonts w:cs="Arial"/>
                  <w:szCs w:val="18"/>
                  <w:lang w:eastAsia="ja-JP"/>
                </w:rPr>
                <w:t>TS 38101-3</w:t>
              </w:r>
              <w:r w:rsidRPr="00340831">
                <w:rPr>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49" w:author=" " w:date="2019-05-27T04:43:00Z"/>
                <w:rFonts w:cs="Arial"/>
                <w:szCs w:val="18"/>
              </w:rPr>
            </w:pPr>
            <w:ins w:id="2235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51" w:author=" " w:date="2019-05-27T04:43:00Z"/>
                <w:rFonts w:cs="Arial"/>
                <w:szCs w:val="18"/>
              </w:rPr>
            </w:pPr>
            <w:ins w:id="2235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53" w:author=" " w:date="2019-05-27T04:43:00Z"/>
                <w:rFonts w:cs="Arial"/>
                <w:szCs w:val="18"/>
              </w:rPr>
            </w:pPr>
            <w:ins w:id="22354" w:author=" " w:date="2019-05-27T04:43:00Z">
              <w:r w:rsidRPr="00340831">
                <w:rPr>
                  <w:rFonts w:cs="Arial"/>
                  <w:szCs w:val="18"/>
                  <w:lang w:val="en-US" w:eastAsia="ja-JP"/>
                </w:rPr>
                <w:t>None</w:t>
              </w:r>
            </w:ins>
          </w:p>
        </w:tc>
      </w:tr>
      <w:tr w:rsidR="007B2B12" w:rsidRPr="00340831" w:rsidTr="004C693F">
        <w:trPr>
          <w:gridAfter w:val="1"/>
          <w:wAfter w:w="12" w:type="pct"/>
          <w:cantSplit/>
          <w:ins w:id="2235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356" w:author=" " w:date="2019-05-27T04:43:00Z"/>
                <w:rFonts w:ascii="Arial" w:hAnsi="Arial" w:cs="Arial"/>
                <w:sz w:val="18"/>
                <w:szCs w:val="18"/>
                <w:lang w:val="en-US" w:eastAsia="ja-JP"/>
              </w:rPr>
            </w:pPr>
            <w:ins w:id="22357" w:author=" " w:date="2019-05-27T04:43:00Z">
              <w:r w:rsidRPr="00340831">
                <w:rPr>
                  <w:rFonts w:ascii="Arial" w:hAnsi="Arial" w:cs="Arial"/>
                  <w:color w:val="000000"/>
                  <w:sz w:val="18"/>
                  <w:szCs w:val="18"/>
                  <w:lang w:val="en-US"/>
                </w:rPr>
                <w:t>DC_66A_</w:t>
              </w:r>
              <w:r w:rsidRPr="00340831">
                <w:rPr>
                  <w:rFonts w:ascii="Arial" w:hAnsi="Arial" w:cs="Arial"/>
                  <w:bCs/>
                  <w:color w:val="000000"/>
                  <w:sz w:val="18"/>
                  <w:szCs w:val="18"/>
                  <w:lang w:val="en-US"/>
                </w:rPr>
                <w:t>n260(4A)_UL_66A_n</w:t>
              </w:r>
              <w:r w:rsidRPr="00340831">
                <w:rPr>
                  <w:rFonts w:ascii="Arial" w:hAnsi="Arial" w:cs="Arial"/>
                  <w:color w:val="000000"/>
                  <w:sz w:val="18"/>
                  <w:szCs w:val="18"/>
                  <w:lang w:val="en-US"/>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358" w:author=" " w:date="2019-05-27T04:43:00Z"/>
                <w:rFonts w:ascii="Arial" w:hAnsi="Arial" w:cs="Arial"/>
                <w:sz w:val="18"/>
                <w:szCs w:val="18"/>
              </w:rPr>
            </w:pPr>
            <w:ins w:id="22359"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60" w:author=" " w:date="2019-05-27T04:43:00Z"/>
                <w:rFonts w:ascii="Arial" w:hAnsi="Arial" w:cs="Arial"/>
                <w:sz w:val="18"/>
                <w:szCs w:val="18"/>
              </w:rPr>
            </w:pPr>
            <w:ins w:id="2236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362" w:author=" " w:date="2019-05-27T04:43:00Z"/>
                <w:rFonts w:cs="Arial"/>
                <w:szCs w:val="18"/>
              </w:rPr>
            </w:pPr>
            <w:ins w:id="22363" w:author=" " w:date="2019-05-27T04:43:00Z">
              <w:r w:rsidRPr="00340831">
                <w:rPr>
                  <w:rFonts w:cs="Arial"/>
                  <w:szCs w:val="18"/>
                  <w:lang w:eastAsia="ja-JP"/>
                </w:rPr>
                <w:t>TS 38101-3</w:t>
              </w:r>
              <w:r w:rsidRPr="00340831">
                <w:rPr>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64" w:author=" " w:date="2019-05-27T04:43:00Z"/>
                <w:rFonts w:cs="Arial"/>
                <w:szCs w:val="18"/>
              </w:rPr>
            </w:pPr>
            <w:ins w:id="2236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66" w:author=" " w:date="2019-05-27T04:43:00Z"/>
                <w:rFonts w:cs="Arial"/>
                <w:szCs w:val="18"/>
              </w:rPr>
            </w:pPr>
            <w:ins w:id="2236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68" w:author=" " w:date="2019-05-27T04:43:00Z"/>
                <w:rFonts w:cs="Arial"/>
                <w:szCs w:val="18"/>
              </w:rPr>
            </w:pPr>
            <w:ins w:id="22369" w:author=" " w:date="2019-05-27T04:43:00Z">
              <w:r w:rsidRPr="00340831">
                <w:rPr>
                  <w:rFonts w:cs="Arial"/>
                  <w:szCs w:val="18"/>
                  <w:lang w:val="en-US" w:eastAsia="ja-JP"/>
                </w:rPr>
                <w:t>None</w:t>
              </w:r>
            </w:ins>
          </w:p>
        </w:tc>
      </w:tr>
      <w:tr w:rsidR="007B2B12" w:rsidRPr="00340831" w:rsidTr="004C693F">
        <w:trPr>
          <w:gridAfter w:val="1"/>
          <w:wAfter w:w="12" w:type="pct"/>
          <w:cantSplit/>
          <w:ins w:id="2237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371" w:author=" " w:date="2019-05-27T04:43:00Z"/>
                <w:rFonts w:ascii="Arial" w:hAnsi="Arial" w:cs="Arial"/>
                <w:sz w:val="18"/>
                <w:szCs w:val="18"/>
                <w:lang w:val="en-US" w:eastAsia="ja-JP"/>
              </w:rPr>
            </w:pPr>
            <w:ins w:id="22372" w:author=" " w:date="2019-05-27T04:43:00Z">
              <w:r w:rsidRPr="00340831">
                <w:rPr>
                  <w:rFonts w:ascii="Arial" w:hAnsi="Arial" w:cs="Arial"/>
                  <w:color w:val="000000"/>
                  <w:sz w:val="18"/>
                  <w:szCs w:val="18"/>
                  <w:lang w:val="en-US"/>
                </w:rPr>
                <w:t>DC_66A_</w:t>
              </w:r>
              <w:r w:rsidRPr="00340831">
                <w:rPr>
                  <w:rFonts w:ascii="Arial" w:hAnsi="Arial" w:cs="Arial"/>
                  <w:bCs/>
                  <w:color w:val="000000"/>
                  <w:sz w:val="18"/>
                  <w:szCs w:val="18"/>
                  <w:lang w:val="en-US"/>
                </w:rPr>
                <w:t>n260(6A)_UL_66A_n</w:t>
              </w:r>
              <w:r w:rsidRPr="00340831">
                <w:rPr>
                  <w:rFonts w:ascii="Arial" w:hAnsi="Arial" w:cs="Arial"/>
                  <w:color w:val="000000"/>
                  <w:sz w:val="18"/>
                  <w:szCs w:val="18"/>
                  <w:lang w:val="en-US"/>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373" w:author=" " w:date="2019-05-27T04:43:00Z"/>
                <w:rFonts w:ascii="Arial" w:hAnsi="Arial" w:cs="Arial"/>
                <w:sz w:val="18"/>
                <w:szCs w:val="18"/>
              </w:rPr>
            </w:pPr>
            <w:ins w:id="22374"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75" w:author=" " w:date="2019-05-27T04:43:00Z"/>
                <w:rFonts w:ascii="Arial" w:hAnsi="Arial" w:cs="Arial"/>
                <w:sz w:val="18"/>
                <w:szCs w:val="18"/>
              </w:rPr>
            </w:pPr>
            <w:ins w:id="22376"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377" w:author=" " w:date="2019-05-27T04:43:00Z"/>
                <w:rFonts w:cs="Arial"/>
                <w:szCs w:val="18"/>
              </w:rPr>
            </w:pPr>
            <w:ins w:id="22378" w:author=" " w:date="2019-05-27T04:43:00Z">
              <w:r w:rsidRPr="00340831">
                <w:rPr>
                  <w:rFonts w:cs="Arial"/>
                  <w:szCs w:val="18"/>
                  <w:lang w:eastAsia="ja-JP"/>
                </w:rPr>
                <w:t>TS 38101-3</w:t>
              </w:r>
              <w:r w:rsidRPr="00340831">
                <w:rPr>
                  <w:rFonts w:cs="Arial"/>
                  <w:szCs w:val="18"/>
                </w:rPr>
                <w:t xml:space="preserve">: </w:t>
              </w:r>
              <w:r w:rsidRPr="00340831">
                <w:rPr>
                  <w:rFonts w:cs="Arial"/>
                  <w:noProof/>
                  <w:szCs w:val="18"/>
                </w:rPr>
                <w:t>R4-1813082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79" w:author=" " w:date="2019-05-27T04:43:00Z"/>
                <w:rFonts w:cs="Arial"/>
                <w:szCs w:val="18"/>
              </w:rPr>
            </w:pPr>
            <w:ins w:id="2238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81" w:author=" " w:date="2019-05-27T04:43:00Z"/>
                <w:rFonts w:cs="Arial"/>
                <w:szCs w:val="18"/>
              </w:rPr>
            </w:pPr>
            <w:ins w:id="2238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83" w:author=" " w:date="2019-05-27T04:43:00Z"/>
                <w:rFonts w:cs="Arial"/>
                <w:szCs w:val="18"/>
              </w:rPr>
            </w:pPr>
            <w:ins w:id="22384" w:author=" " w:date="2019-05-27T04:43:00Z">
              <w:r w:rsidRPr="00340831">
                <w:rPr>
                  <w:rFonts w:cs="Arial"/>
                  <w:szCs w:val="18"/>
                  <w:lang w:val="en-US" w:eastAsia="ja-JP"/>
                </w:rPr>
                <w:t>None</w:t>
              </w:r>
            </w:ins>
          </w:p>
        </w:tc>
      </w:tr>
      <w:tr w:rsidR="007B2B12" w:rsidRPr="00340831" w:rsidTr="004C693F">
        <w:trPr>
          <w:gridAfter w:val="1"/>
          <w:wAfter w:w="12" w:type="pct"/>
          <w:cantSplit/>
          <w:ins w:id="2238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386" w:author=" " w:date="2019-05-27T04:43:00Z"/>
                <w:rFonts w:ascii="Arial" w:hAnsi="Arial" w:cs="Arial"/>
                <w:sz w:val="18"/>
                <w:szCs w:val="18"/>
                <w:lang w:val="en-US" w:eastAsia="ja-JP"/>
              </w:rPr>
            </w:pPr>
            <w:ins w:id="22387" w:author=" " w:date="2019-05-27T04:43:00Z">
              <w:r w:rsidRPr="00340831">
                <w:rPr>
                  <w:rFonts w:ascii="Arial" w:hAnsi="Arial" w:cs="Arial"/>
                  <w:color w:val="000000"/>
                  <w:sz w:val="18"/>
                  <w:szCs w:val="18"/>
                  <w:lang w:val="en-US"/>
                </w:rPr>
                <w:t>DC_66A_</w:t>
              </w:r>
              <w:r w:rsidRPr="00340831">
                <w:rPr>
                  <w:rFonts w:ascii="Arial" w:hAnsi="Arial" w:cs="Arial"/>
                  <w:bCs/>
                  <w:color w:val="000000"/>
                  <w:sz w:val="18"/>
                  <w:szCs w:val="18"/>
                  <w:lang w:val="en-US"/>
                </w:rPr>
                <w:t>n260(8A)_UL_66A_n</w:t>
              </w:r>
              <w:r w:rsidRPr="00340831">
                <w:rPr>
                  <w:rFonts w:ascii="Arial" w:hAnsi="Arial" w:cs="Arial"/>
                  <w:color w:val="000000"/>
                  <w:sz w:val="18"/>
                  <w:szCs w:val="18"/>
                  <w:lang w:val="en-US"/>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388" w:author=" " w:date="2019-05-27T04:43:00Z"/>
                <w:rFonts w:ascii="Arial" w:hAnsi="Arial" w:cs="Arial"/>
                <w:sz w:val="18"/>
                <w:szCs w:val="18"/>
              </w:rPr>
            </w:pPr>
            <w:ins w:id="22389"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90" w:author=" " w:date="2019-05-27T04:43:00Z"/>
                <w:rFonts w:ascii="Arial" w:hAnsi="Arial" w:cs="Arial"/>
                <w:sz w:val="18"/>
                <w:szCs w:val="18"/>
              </w:rPr>
            </w:pPr>
            <w:ins w:id="2239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392" w:author=" " w:date="2019-05-27T04:43:00Z"/>
                <w:rFonts w:cs="Arial"/>
                <w:szCs w:val="18"/>
              </w:rPr>
            </w:pPr>
            <w:ins w:id="22393" w:author=" " w:date="2019-05-27T04:43:00Z">
              <w:r w:rsidRPr="00340831">
                <w:rPr>
                  <w:rFonts w:cs="Arial"/>
                  <w:szCs w:val="18"/>
                  <w:lang w:eastAsia="ja-JP"/>
                </w:rPr>
                <w:t>TS 38101-3</w:t>
              </w:r>
              <w:r w:rsidRPr="00340831">
                <w:rPr>
                  <w:rFonts w:cs="Arial"/>
                  <w:szCs w:val="18"/>
                </w:rPr>
                <w:t xml:space="preserve">: </w:t>
              </w:r>
              <w:r w:rsidRPr="00340831">
                <w:rPr>
                  <w:rFonts w:cs="Arial"/>
                  <w:noProof/>
                  <w:szCs w:val="18"/>
                </w:rPr>
                <w:t>R4-1813082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94" w:author=" " w:date="2019-05-27T04:43:00Z"/>
                <w:rFonts w:cs="Arial"/>
                <w:szCs w:val="18"/>
              </w:rPr>
            </w:pPr>
            <w:ins w:id="2239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96" w:author=" " w:date="2019-05-27T04:43:00Z"/>
                <w:rFonts w:cs="Arial"/>
                <w:szCs w:val="18"/>
              </w:rPr>
            </w:pPr>
            <w:ins w:id="2239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98" w:author=" " w:date="2019-05-27T04:43:00Z"/>
                <w:rFonts w:cs="Arial"/>
                <w:szCs w:val="18"/>
              </w:rPr>
            </w:pPr>
            <w:ins w:id="22399" w:author=" " w:date="2019-05-27T04:43:00Z">
              <w:r w:rsidRPr="00340831">
                <w:rPr>
                  <w:rFonts w:cs="Arial"/>
                  <w:szCs w:val="18"/>
                  <w:lang w:val="en-US" w:eastAsia="ja-JP"/>
                </w:rPr>
                <w:t>None</w:t>
              </w:r>
            </w:ins>
          </w:p>
        </w:tc>
      </w:tr>
      <w:tr w:rsidR="007B2B12" w:rsidRPr="00340831" w:rsidTr="004C693F">
        <w:trPr>
          <w:gridAfter w:val="1"/>
          <w:wAfter w:w="12" w:type="pct"/>
          <w:cantSplit/>
          <w:ins w:id="2240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401" w:author=" " w:date="2019-05-27T04:43:00Z"/>
                <w:rFonts w:ascii="Arial" w:hAnsi="Arial" w:cs="Arial"/>
                <w:sz w:val="18"/>
                <w:szCs w:val="18"/>
                <w:lang w:val="en-US" w:eastAsia="ja-JP"/>
              </w:rPr>
            </w:pPr>
            <w:ins w:id="22402" w:author=" " w:date="2019-05-27T04:43:00Z">
              <w:r w:rsidRPr="00340831">
                <w:rPr>
                  <w:rFonts w:ascii="Arial" w:hAnsi="Arial" w:cs="Arial"/>
                  <w:color w:val="000000"/>
                  <w:sz w:val="18"/>
                  <w:szCs w:val="18"/>
                  <w:lang w:val="en-US"/>
                </w:rPr>
                <w:t>DC_66A_n260G_UL_66A_n260A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403" w:author=" " w:date="2019-05-27T04:43:00Z"/>
                <w:rFonts w:ascii="Arial" w:hAnsi="Arial" w:cs="Arial"/>
                <w:sz w:val="18"/>
                <w:szCs w:val="18"/>
              </w:rPr>
            </w:pPr>
            <w:ins w:id="22404"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05" w:author=" " w:date="2019-05-27T04:43:00Z"/>
                <w:rFonts w:ascii="Arial" w:hAnsi="Arial" w:cs="Arial"/>
                <w:sz w:val="18"/>
                <w:szCs w:val="18"/>
              </w:rPr>
            </w:pPr>
            <w:ins w:id="22406"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407" w:author=" " w:date="2019-05-27T04:43:00Z"/>
                <w:rFonts w:cs="Arial"/>
                <w:szCs w:val="18"/>
              </w:rPr>
            </w:pPr>
            <w:ins w:id="22408" w:author=" " w:date="2019-05-27T04:43:00Z">
              <w:r w:rsidRPr="00340831">
                <w:rPr>
                  <w:rFonts w:cs="Arial"/>
                  <w:szCs w:val="18"/>
                  <w:lang w:eastAsia="ja-JP"/>
                </w:rPr>
                <w:t>TS 38101-3</w:t>
              </w:r>
              <w:r w:rsidRPr="00340831">
                <w:rPr>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409" w:author=" " w:date="2019-05-27T04:43:00Z"/>
                <w:rFonts w:cs="Arial"/>
                <w:szCs w:val="18"/>
              </w:rPr>
            </w:pPr>
            <w:ins w:id="2241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411" w:author=" " w:date="2019-05-27T04:43:00Z"/>
                <w:rFonts w:cs="Arial"/>
                <w:szCs w:val="18"/>
              </w:rPr>
            </w:pPr>
            <w:ins w:id="2241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413" w:author=" " w:date="2019-05-27T04:43:00Z"/>
                <w:rFonts w:cs="Arial"/>
                <w:szCs w:val="18"/>
              </w:rPr>
            </w:pPr>
            <w:ins w:id="22414" w:author=" " w:date="2019-05-27T04:43:00Z">
              <w:r w:rsidRPr="00340831">
                <w:rPr>
                  <w:rFonts w:cs="Arial"/>
                  <w:szCs w:val="18"/>
                  <w:lang w:val="en-US" w:eastAsia="ja-JP"/>
                </w:rPr>
                <w:t>None</w:t>
              </w:r>
            </w:ins>
          </w:p>
        </w:tc>
      </w:tr>
      <w:tr w:rsidR="007B2B12" w:rsidRPr="00340831" w:rsidTr="004C693F">
        <w:trPr>
          <w:gridAfter w:val="1"/>
          <w:wAfter w:w="12" w:type="pct"/>
          <w:cantSplit/>
          <w:ins w:id="2241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416" w:author=" " w:date="2019-05-27T04:43:00Z"/>
                <w:rFonts w:ascii="Arial" w:hAnsi="Arial" w:cs="Arial"/>
                <w:sz w:val="18"/>
                <w:szCs w:val="18"/>
                <w:lang w:val="en-US" w:eastAsia="ja-JP"/>
              </w:rPr>
            </w:pPr>
            <w:ins w:id="22417" w:author=" " w:date="2019-05-27T04:43:00Z">
              <w:r w:rsidRPr="00340831">
                <w:rPr>
                  <w:rFonts w:ascii="Arial" w:hAnsi="Arial" w:cs="Arial"/>
                  <w:color w:val="000000"/>
                  <w:sz w:val="18"/>
                  <w:szCs w:val="18"/>
                  <w:lang w:val="en-US"/>
                </w:rPr>
                <w:t>DC_66A_n260G_UL_66A_n260G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418" w:author=" " w:date="2019-05-27T04:43:00Z"/>
                <w:rFonts w:ascii="Arial" w:hAnsi="Arial" w:cs="Arial"/>
                <w:sz w:val="18"/>
                <w:szCs w:val="18"/>
              </w:rPr>
            </w:pPr>
            <w:ins w:id="22419"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20" w:author=" " w:date="2019-05-27T04:43:00Z"/>
                <w:rFonts w:ascii="Arial" w:hAnsi="Arial" w:cs="Arial"/>
                <w:sz w:val="18"/>
                <w:szCs w:val="18"/>
              </w:rPr>
            </w:pPr>
            <w:ins w:id="2242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422" w:author=" " w:date="2019-05-27T04:43:00Z"/>
                <w:rFonts w:ascii="Arial" w:hAnsi="Arial" w:cs="Arial"/>
                <w:sz w:val="18"/>
                <w:szCs w:val="18"/>
              </w:rPr>
            </w:pPr>
            <w:ins w:id="2242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24" w:author=" " w:date="2019-05-27T04:43:00Z"/>
                <w:rFonts w:ascii="Arial" w:hAnsi="Arial" w:cs="Arial"/>
                <w:sz w:val="18"/>
                <w:szCs w:val="18"/>
              </w:rPr>
            </w:pPr>
            <w:ins w:id="2242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26" w:author=" " w:date="2019-05-27T04:43:00Z"/>
                <w:rFonts w:ascii="Arial" w:hAnsi="Arial" w:cs="Arial"/>
                <w:sz w:val="18"/>
                <w:szCs w:val="18"/>
              </w:rPr>
            </w:pPr>
            <w:ins w:id="22427"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28" w:author=" " w:date="2019-05-27T04:43:00Z"/>
                <w:rFonts w:ascii="Arial" w:hAnsi="Arial" w:cs="Arial"/>
                <w:sz w:val="18"/>
                <w:szCs w:val="18"/>
              </w:rPr>
            </w:pPr>
            <w:ins w:id="22429" w:author=" " w:date="2019-05-27T04:43:00Z">
              <w:r w:rsidRPr="00340831">
                <w:rPr>
                  <w:rFonts w:ascii="Arial" w:hAnsi="Arial" w:cs="Arial"/>
                  <w:sz w:val="18"/>
                  <w:szCs w:val="18"/>
                </w:rPr>
                <w:t>None</w:t>
              </w:r>
            </w:ins>
          </w:p>
        </w:tc>
      </w:tr>
      <w:tr w:rsidR="007B2B12" w:rsidRPr="00340831" w:rsidTr="004C693F">
        <w:trPr>
          <w:gridAfter w:val="1"/>
          <w:wAfter w:w="12" w:type="pct"/>
          <w:cantSplit/>
          <w:ins w:id="2243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431" w:author=" " w:date="2019-05-27T04:43:00Z"/>
                <w:rFonts w:ascii="Arial" w:hAnsi="Arial" w:cs="Arial"/>
                <w:sz w:val="18"/>
                <w:szCs w:val="18"/>
                <w:lang w:val="en-US" w:eastAsia="ja-JP"/>
              </w:rPr>
            </w:pPr>
            <w:ins w:id="22432" w:author=" " w:date="2019-05-27T04:43:00Z">
              <w:r w:rsidRPr="00340831">
                <w:rPr>
                  <w:rFonts w:ascii="Arial" w:hAnsi="Arial" w:cs="Arial"/>
                  <w:color w:val="000000"/>
                  <w:sz w:val="18"/>
                  <w:szCs w:val="18"/>
                  <w:lang w:val="en-US"/>
                </w:rPr>
                <w:t>DC_66A_n260(A-G)_UL_66A_n260A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433" w:author=" " w:date="2019-05-27T04:43:00Z"/>
                <w:rFonts w:ascii="Arial" w:hAnsi="Arial" w:cs="Arial"/>
                <w:sz w:val="18"/>
                <w:szCs w:val="18"/>
              </w:rPr>
            </w:pPr>
            <w:ins w:id="22434"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35" w:author=" " w:date="2019-05-27T04:43:00Z"/>
                <w:rFonts w:ascii="Arial" w:hAnsi="Arial" w:cs="Arial"/>
                <w:sz w:val="18"/>
                <w:szCs w:val="18"/>
              </w:rPr>
            </w:pPr>
            <w:ins w:id="22436"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437" w:author=" " w:date="2019-05-27T04:43:00Z"/>
                <w:rFonts w:cs="Arial"/>
                <w:szCs w:val="18"/>
              </w:rPr>
            </w:pPr>
            <w:ins w:id="22438" w:author=" " w:date="2019-05-27T04:43:00Z">
              <w:r w:rsidRPr="00340831">
                <w:rPr>
                  <w:rFonts w:cs="Arial"/>
                  <w:szCs w:val="18"/>
                  <w:lang w:eastAsia="ja-JP"/>
                </w:rPr>
                <w:t>TS 38101-3</w:t>
              </w:r>
              <w:r w:rsidRPr="00340831">
                <w:rPr>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439" w:author=" " w:date="2019-05-27T04:43:00Z"/>
                <w:rFonts w:cs="Arial"/>
                <w:szCs w:val="18"/>
              </w:rPr>
            </w:pPr>
            <w:ins w:id="2244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441" w:author=" " w:date="2019-05-27T04:43:00Z"/>
                <w:rFonts w:cs="Arial"/>
                <w:szCs w:val="18"/>
              </w:rPr>
            </w:pPr>
            <w:ins w:id="2244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443" w:author=" " w:date="2019-05-27T04:43:00Z"/>
                <w:rFonts w:cs="Arial"/>
                <w:szCs w:val="18"/>
              </w:rPr>
            </w:pPr>
            <w:ins w:id="22444" w:author=" " w:date="2019-05-27T04:43:00Z">
              <w:r w:rsidRPr="00340831">
                <w:rPr>
                  <w:rFonts w:cs="Arial"/>
                  <w:szCs w:val="18"/>
                  <w:lang w:val="en-US" w:eastAsia="ja-JP"/>
                </w:rPr>
                <w:t>None</w:t>
              </w:r>
            </w:ins>
          </w:p>
        </w:tc>
      </w:tr>
      <w:tr w:rsidR="007B2B12" w:rsidRPr="00340831" w:rsidTr="004C693F">
        <w:trPr>
          <w:gridAfter w:val="1"/>
          <w:wAfter w:w="12" w:type="pct"/>
          <w:cantSplit/>
          <w:ins w:id="2244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446" w:author=" " w:date="2019-05-27T04:43:00Z"/>
                <w:rFonts w:ascii="Arial" w:hAnsi="Arial" w:cs="Arial"/>
                <w:sz w:val="18"/>
                <w:szCs w:val="18"/>
                <w:lang w:val="en-US" w:eastAsia="ja-JP"/>
              </w:rPr>
            </w:pPr>
            <w:ins w:id="22447" w:author=" " w:date="2019-05-27T04:43:00Z">
              <w:r w:rsidRPr="00340831">
                <w:rPr>
                  <w:rFonts w:ascii="Arial" w:hAnsi="Arial" w:cs="Arial"/>
                  <w:color w:val="000000"/>
                  <w:sz w:val="18"/>
                  <w:szCs w:val="18"/>
                  <w:lang w:val="en-US"/>
                </w:rPr>
                <w:t>DC_66A_n260(A-G)_UL_66A_n260G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448" w:author=" " w:date="2019-05-27T04:43:00Z"/>
                <w:rFonts w:ascii="Arial" w:hAnsi="Arial" w:cs="Arial"/>
                <w:sz w:val="18"/>
                <w:szCs w:val="18"/>
              </w:rPr>
            </w:pPr>
            <w:ins w:id="22449"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50" w:author=" " w:date="2019-05-27T04:43:00Z"/>
                <w:rFonts w:ascii="Arial" w:hAnsi="Arial" w:cs="Arial"/>
                <w:sz w:val="18"/>
                <w:szCs w:val="18"/>
              </w:rPr>
            </w:pPr>
            <w:ins w:id="2245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452" w:author=" " w:date="2019-05-27T04:43:00Z"/>
                <w:rFonts w:ascii="Arial" w:hAnsi="Arial" w:cs="Arial"/>
                <w:sz w:val="18"/>
                <w:szCs w:val="18"/>
              </w:rPr>
            </w:pPr>
            <w:ins w:id="2245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54" w:author=" " w:date="2019-05-27T04:43:00Z"/>
                <w:rFonts w:ascii="Arial" w:hAnsi="Arial" w:cs="Arial"/>
                <w:sz w:val="18"/>
                <w:szCs w:val="18"/>
              </w:rPr>
            </w:pPr>
            <w:ins w:id="2245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56" w:author=" " w:date="2019-05-27T04:43:00Z"/>
                <w:rFonts w:ascii="Arial" w:hAnsi="Arial" w:cs="Arial"/>
                <w:sz w:val="18"/>
                <w:szCs w:val="18"/>
              </w:rPr>
            </w:pPr>
            <w:ins w:id="22457"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58" w:author=" " w:date="2019-05-27T04:43:00Z"/>
                <w:rFonts w:ascii="Arial" w:hAnsi="Arial" w:cs="Arial"/>
                <w:sz w:val="18"/>
                <w:szCs w:val="18"/>
              </w:rPr>
            </w:pPr>
            <w:ins w:id="22459" w:author=" " w:date="2019-05-27T04:43:00Z">
              <w:r w:rsidRPr="00340831">
                <w:rPr>
                  <w:rFonts w:ascii="Arial" w:hAnsi="Arial" w:cs="Arial"/>
                  <w:sz w:val="18"/>
                  <w:szCs w:val="18"/>
                </w:rPr>
                <w:t>None</w:t>
              </w:r>
            </w:ins>
          </w:p>
        </w:tc>
      </w:tr>
      <w:tr w:rsidR="007B2B12" w:rsidRPr="00340831" w:rsidTr="004C693F">
        <w:trPr>
          <w:gridAfter w:val="1"/>
          <w:wAfter w:w="12" w:type="pct"/>
          <w:cantSplit/>
          <w:ins w:id="2246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461" w:author=" " w:date="2019-05-27T04:43:00Z"/>
                <w:rFonts w:ascii="Arial" w:hAnsi="Arial" w:cs="Arial"/>
                <w:sz w:val="18"/>
                <w:szCs w:val="18"/>
                <w:lang w:val="en-US" w:eastAsia="ja-JP"/>
              </w:rPr>
            </w:pPr>
            <w:ins w:id="22462" w:author=" " w:date="2019-05-27T04:43:00Z">
              <w:r w:rsidRPr="00340831">
                <w:rPr>
                  <w:rFonts w:ascii="Arial" w:hAnsi="Arial" w:cs="Arial"/>
                  <w:color w:val="000000"/>
                  <w:sz w:val="18"/>
                  <w:szCs w:val="18"/>
                  <w:lang w:val="en-US"/>
                </w:rPr>
                <w:t>DC_66A_</w:t>
              </w:r>
              <w:r w:rsidRPr="00340831">
                <w:rPr>
                  <w:rFonts w:ascii="Arial" w:hAnsi="Arial" w:cs="Arial"/>
                  <w:bCs/>
                  <w:color w:val="000000"/>
                  <w:sz w:val="18"/>
                  <w:szCs w:val="18"/>
                  <w:lang w:val="en-US"/>
                </w:rPr>
                <w:t>n260(2G)_UL_66A_n</w:t>
              </w:r>
              <w:r w:rsidRPr="00340831">
                <w:rPr>
                  <w:rFonts w:ascii="Arial" w:hAnsi="Arial" w:cs="Arial"/>
                  <w:color w:val="000000"/>
                  <w:sz w:val="18"/>
                  <w:szCs w:val="18"/>
                  <w:lang w:val="en-US"/>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463" w:author=" " w:date="2019-05-27T04:43:00Z"/>
                <w:rFonts w:ascii="Arial" w:hAnsi="Arial" w:cs="Arial"/>
                <w:sz w:val="18"/>
                <w:szCs w:val="18"/>
              </w:rPr>
            </w:pPr>
            <w:ins w:id="22464"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65" w:author=" " w:date="2019-05-27T04:43:00Z"/>
                <w:rFonts w:ascii="Arial" w:hAnsi="Arial" w:cs="Arial"/>
                <w:sz w:val="18"/>
                <w:szCs w:val="18"/>
              </w:rPr>
            </w:pPr>
            <w:ins w:id="22466"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467" w:author=" " w:date="2019-05-27T04:43:00Z"/>
                <w:rFonts w:cs="Arial"/>
                <w:szCs w:val="18"/>
              </w:rPr>
            </w:pPr>
            <w:ins w:id="22468" w:author=" " w:date="2019-05-27T04:43:00Z">
              <w:r w:rsidRPr="00340831">
                <w:rPr>
                  <w:rFonts w:cs="Arial"/>
                  <w:szCs w:val="18"/>
                  <w:lang w:eastAsia="ja-JP"/>
                </w:rPr>
                <w:t>TS 38101-3</w:t>
              </w:r>
              <w:r w:rsidRPr="00340831">
                <w:rPr>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469" w:author=" " w:date="2019-05-27T04:43:00Z"/>
                <w:rFonts w:cs="Arial"/>
                <w:szCs w:val="18"/>
              </w:rPr>
            </w:pPr>
            <w:ins w:id="2247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471" w:author=" " w:date="2019-05-27T04:43:00Z"/>
                <w:rFonts w:cs="Arial"/>
                <w:szCs w:val="18"/>
              </w:rPr>
            </w:pPr>
            <w:ins w:id="2247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473" w:author=" " w:date="2019-05-27T04:43:00Z"/>
                <w:rFonts w:cs="Arial"/>
                <w:szCs w:val="18"/>
              </w:rPr>
            </w:pPr>
            <w:ins w:id="22474" w:author=" " w:date="2019-05-27T04:43:00Z">
              <w:r w:rsidRPr="00340831">
                <w:rPr>
                  <w:rFonts w:cs="Arial"/>
                  <w:szCs w:val="18"/>
                  <w:lang w:val="en-US" w:eastAsia="ja-JP"/>
                </w:rPr>
                <w:t>None</w:t>
              </w:r>
            </w:ins>
          </w:p>
        </w:tc>
      </w:tr>
      <w:tr w:rsidR="007B2B12" w:rsidRPr="00340831" w:rsidTr="004C693F">
        <w:trPr>
          <w:gridAfter w:val="1"/>
          <w:wAfter w:w="12" w:type="pct"/>
          <w:cantSplit/>
          <w:ins w:id="2247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476" w:author=" " w:date="2019-05-27T04:43:00Z"/>
                <w:rFonts w:ascii="Arial" w:hAnsi="Arial" w:cs="Arial"/>
                <w:sz w:val="18"/>
                <w:szCs w:val="18"/>
                <w:lang w:val="en-US" w:eastAsia="ja-JP"/>
              </w:rPr>
            </w:pPr>
            <w:ins w:id="22477" w:author=" " w:date="2019-05-27T04:43:00Z">
              <w:r w:rsidRPr="00340831">
                <w:rPr>
                  <w:rFonts w:ascii="Arial" w:hAnsi="Arial" w:cs="Arial"/>
                  <w:color w:val="000000"/>
                  <w:sz w:val="18"/>
                  <w:szCs w:val="18"/>
                  <w:lang w:val="en-US"/>
                </w:rPr>
                <w:t>DC_66A_</w:t>
              </w:r>
              <w:r w:rsidRPr="00340831">
                <w:rPr>
                  <w:rFonts w:ascii="Arial" w:hAnsi="Arial" w:cs="Arial"/>
                  <w:bCs/>
                  <w:color w:val="000000"/>
                  <w:sz w:val="18"/>
                  <w:szCs w:val="18"/>
                  <w:lang w:val="en-US"/>
                </w:rPr>
                <w:t>n260(2G)_UL_66A_n</w:t>
              </w:r>
              <w:r w:rsidRPr="00340831">
                <w:rPr>
                  <w:rFonts w:ascii="Arial" w:hAnsi="Arial" w:cs="Arial"/>
                  <w:color w:val="000000"/>
                  <w:sz w:val="18"/>
                  <w:szCs w:val="18"/>
                  <w:lang w:val="en-US"/>
                </w:rPr>
                <w:t>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478" w:author=" " w:date="2019-05-27T04:43:00Z"/>
                <w:rFonts w:ascii="Arial" w:hAnsi="Arial" w:cs="Arial"/>
                <w:sz w:val="18"/>
                <w:szCs w:val="18"/>
              </w:rPr>
            </w:pPr>
            <w:ins w:id="22479"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80" w:author=" " w:date="2019-05-27T04:43:00Z"/>
                <w:rFonts w:ascii="Arial" w:hAnsi="Arial" w:cs="Arial"/>
                <w:sz w:val="18"/>
                <w:szCs w:val="18"/>
              </w:rPr>
            </w:pPr>
            <w:ins w:id="2248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482" w:author=" " w:date="2019-05-27T04:43:00Z"/>
                <w:rFonts w:ascii="Arial" w:hAnsi="Arial" w:cs="Arial"/>
                <w:sz w:val="18"/>
                <w:szCs w:val="18"/>
              </w:rPr>
            </w:pPr>
            <w:ins w:id="2248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84" w:author=" " w:date="2019-05-27T04:43:00Z"/>
                <w:rFonts w:ascii="Arial" w:hAnsi="Arial" w:cs="Arial"/>
                <w:sz w:val="18"/>
                <w:szCs w:val="18"/>
              </w:rPr>
            </w:pPr>
            <w:ins w:id="2248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86" w:author=" " w:date="2019-05-27T04:43:00Z"/>
                <w:rFonts w:ascii="Arial" w:hAnsi="Arial" w:cs="Arial"/>
                <w:sz w:val="18"/>
                <w:szCs w:val="18"/>
              </w:rPr>
            </w:pPr>
            <w:ins w:id="22487"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88" w:author=" " w:date="2019-05-27T04:43:00Z"/>
                <w:rFonts w:ascii="Arial" w:hAnsi="Arial" w:cs="Arial"/>
                <w:sz w:val="18"/>
                <w:szCs w:val="18"/>
              </w:rPr>
            </w:pPr>
            <w:ins w:id="22489" w:author=" " w:date="2019-05-27T04:43:00Z">
              <w:r w:rsidRPr="00340831">
                <w:rPr>
                  <w:rFonts w:ascii="Arial" w:hAnsi="Arial" w:cs="Arial"/>
                  <w:sz w:val="18"/>
                  <w:szCs w:val="18"/>
                </w:rPr>
                <w:t>None</w:t>
              </w:r>
            </w:ins>
          </w:p>
        </w:tc>
      </w:tr>
      <w:tr w:rsidR="007B2B12" w:rsidRPr="00340831" w:rsidTr="004C693F">
        <w:trPr>
          <w:gridAfter w:val="1"/>
          <w:wAfter w:w="12" w:type="pct"/>
          <w:cantSplit/>
          <w:ins w:id="2249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491" w:author=" " w:date="2019-05-27T04:43:00Z"/>
                <w:rFonts w:ascii="Arial" w:hAnsi="Arial" w:cs="Arial"/>
                <w:sz w:val="18"/>
                <w:szCs w:val="18"/>
                <w:lang w:val="en-US" w:eastAsia="ja-JP"/>
              </w:rPr>
            </w:pPr>
            <w:ins w:id="22492" w:author=" " w:date="2019-05-27T04:43:00Z">
              <w:r w:rsidRPr="00340831">
                <w:rPr>
                  <w:rFonts w:ascii="Arial" w:hAnsi="Arial" w:cs="Arial"/>
                  <w:color w:val="000000"/>
                  <w:sz w:val="18"/>
                  <w:szCs w:val="18"/>
                  <w:lang w:val="en-US"/>
                </w:rPr>
                <w:t>DC_66A_n260(2A-2G)_UL_66A_n260A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493" w:author=" " w:date="2019-05-27T04:43:00Z"/>
                <w:rFonts w:ascii="Arial" w:hAnsi="Arial" w:cs="Arial"/>
                <w:sz w:val="18"/>
                <w:szCs w:val="18"/>
              </w:rPr>
            </w:pPr>
            <w:ins w:id="22494"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95" w:author=" " w:date="2019-05-27T04:43:00Z"/>
                <w:rFonts w:ascii="Arial" w:hAnsi="Arial" w:cs="Arial"/>
                <w:sz w:val="18"/>
                <w:szCs w:val="18"/>
              </w:rPr>
            </w:pPr>
            <w:ins w:id="22496"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497" w:author=" " w:date="2019-05-27T04:43:00Z"/>
                <w:rFonts w:cs="Arial"/>
                <w:szCs w:val="18"/>
              </w:rPr>
            </w:pPr>
            <w:ins w:id="22498" w:author=" " w:date="2019-05-27T04:43:00Z">
              <w:r w:rsidRPr="00340831">
                <w:rPr>
                  <w:rFonts w:cs="Arial"/>
                  <w:szCs w:val="18"/>
                  <w:lang w:eastAsia="ja-JP"/>
                </w:rPr>
                <w:t>TS 38101-3</w:t>
              </w:r>
              <w:r w:rsidRPr="00340831">
                <w:rPr>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499" w:author=" " w:date="2019-05-27T04:43:00Z"/>
                <w:rFonts w:cs="Arial"/>
                <w:szCs w:val="18"/>
              </w:rPr>
            </w:pPr>
            <w:ins w:id="2250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501" w:author=" " w:date="2019-05-27T04:43:00Z"/>
                <w:rFonts w:cs="Arial"/>
                <w:szCs w:val="18"/>
              </w:rPr>
            </w:pPr>
            <w:ins w:id="2250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503" w:author=" " w:date="2019-05-27T04:43:00Z"/>
                <w:rFonts w:cs="Arial"/>
                <w:szCs w:val="18"/>
              </w:rPr>
            </w:pPr>
            <w:ins w:id="22504" w:author=" " w:date="2019-05-27T04:43:00Z">
              <w:r w:rsidRPr="00340831">
                <w:rPr>
                  <w:rFonts w:cs="Arial"/>
                  <w:szCs w:val="18"/>
                  <w:lang w:val="en-US" w:eastAsia="ja-JP"/>
                </w:rPr>
                <w:t>None</w:t>
              </w:r>
            </w:ins>
          </w:p>
        </w:tc>
      </w:tr>
      <w:tr w:rsidR="007B2B12" w:rsidRPr="00340831" w:rsidTr="004C693F">
        <w:trPr>
          <w:gridAfter w:val="1"/>
          <w:wAfter w:w="12" w:type="pct"/>
          <w:cantSplit/>
          <w:ins w:id="2250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506" w:author=" " w:date="2019-05-27T04:43:00Z"/>
                <w:rFonts w:ascii="Arial" w:hAnsi="Arial" w:cs="Arial"/>
                <w:sz w:val="18"/>
                <w:szCs w:val="18"/>
                <w:lang w:val="en-US" w:eastAsia="ja-JP"/>
              </w:rPr>
            </w:pPr>
            <w:ins w:id="22507" w:author=" " w:date="2019-05-27T04:43:00Z">
              <w:r w:rsidRPr="00340831">
                <w:rPr>
                  <w:rFonts w:ascii="Arial" w:hAnsi="Arial" w:cs="Arial"/>
                  <w:color w:val="000000"/>
                  <w:sz w:val="18"/>
                  <w:szCs w:val="18"/>
                  <w:lang w:val="en-US"/>
                </w:rPr>
                <w:t>DC_66A_n260(2A-2G)_UL_66A_n260G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508" w:author=" " w:date="2019-05-27T04:43:00Z"/>
                <w:rFonts w:ascii="Arial" w:hAnsi="Arial" w:cs="Arial"/>
                <w:sz w:val="18"/>
                <w:szCs w:val="18"/>
              </w:rPr>
            </w:pPr>
            <w:ins w:id="22509"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10" w:author=" " w:date="2019-05-27T04:43:00Z"/>
                <w:rFonts w:ascii="Arial" w:hAnsi="Arial" w:cs="Arial"/>
                <w:sz w:val="18"/>
                <w:szCs w:val="18"/>
              </w:rPr>
            </w:pPr>
            <w:ins w:id="2251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512" w:author=" " w:date="2019-05-27T04:43:00Z"/>
                <w:rFonts w:ascii="Arial" w:hAnsi="Arial" w:cs="Arial"/>
                <w:sz w:val="18"/>
                <w:szCs w:val="18"/>
              </w:rPr>
            </w:pPr>
            <w:ins w:id="2251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14" w:author=" " w:date="2019-05-27T04:43:00Z"/>
                <w:rFonts w:ascii="Arial" w:hAnsi="Arial" w:cs="Arial"/>
                <w:sz w:val="18"/>
                <w:szCs w:val="18"/>
              </w:rPr>
            </w:pPr>
            <w:ins w:id="2251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16" w:author=" " w:date="2019-05-27T04:43:00Z"/>
                <w:rFonts w:ascii="Arial" w:hAnsi="Arial" w:cs="Arial"/>
                <w:sz w:val="18"/>
                <w:szCs w:val="18"/>
              </w:rPr>
            </w:pPr>
            <w:ins w:id="22517"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18" w:author=" " w:date="2019-05-27T04:43:00Z"/>
                <w:rFonts w:ascii="Arial" w:hAnsi="Arial" w:cs="Arial"/>
                <w:sz w:val="18"/>
                <w:szCs w:val="18"/>
              </w:rPr>
            </w:pPr>
            <w:ins w:id="22519" w:author=" " w:date="2019-05-27T04:43:00Z">
              <w:r w:rsidRPr="00340831">
                <w:rPr>
                  <w:rFonts w:ascii="Arial" w:hAnsi="Arial" w:cs="Arial"/>
                  <w:sz w:val="18"/>
                  <w:szCs w:val="18"/>
                </w:rPr>
                <w:t>None</w:t>
              </w:r>
            </w:ins>
          </w:p>
        </w:tc>
      </w:tr>
      <w:tr w:rsidR="007B2B12" w:rsidRPr="00340831" w:rsidTr="004C693F">
        <w:trPr>
          <w:gridAfter w:val="1"/>
          <w:wAfter w:w="12" w:type="pct"/>
          <w:cantSplit/>
          <w:ins w:id="2252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521" w:author=" " w:date="2019-05-27T04:43:00Z"/>
                <w:rFonts w:ascii="Arial" w:hAnsi="Arial" w:cs="Arial"/>
                <w:sz w:val="18"/>
                <w:szCs w:val="18"/>
                <w:lang w:val="en-US" w:eastAsia="ja-JP"/>
              </w:rPr>
            </w:pPr>
            <w:ins w:id="22522" w:author=" " w:date="2019-05-27T04:43:00Z">
              <w:r w:rsidRPr="00340831">
                <w:rPr>
                  <w:rFonts w:ascii="Arial" w:hAnsi="Arial" w:cs="Arial"/>
                  <w:color w:val="000000"/>
                  <w:sz w:val="18"/>
                  <w:szCs w:val="18"/>
                  <w:lang w:val="en-US"/>
                </w:rPr>
                <w:t>DC_66A_n260H_UL_66A_n260A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523" w:author=" " w:date="2019-05-27T04:43:00Z"/>
                <w:rFonts w:ascii="Arial" w:hAnsi="Arial" w:cs="Arial"/>
                <w:sz w:val="18"/>
                <w:szCs w:val="18"/>
              </w:rPr>
            </w:pPr>
            <w:ins w:id="22524"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25" w:author=" " w:date="2019-05-27T04:43:00Z"/>
                <w:rFonts w:ascii="Arial" w:hAnsi="Arial" w:cs="Arial"/>
                <w:sz w:val="18"/>
                <w:szCs w:val="18"/>
              </w:rPr>
            </w:pPr>
            <w:ins w:id="22526"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527" w:author=" " w:date="2019-05-27T04:43:00Z"/>
                <w:rFonts w:cs="Arial"/>
                <w:szCs w:val="18"/>
              </w:rPr>
            </w:pPr>
            <w:ins w:id="22528" w:author=" " w:date="2019-05-27T04:43:00Z">
              <w:r w:rsidRPr="00340831">
                <w:rPr>
                  <w:rFonts w:cs="Arial"/>
                  <w:szCs w:val="18"/>
                  <w:lang w:eastAsia="ja-JP"/>
                </w:rPr>
                <w:t>TS 38101-3</w:t>
              </w:r>
              <w:r w:rsidRPr="00340831">
                <w:rPr>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529" w:author=" " w:date="2019-05-27T04:43:00Z"/>
                <w:rFonts w:cs="Arial"/>
                <w:szCs w:val="18"/>
              </w:rPr>
            </w:pPr>
            <w:ins w:id="2253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531" w:author=" " w:date="2019-05-27T04:43:00Z"/>
                <w:rFonts w:cs="Arial"/>
                <w:szCs w:val="18"/>
              </w:rPr>
            </w:pPr>
            <w:ins w:id="2253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533" w:author=" " w:date="2019-05-27T04:43:00Z"/>
                <w:rFonts w:cs="Arial"/>
                <w:szCs w:val="18"/>
              </w:rPr>
            </w:pPr>
            <w:ins w:id="22534" w:author=" " w:date="2019-05-27T04:43:00Z">
              <w:r w:rsidRPr="00340831">
                <w:rPr>
                  <w:rFonts w:cs="Arial"/>
                  <w:szCs w:val="18"/>
                  <w:lang w:val="en-US" w:eastAsia="ja-JP"/>
                </w:rPr>
                <w:t>None</w:t>
              </w:r>
            </w:ins>
          </w:p>
        </w:tc>
      </w:tr>
      <w:tr w:rsidR="007B2B12" w:rsidRPr="00340831" w:rsidTr="004C693F">
        <w:trPr>
          <w:gridAfter w:val="1"/>
          <w:wAfter w:w="12" w:type="pct"/>
          <w:cantSplit/>
          <w:ins w:id="2253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536" w:author=" " w:date="2019-05-27T04:43:00Z"/>
                <w:rFonts w:ascii="Arial" w:hAnsi="Arial" w:cs="Arial"/>
                <w:sz w:val="18"/>
                <w:szCs w:val="18"/>
                <w:lang w:val="en-US" w:eastAsia="ja-JP"/>
              </w:rPr>
            </w:pPr>
            <w:ins w:id="22537" w:author=" " w:date="2019-05-27T04:43:00Z">
              <w:r w:rsidRPr="00340831">
                <w:rPr>
                  <w:rFonts w:ascii="Arial" w:hAnsi="Arial" w:cs="Arial"/>
                  <w:color w:val="000000"/>
                  <w:sz w:val="18"/>
                  <w:szCs w:val="18"/>
                  <w:lang w:val="en-US"/>
                </w:rPr>
                <w:t>DC_66A_n260H_UL_66A_n260G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538" w:author=" " w:date="2019-05-27T04:43:00Z"/>
                <w:rFonts w:ascii="Arial" w:hAnsi="Arial" w:cs="Arial"/>
                <w:sz w:val="18"/>
                <w:szCs w:val="18"/>
              </w:rPr>
            </w:pPr>
            <w:ins w:id="22539"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40" w:author=" " w:date="2019-05-27T04:43:00Z"/>
                <w:rFonts w:ascii="Arial" w:hAnsi="Arial" w:cs="Arial"/>
                <w:sz w:val="18"/>
                <w:szCs w:val="18"/>
              </w:rPr>
            </w:pPr>
            <w:ins w:id="2254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542" w:author=" " w:date="2019-05-27T04:43:00Z"/>
                <w:rFonts w:ascii="Arial" w:hAnsi="Arial" w:cs="Arial"/>
                <w:sz w:val="18"/>
                <w:szCs w:val="18"/>
              </w:rPr>
            </w:pPr>
            <w:ins w:id="2254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44" w:author=" " w:date="2019-05-27T04:43:00Z"/>
                <w:rFonts w:ascii="Arial" w:hAnsi="Arial" w:cs="Arial"/>
                <w:sz w:val="18"/>
                <w:szCs w:val="18"/>
              </w:rPr>
            </w:pPr>
            <w:ins w:id="2254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46" w:author=" " w:date="2019-05-27T04:43:00Z"/>
                <w:rFonts w:ascii="Arial" w:hAnsi="Arial" w:cs="Arial"/>
                <w:sz w:val="18"/>
                <w:szCs w:val="18"/>
              </w:rPr>
            </w:pPr>
            <w:ins w:id="22547"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48" w:author=" " w:date="2019-05-27T04:43:00Z"/>
                <w:rFonts w:ascii="Arial" w:hAnsi="Arial" w:cs="Arial"/>
                <w:sz w:val="18"/>
                <w:szCs w:val="18"/>
              </w:rPr>
            </w:pPr>
            <w:ins w:id="22549" w:author=" " w:date="2019-05-27T04:43:00Z">
              <w:r w:rsidRPr="00340831">
                <w:rPr>
                  <w:rFonts w:ascii="Arial" w:hAnsi="Arial" w:cs="Arial"/>
                  <w:sz w:val="18"/>
                  <w:szCs w:val="18"/>
                </w:rPr>
                <w:t>None</w:t>
              </w:r>
            </w:ins>
          </w:p>
        </w:tc>
      </w:tr>
      <w:tr w:rsidR="007B2B12" w:rsidRPr="00340831" w:rsidTr="004C693F">
        <w:trPr>
          <w:gridAfter w:val="1"/>
          <w:wAfter w:w="12" w:type="pct"/>
          <w:cantSplit/>
          <w:ins w:id="2255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551" w:author=" " w:date="2019-05-27T04:43:00Z"/>
                <w:rFonts w:ascii="Arial" w:hAnsi="Arial" w:cs="Arial"/>
                <w:sz w:val="18"/>
                <w:szCs w:val="18"/>
                <w:lang w:val="en-US" w:eastAsia="ja-JP"/>
              </w:rPr>
            </w:pPr>
            <w:ins w:id="22552" w:author=" " w:date="2019-05-27T04:43:00Z">
              <w:r w:rsidRPr="00340831">
                <w:rPr>
                  <w:rFonts w:ascii="Arial" w:hAnsi="Arial" w:cs="Arial"/>
                  <w:color w:val="000000"/>
                  <w:sz w:val="18"/>
                  <w:szCs w:val="18"/>
                  <w:lang w:val="en-US"/>
                </w:rPr>
                <w:lastRenderedPageBreak/>
                <w:t>DC_66A_n260H_UL_66A_n260H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553" w:author=" " w:date="2019-05-27T04:43:00Z"/>
                <w:rFonts w:ascii="Arial" w:hAnsi="Arial" w:cs="Arial"/>
                <w:sz w:val="18"/>
                <w:szCs w:val="18"/>
              </w:rPr>
            </w:pPr>
            <w:ins w:id="22554"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55" w:author=" " w:date="2019-05-27T04:43:00Z"/>
                <w:rFonts w:ascii="Arial" w:hAnsi="Arial" w:cs="Arial"/>
                <w:sz w:val="18"/>
                <w:szCs w:val="18"/>
              </w:rPr>
            </w:pPr>
            <w:ins w:id="22556"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557" w:author=" " w:date="2019-05-27T04:43:00Z"/>
                <w:rFonts w:ascii="Arial" w:hAnsi="Arial" w:cs="Arial"/>
                <w:sz w:val="18"/>
                <w:szCs w:val="18"/>
              </w:rPr>
            </w:pPr>
            <w:ins w:id="2255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59" w:author=" " w:date="2019-05-27T04:43:00Z"/>
                <w:rFonts w:ascii="Arial" w:hAnsi="Arial" w:cs="Arial"/>
                <w:sz w:val="18"/>
                <w:szCs w:val="18"/>
              </w:rPr>
            </w:pPr>
            <w:ins w:id="2256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61" w:author=" " w:date="2019-05-27T04:43:00Z"/>
                <w:rFonts w:ascii="Arial" w:hAnsi="Arial" w:cs="Arial"/>
                <w:sz w:val="18"/>
                <w:szCs w:val="18"/>
              </w:rPr>
            </w:pPr>
            <w:ins w:id="22562"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63" w:author=" " w:date="2019-05-27T04:43:00Z"/>
                <w:rFonts w:ascii="Arial" w:hAnsi="Arial" w:cs="Arial"/>
                <w:sz w:val="18"/>
                <w:szCs w:val="18"/>
              </w:rPr>
            </w:pPr>
            <w:ins w:id="22564" w:author=" " w:date="2019-05-27T04:43:00Z">
              <w:r w:rsidRPr="00340831">
                <w:rPr>
                  <w:rFonts w:ascii="Arial" w:hAnsi="Arial" w:cs="Arial"/>
                  <w:sz w:val="18"/>
                  <w:szCs w:val="18"/>
                </w:rPr>
                <w:t>None</w:t>
              </w:r>
            </w:ins>
          </w:p>
        </w:tc>
      </w:tr>
      <w:tr w:rsidR="007B2B12" w:rsidRPr="00340831" w:rsidTr="004C693F">
        <w:trPr>
          <w:gridAfter w:val="1"/>
          <w:wAfter w:w="12" w:type="pct"/>
          <w:cantSplit/>
          <w:ins w:id="2256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566" w:author=" " w:date="2019-05-27T04:43:00Z"/>
                <w:rFonts w:ascii="Arial" w:hAnsi="Arial" w:cs="Arial"/>
                <w:sz w:val="18"/>
                <w:szCs w:val="18"/>
                <w:lang w:val="en-US" w:eastAsia="ja-JP"/>
              </w:rPr>
            </w:pPr>
            <w:ins w:id="22567" w:author=" " w:date="2019-05-27T04:43:00Z">
              <w:r w:rsidRPr="00340831">
                <w:rPr>
                  <w:rFonts w:ascii="Arial" w:hAnsi="Arial" w:cs="Arial"/>
                  <w:color w:val="000000"/>
                  <w:sz w:val="18"/>
                  <w:szCs w:val="18"/>
                  <w:lang w:val="en-US"/>
                </w:rPr>
                <w:t>DC_66A_n260(2H)_UL_66A_n260A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568" w:author=" " w:date="2019-05-27T04:43:00Z"/>
                <w:rFonts w:ascii="Arial" w:hAnsi="Arial" w:cs="Arial"/>
                <w:sz w:val="18"/>
                <w:szCs w:val="18"/>
              </w:rPr>
            </w:pPr>
            <w:ins w:id="22569"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70" w:author=" " w:date="2019-05-27T04:43:00Z"/>
                <w:rFonts w:ascii="Arial" w:hAnsi="Arial" w:cs="Arial"/>
                <w:sz w:val="18"/>
                <w:szCs w:val="18"/>
              </w:rPr>
            </w:pPr>
            <w:ins w:id="2257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572" w:author=" " w:date="2019-05-27T04:43:00Z"/>
                <w:rFonts w:cs="Arial"/>
                <w:szCs w:val="18"/>
              </w:rPr>
            </w:pPr>
            <w:ins w:id="22573" w:author=" " w:date="2019-05-27T04:43:00Z">
              <w:r w:rsidRPr="00340831">
                <w:rPr>
                  <w:rFonts w:cs="Arial"/>
                  <w:szCs w:val="18"/>
                  <w:lang w:eastAsia="ja-JP"/>
                </w:rPr>
                <w:t>TS 38101-3</w:t>
              </w:r>
              <w:r w:rsidRPr="00340831">
                <w:rPr>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574" w:author=" " w:date="2019-05-27T04:43:00Z"/>
                <w:rFonts w:cs="Arial"/>
                <w:szCs w:val="18"/>
              </w:rPr>
            </w:pPr>
            <w:ins w:id="2257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576" w:author=" " w:date="2019-05-27T04:43:00Z"/>
                <w:rFonts w:cs="Arial"/>
                <w:szCs w:val="18"/>
              </w:rPr>
            </w:pPr>
            <w:ins w:id="2257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578" w:author=" " w:date="2019-05-27T04:43:00Z"/>
                <w:rFonts w:cs="Arial"/>
                <w:szCs w:val="18"/>
              </w:rPr>
            </w:pPr>
            <w:ins w:id="22579" w:author=" " w:date="2019-05-27T04:43:00Z">
              <w:r w:rsidRPr="00340831">
                <w:rPr>
                  <w:rFonts w:cs="Arial"/>
                  <w:szCs w:val="18"/>
                  <w:lang w:val="en-US" w:eastAsia="ja-JP"/>
                </w:rPr>
                <w:t>None</w:t>
              </w:r>
            </w:ins>
          </w:p>
        </w:tc>
      </w:tr>
      <w:tr w:rsidR="007B2B12" w:rsidRPr="00340831" w:rsidTr="004C693F">
        <w:trPr>
          <w:gridAfter w:val="1"/>
          <w:wAfter w:w="12" w:type="pct"/>
          <w:cantSplit/>
          <w:ins w:id="2258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581" w:author=" " w:date="2019-05-27T04:43:00Z"/>
                <w:rFonts w:ascii="Arial" w:hAnsi="Arial" w:cs="Arial"/>
                <w:sz w:val="18"/>
                <w:szCs w:val="18"/>
                <w:lang w:val="en-US" w:eastAsia="ja-JP"/>
              </w:rPr>
            </w:pPr>
            <w:ins w:id="22582" w:author=" " w:date="2019-05-27T04:43:00Z">
              <w:r w:rsidRPr="00340831">
                <w:rPr>
                  <w:rFonts w:ascii="Arial" w:hAnsi="Arial" w:cs="Arial"/>
                  <w:color w:val="000000"/>
                  <w:sz w:val="18"/>
                  <w:szCs w:val="18"/>
                  <w:lang w:val="en-US"/>
                </w:rPr>
                <w:t>DC_66A_n260(2H)_UL_66A_n260G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583" w:author=" " w:date="2019-05-27T04:43:00Z"/>
                <w:rFonts w:ascii="Arial" w:hAnsi="Arial" w:cs="Arial"/>
                <w:sz w:val="18"/>
                <w:szCs w:val="18"/>
              </w:rPr>
            </w:pPr>
            <w:ins w:id="22584"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85" w:author=" " w:date="2019-05-27T04:43:00Z"/>
                <w:rFonts w:ascii="Arial" w:hAnsi="Arial" w:cs="Arial"/>
                <w:sz w:val="18"/>
                <w:szCs w:val="18"/>
              </w:rPr>
            </w:pPr>
            <w:ins w:id="22586"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587" w:author=" " w:date="2019-05-27T04:43:00Z"/>
                <w:rFonts w:ascii="Arial" w:hAnsi="Arial" w:cs="Arial"/>
                <w:sz w:val="18"/>
                <w:szCs w:val="18"/>
              </w:rPr>
            </w:pPr>
            <w:ins w:id="2258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89" w:author=" " w:date="2019-05-27T04:43:00Z"/>
                <w:rFonts w:ascii="Arial" w:hAnsi="Arial" w:cs="Arial"/>
                <w:sz w:val="18"/>
                <w:szCs w:val="18"/>
              </w:rPr>
            </w:pPr>
            <w:ins w:id="2259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91" w:author=" " w:date="2019-05-27T04:43:00Z"/>
                <w:rFonts w:ascii="Arial" w:hAnsi="Arial" w:cs="Arial"/>
                <w:sz w:val="18"/>
                <w:szCs w:val="18"/>
              </w:rPr>
            </w:pPr>
            <w:ins w:id="22592"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93" w:author=" " w:date="2019-05-27T04:43:00Z"/>
                <w:rFonts w:ascii="Arial" w:hAnsi="Arial" w:cs="Arial"/>
                <w:sz w:val="18"/>
                <w:szCs w:val="18"/>
              </w:rPr>
            </w:pPr>
            <w:ins w:id="22594" w:author=" " w:date="2019-05-27T04:43:00Z">
              <w:r w:rsidRPr="00340831">
                <w:rPr>
                  <w:rFonts w:ascii="Arial" w:hAnsi="Arial" w:cs="Arial"/>
                  <w:sz w:val="18"/>
                  <w:szCs w:val="18"/>
                </w:rPr>
                <w:t>None</w:t>
              </w:r>
            </w:ins>
          </w:p>
        </w:tc>
      </w:tr>
      <w:tr w:rsidR="007B2B12" w:rsidRPr="00340831" w:rsidTr="004C693F">
        <w:trPr>
          <w:gridAfter w:val="1"/>
          <w:wAfter w:w="12" w:type="pct"/>
          <w:cantSplit/>
          <w:ins w:id="2259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596" w:author=" " w:date="2019-05-27T04:43:00Z"/>
                <w:rFonts w:ascii="Arial" w:hAnsi="Arial" w:cs="Arial"/>
                <w:sz w:val="18"/>
                <w:szCs w:val="18"/>
                <w:lang w:val="en-US" w:eastAsia="ja-JP"/>
              </w:rPr>
            </w:pPr>
            <w:ins w:id="22597" w:author=" " w:date="2019-05-27T04:43:00Z">
              <w:r w:rsidRPr="00340831">
                <w:rPr>
                  <w:rFonts w:ascii="Arial" w:hAnsi="Arial" w:cs="Arial"/>
                  <w:color w:val="000000"/>
                  <w:sz w:val="18"/>
                  <w:szCs w:val="18"/>
                  <w:lang w:val="en-US"/>
                </w:rPr>
                <w:t>DC_66A_n260(2H)_UL_66A_n260H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598" w:author=" " w:date="2019-05-27T04:43:00Z"/>
                <w:rFonts w:ascii="Arial" w:hAnsi="Arial" w:cs="Arial"/>
                <w:sz w:val="18"/>
                <w:szCs w:val="18"/>
              </w:rPr>
            </w:pPr>
            <w:ins w:id="22599"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00" w:author=" " w:date="2019-05-27T04:43:00Z"/>
                <w:rFonts w:ascii="Arial" w:hAnsi="Arial" w:cs="Arial"/>
                <w:sz w:val="18"/>
                <w:szCs w:val="18"/>
              </w:rPr>
            </w:pPr>
            <w:ins w:id="2260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602" w:author=" " w:date="2019-05-27T04:43:00Z"/>
                <w:rFonts w:ascii="Arial" w:hAnsi="Arial" w:cs="Arial"/>
                <w:sz w:val="18"/>
                <w:szCs w:val="18"/>
              </w:rPr>
            </w:pPr>
            <w:ins w:id="2260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04" w:author=" " w:date="2019-05-27T04:43:00Z"/>
                <w:rFonts w:ascii="Arial" w:hAnsi="Arial" w:cs="Arial"/>
                <w:sz w:val="18"/>
                <w:szCs w:val="18"/>
              </w:rPr>
            </w:pPr>
            <w:ins w:id="2260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06" w:author=" " w:date="2019-05-27T04:43:00Z"/>
                <w:rFonts w:ascii="Arial" w:hAnsi="Arial" w:cs="Arial"/>
                <w:sz w:val="18"/>
                <w:szCs w:val="18"/>
              </w:rPr>
            </w:pPr>
            <w:ins w:id="22607"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08" w:author=" " w:date="2019-05-27T04:43:00Z"/>
                <w:rFonts w:ascii="Arial" w:hAnsi="Arial" w:cs="Arial"/>
                <w:sz w:val="18"/>
                <w:szCs w:val="18"/>
              </w:rPr>
            </w:pPr>
            <w:ins w:id="22609" w:author=" " w:date="2019-05-27T04:43:00Z">
              <w:r w:rsidRPr="00340831">
                <w:rPr>
                  <w:rFonts w:ascii="Arial" w:hAnsi="Arial" w:cs="Arial"/>
                  <w:sz w:val="18"/>
                  <w:szCs w:val="18"/>
                </w:rPr>
                <w:t>None</w:t>
              </w:r>
            </w:ins>
          </w:p>
        </w:tc>
      </w:tr>
      <w:tr w:rsidR="007B2B12" w:rsidRPr="00340831" w:rsidTr="004C693F">
        <w:trPr>
          <w:gridAfter w:val="1"/>
          <w:wAfter w:w="12" w:type="pct"/>
          <w:cantSplit/>
          <w:ins w:id="2261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611" w:author=" " w:date="2019-05-27T04:43:00Z"/>
                <w:rFonts w:ascii="Arial" w:hAnsi="Arial" w:cs="Arial"/>
                <w:sz w:val="18"/>
                <w:szCs w:val="18"/>
                <w:lang w:val="en-US" w:eastAsia="ja-JP"/>
              </w:rPr>
            </w:pPr>
            <w:ins w:id="22612" w:author=" " w:date="2019-05-27T04:43:00Z">
              <w:r w:rsidRPr="00340831">
                <w:rPr>
                  <w:rFonts w:ascii="Arial" w:hAnsi="Arial" w:cs="Arial"/>
                  <w:color w:val="000000"/>
                  <w:sz w:val="18"/>
                  <w:szCs w:val="18"/>
                  <w:lang w:val="en-US"/>
                </w:rPr>
                <w:t>DC_66A_</w:t>
              </w:r>
              <w:r w:rsidRPr="00340831">
                <w:rPr>
                  <w:rFonts w:ascii="Arial" w:hAnsi="Arial" w:cs="Arial"/>
                  <w:bCs/>
                  <w:color w:val="000000"/>
                  <w:sz w:val="18"/>
                  <w:szCs w:val="18"/>
                  <w:lang w:val="en-US"/>
                </w:rPr>
                <w:t>n260(2A-2H)_UL_66A_n</w:t>
              </w:r>
              <w:r w:rsidRPr="00340831">
                <w:rPr>
                  <w:rFonts w:ascii="Arial" w:hAnsi="Arial" w:cs="Arial"/>
                  <w:color w:val="000000"/>
                  <w:sz w:val="18"/>
                  <w:szCs w:val="18"/>
                  <w:lang w:val="en-US"/>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613" w:author=" " w:date="2019-05-27T04:43:00Z"/>
                <w:rFonts w:ascii="Arial" w:hAnsi="Arial" w:cs="Arial"/>
                <w:sz w:val="18"/>
                <w:szCs w:val="18"/>
              </w:rPr>
            </w:pPr>
            <w:ins w:id="22614"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15" w:author=" " w:date="2019-05-27T04:43:00Z"/>
                <w:rFonts w:ascii="Arial" w:hAnsi="Arial" w:cs="Arial"/>
                <w:sz w:val="18"/>
                <w:szCs w:val="18"/>
              </w:rPr>
            </w:pPr>
            <w:ins w:id="22616"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617" w:author=" " w:date="2019-05-27T04:43:00Z"/>
                <w:rFonts w:cs="Arial"/>
                <w:szCs w:val="18"/>
              </w:rPr>
            </w:pPr>
            <w:ins w:id="22618" w:author=" " w:date="2019-05-27T04:43:00Z">
              <w:r w:rsidRPr="00340831">
                <w:rPr>
                  <w:rFonts w:cs="Arial"/>
                  <w:szCs w:val="18"/>
                  <w:lang w:eastAsia="ja-JP"/>
                </w:rPr>
                <w:t>TS 38101-3</w:t>
              </w:r>
              <w:r w:rsidRPr="00340831">
                <w:rPr>
                  <w:rFonts w:cs="Arial"/>
                  <w:szCs w:val="18"/>
                </w:rPr>
                <w:t xml:space="preserve">: </w:t>
              </w:r>
              <w:r w:rsidRPr="00340831">
                <w:rPr>
                  <w:rFonts w:cs="Arial"/>
                  <w:noProof/>
                  <w:szCs w:val="18"/>
                </w:rPr>
                <w:t>R4-1813082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619" w:author=" " w:date="2019-05-27T04:43:00Z"/>
                <w:rFonts w:cs="Arial"/>
                <w:szCs w:val="18"/>
              </w:rPr>
            </w:pPr>
            <w:ins w:id="22620"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621" w:author=" " w:date="2019-05-27T04:43:00Z"/>
                <w:rFonts w:cs="Arial"/>
                <w:szCs w:val="18"/>
              </w:rPr>
            </w:pPr>
            <w:ins w:id="22622"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623" w:author=" " w:date="2019-05-27T04:43:00Z"/>
                <w:rFonts w:cs="Arial"/>
                <w:szCs w:val="18"/>
              </w:rPr>
            </w:pPr>
            <w:ins w:id="22624" w:author=" " w:date="2019-05-27T04:43:00Z">
              <w:r w:rsidRPr="00340831">
                <w:rPr>
                  <w:rFonts w:cs="Arial"/>
                  <w:szCs w:val="18"/>
                  <w:lang w:val="en-US" w:eastAsia="ja-JP"/>
                </w:rPr>
                <w:t>None</w:t>
              </w:r>
            </w:ins>
          </w:p>
        </w:tc>
      </w:tr>
      <w:tr w:rsidR="007B2B12" w:rsidRPr="00340831" w:rsidTr="004C693F">
        <w:trPr>
          <w:gridAfter w:val="1"/>
          <w:wAfter w:w="12" w:type="pct"/>
          <w:cantSplit/>
          <w:ins w:id="2262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626" w:author=" " w:date="2019-05-27T04:43:00Z"/>
                <w:rFonts w:ascii="Arial" w:hAnsi="Arial" w:cs="Arial"/>
                <w:sz w:val="18"/>
                <w:szCs w:val="18"/>
                <w:lang w:val="en-US" w:eastAsia="ja-JP"/>
              </w:rPr>
            </w:pPr>
            <w:ins w:id="22627" w:author=" " w:date="2019-05-27T04:43:00Z">
              <w:r w:rsidRPr="00340831">
                <w:rPr>
                  <w:rFonts w:ascii="Arial" w:hAnsi="Arial" w:cs="Arial"/>
                  <w:color w:val="000000"/>
                  <w:sz w:val="18"/>
                  <w:szCs w:val="18"/>
                  <w:lang w:val="en-US"/>
                </w:rPr>
                <w:t>DC_66A_</w:t>
              </w:r>
              <w:r w:rsidRPr="00340831">
                <w:rPr>
                  <w:rFonts w:ascii="Arial" w:hAnsi="Arial" w:cs="Arial"/>
                  <w:bCs/>
                  <w:color w:val="000000"/>
                  <w:sz w:val="18"/>
                  <w:szCs w:val="18"/>
                  <w:lang w:val="en-US"/>
                </w:rPr>
                <w:t>n260(2A-2H)_UL_66A_n</w:t>
              </w:r>
              <w:r w:rsidRPr="00340831">
                <w:rPr>
                  <w:rFonts w:ascii="Arial" w:hAnsi="Arial" w:cs="Arial"/>
                  <w:color w:val="000000"/>
                  <w:sz w:val="18"/>
                  <w:szCs w:val="18"/>
                  <w:lang w:val="en-US"/>
                </w:rPr>
                <w:t>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628" w:author=" " w:date="2019-05-27T04:43:00Z"/>
                <w:rFonts w:ascii="Arial" w:hAnsi="Arial" w:cs="Arial"/>
                <w:sz w:val="18"/>
                <w:szCs w:val="18"/>
              </w:rPr>
            </w:pPr>
            <w:ins w:id="22629"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30" w:author=" " w:date="2019-05-27T04:43:00Z"/>
                <w:rFonts w:ascii="Arial" w:hAnsi="Arial" w:cs="Arial"/>
                <w:sz w:val="18"/>
                <w:szCs w:val="18"/>
              </w:rPr>
            </w:pPr>
            <w:ins w:id="2263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632" w:author=" " w:date="2019-05-27T04:43:00Z"/>
                <w:rFonts w:ascii="Arial" w:hAnsi="Arial" w:cs="Arial"/>
                <w:sz w:val="18"/>
                <w:szCs w:val="18"/>
              </w:rPr>
            </w:pPr>
            <w:ins w:id="2263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34" w:author=" " w:date="2019-05-27T04:43:00Z"/>
                <w:rFonts w:ascii="Arial" w:hAnsi="Arial" w:cs="Arial"/>
                <w:sz w:val="18"/>
                <w:szCs w:val="18"/>
              </w:rPr>
            </w:pPr>
            <w:ins w:id="2263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36" w:author=" " w:date="2019-05-27T04:43:00Z"/>
                <w:rFonts w:ascii="Arial" w:hAnsi="Arial" w:cs="Arial"/>
                <w:sz w:val="18"/>
                <w:szCs w:val="18"/>
              </w:rPr>
            </w:pPr>
            <w:ins w:id="22637"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38" w:author=" " w:date="2019-05-27T04:43:00Z"/>
                <w:rFonts w:ascii="Arial" w:hAnsi="Arial" w:cs="Arial"/>
                <w:sz w:val="18"/>
                <w:szCs w:val="18"/>
              </w:rPr>
            </w:pPr>
            <w:ins w:id="22639" w:author=" " w:date="2019-05-27T04:43:00Z">
              <w:r w:rsidRPr="00340831">
                <w:rPr>
                  <w:rFonts w:ascii="Arial" w:hAnsi="Arial" w:cs="Arial"/>
                  <w:sz w:val="18"/>
                  <w:szCs w:val="18"/>
                </w:rPr>
                <w:t>None</w:t>
              </w:r>
            </w:ins>
          </w:p>
        </w:tc>
      </w:tr>
      <w:tr w:rsidR="007B2B12" w:rsidRPr="00340831" w:rsidTr="004C693F">
        <w:trPr>
          <w:gridAfter w:val="1"/>
          <w:wAfter w:w="12" w:type="pct"/>
          <w:cantSplit/>
          <w:ins w:id="2264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641" w:author=" " w:date="2019-05-27T04:43:00Z"/>
                <w:rFonts w:ascii="Arial" w:hAnsi="Arial" w:cs="Arial"/>
                <w:sz w:val="18"/>
                <w:szCs w:val="18"/>
                <w:lang w:val="en-US" w:eastAsia="ja-JP"/>
              </w:rPr>
            </w:pPr>
            <w:ins w:id="22642" w:author=" " w:date="2019-05-27T04:43:00Z">
              <w:r w:rsidRPr="00340831">
                <w:rPr>
                  <w:rFonts w:ascii="Arial" w:hAnsi="Arial" w:cs="Arial"/>
                  <w:color w:val="000000"/>
                  <w:sz w:val="18"/>
                  <w:szCs w:val="18"/>
                  <w:lang w:val="en-US"/>
                </w:rPr>
                <w:t>DC_66A_</w:t>
              </w:r>
              <w:r w:rsidRPr="00340831">
                <w:rPr>
                  <w:rFonts w:ascii="Arial" w:hAnsi="Arial" w:cs="Arial"/>
                  <w:bCs/>
                  <w:color w:val="000000"/>
                  <w:sz w:val="18"/>
                  <w:szCs w:val="18"/>
                  <w:lang w:val="en-US"/>
                </w:rPr>
                <w:t>n260(2A-2H)_UL_66A_n</w:t>
              </w:r>
              <w:r w:rsidRPr="00340831">
                <w:rPr>
                  <w:rFonts w:ascii="Arial" w:hAnsi="Arial" w:cs="Arial"/>
                  <w:color w:val="000000"/>
                  <w:sz w:val="18"/>
                  <w:szCs w:val="18"/>
                  <w:lang w:val="en-US"/>
                </w:rPr>
                <w:t>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643" w:author=" " w:date="2019-05-27T04:43:00Z"/>
                <w:rFonts w:ascii="Arial" w:hAnsi="Arial" w:cs="Arial"/>
                <w:sz w:val="18"/>
                <w:szCs w:val="18"/>
              </w:rPr>
            </w:pPr>
            <w:ins w:id="22644"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45" w:author=" " w:date="2019-05-27T04:43:00Z"/>
                <w:rFonts w:ascii="Arial" w:hAnsi="Arial" w:cs="Arial"/>
                <w:sz w:val="18"/>
                <w:szCs w:val="18"/>
              </w:rPr>
            </w:pPr>
            <w:ins w:id="22646"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647" w:author=" " w:date="2019-05-27T04:43:00Z"/>
                <w:rFonts w:ascii="Arial" w:hAnsi="Arial" w:cs="Arial"/>
                <w:sz w:val="18"/>
                <w:szCs w:val="18"/>
              </w:rPr>
            </w:pPr>
            <w:ins w:id="2264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49" w:author=" " w:date="2019-05-27T04:43:00Z"/>
                <w:rFonts w:ascii="Arial" w:hAnsi="Arial" w:cs="Arial"/>
                <w:sz w:val="18"/>
                <w:szCs w:val="18"/>
              </w:rPr>
            </w:pPr>
            <w:ins w:id="2265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51" w:author=" " w:date="2019-05-27T04:43:00Z"/>
                <w:rFonts w:ascii="Arial" w:hAnsi="Arial" w:cs="Arial"/>
                <w:sz w:val="18"/>
                <w:szCs w:val="18"/>
              </w:rPr>
            </w:pPr>
            <w:ins w:id="22652"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53" w:author=" " w:date="2019-05-27T04:43:00Z"/>
                <w:rFonts w:ascii="Arial" w:hAnsi="Arial" w:cs="Arial"/>
                <w:sz w:val="18"/>
                <w:szCs w:val="18"/>
              </w:rPr>
            </w:pPr>
            <w:ins w:id="22654" w:author=" " w:date="2019-05-27T04:43:00Z">
              <w:r w:rsidRPr="00340831">
                <w:rPr>
                  <w:rFonts w:ascii="Arial" w:hAnsi="Arial" w:cs="Arial"/>
                  <w:sz w:val="18"/>
                  <w:szCs w:val="18"/>
                </w:rPr>
                <w:t>None</w:t>
              </w:r>
            </w:ins>
          </w:p>
        </w:tc>
      </w:tr>
      <w:tr w:rsidR="007B2B12" w:rsidRPr="00340831" w:rsidTr="004C693F">
        <w:trPr>
          <w:gridAfter w:val="1"/>
          <w:wAfter w:w="12" w:type="pct"/>
          <w:cantSplit/>
          <w:ins w:id="2265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656" w:author=" " w:date="2019-05-27T04:43:00Z"/>
                <w:rFonts w:ascii="Arial" w:hAnsi="Arial" w:cs="Arial"/>
                <w:sz w:val="18"/>
                <w:szCs w:val="18"/>
                <w:lang w:val="en-US" w:eastAsia="ja-JP"/>
              </w:rPr>
            </w:pPr>
            <w:ins w:id="22657" w:author=" " w:date="2019-05-27T04:43:00Z">
              <w:r w:rsidRPr="00340831">
                <w:rPr>
                  <w:rFonts w:ascii="Arial" w:hAnsi="Arial" w:cs="Arial"/>
                  <w:color w:val="000000"/>
                  <w:sz w:val="18"/>
                  <w:szCs w:val="18"/>
                  <w:lang w:val="en-US"/>
                </w:rPr>
                <w:t>DC_66A_n260O_UL_66A_n260A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658" w:author=" " w:date="2019-05-27T04:43:00Z"/>
                <w:rFonts w:ascii="Arial" w:hAnsi="Arial" w:cs="Arial"/>
                <w:sz w:val="18"/>
                <w:szCs w:val="18"/>
              </w:rPr>
            </w:pPr>
            <w:ins w:id="22659"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60" w:author=" " w:date="2019-05-27T04:43:00Z"/>
                <w:rFonts w:ascii="Arial" w:hAnsi="Arial" w:cs="Arial"/>
                <w:sz w:val="18"/>
                <w:szCs w:val="18"/>
              </w:rPr>
            </w:pPr>
            <w:ins w:id="22661"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662" w:author=" " w:date="2019-05-27T04:43:00Z"/>
                <w:rFonts w:cs="Arial"/>
                <w:szCs w:val="18"/>
              </w:rPr>
            </w:pPr>
            <w:ins w:id="22663" w:author=" " w:date="2019-05-27T04:43:00Z">
              <w:r w:rsidRPr="00340831">
                <w:rPr>
                  <w:rFonts w:cs="Arial"/>
                  <w:szCs w:val="18"/>
                  <w:lang w:eastAsia="ja-JP"/>
                </w:rPr>
                <w:t>TS 38101-3</w:t>
              </w:r>
              <w:r w:rsidRPr="00340831">
                <w:rPr>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664" w:author=" " w:date="2019-05-27T04:43:00Z"/>
                <w:rFonts w:cs="Arial"/>
                <w:szCs w:val="18"/>
              </w:rPr>
            </w:pPr>
            <w:ins w:id="22665"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666" w:author=" " w:date="2019-05-27T04:43:00Z"/>
                <w:rFonts w:cs="Arial"/>
                <w:szCs w:val="18"/>
              </w:rPr>
            </w:pPr>
            <w:ins w:id="22667"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68" w:author=" " w:date="2019-05-27T04:43:00Z"/>
                <w:rFonts w:ascii="Arial" w:hAnsi="Arial" w:cs="Arial"/>
                <w:sz w:val="18"/>
                <w:szCs w:val="18"/>
              </w:rPr>
            </w:pPr>
          </w:p>
        </w:tc>
      </w:tr>
      <w:tr w:rsidR="007B2B12" w:rsidRPr="00340831" w:rsidTr="004C693F">
        <w:trPr>
          <w:gridAfter w:val="1"/>
          <w:wAfter w:w="12" w:type="pct"/>
          <w:cantSplit/>
          <w:ins w:id="2266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670" w:author=" " w:date="2019-05-27T04:43:00Z"/>
                <w:rFonts w:ascii="Arial" w:hAnsi="Arial" w:cs="Arial"/>
                <w:sz w:val="18"/>
                <w:szCs w:val="18"/>
                <w:lang w:val="en-US" w:eastAsia="ja-JP"/>
              </w:rPr>
            </w:pPr>
            <w:ins w:id="22671" w:author=" " w:date="2019-05-27T04:43:00Z">
              <w:r w:rsidRPr="00340831">
                <w:rPr>
                  <w:rFonts w:ascii="Arial" w:hAnsi="Arial" w:cs="Arial"/>
                  <w:color w:val="000000"/>
                  <w:sz w:val="18"/>
                  <w:szCs w:val="18"/>
                  <w:lang w:val="en-US"/>
                </w:rPr>
                <w:t>DC_66A_n260O_UL_66A_n260O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672" w:author=" " w:date="2019-05-27T04:43:00Z"/>
                <w:rFonts w:ascii="Arial" w:hAnsi="Arial" w:cs="Arial"/>
                <w:sz w:val="18"/>
                <w:szCs w:val="18"/>
              </w:rPr>
            </w:pPr>
            <w:ins w:id="22673"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74" w:author=" " w:date="2019-05-27T04:43:00Z"/>
                <w:rFonts w:ascii="Arial" w:hAnsi="Arial" w:cs="Arial"/>
                <w:sz w:val="18"/>
                <w:szCs w:val="18"/>
              </w:rPr>
            </w:pPr>
            <w:ins w:id="2267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676" w:author=" " w:date="2019-05-27T04:43:00Z"/>
                <w:rFonts w:ascii="Arial" w:hAnsi="Arial" w:cs="Arial"/>
                <w:sz w:val="18"/>
                <w:szCs w:val="18"/>
              </w:rPr>
            </w:pPr>
            <w:ins w:id="22677"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78" w:author=" " w:date="2019-05-27T04:43:00Z"/>
                <w:rFonts w:ascii="Arial" w:hAnsi="Arial" w:cs="Arial"/>
                <w:sz w:val="18"/>
                <w:szCs w:val="18"/>
              </w:rPr>
            </w:pPr>
            <w:ins w:id="22679"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80" w:author=" " w:date="2019-05-27T04:43:00Z"/>
                <w:rFonts w:ascii="Arial" w:hAnsi="Arial" w:cs="Arial"/>
                <w:sz w:val="18"/>
                <w:szCs w:val="18"/>
              </w:rPr>
            </w:pPr>
            <w:ins w:id="2268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82" w:author=" " w:date="2019-05-27T04:43:00Z"/>
                <w:rFonts w:ascii="Arial" w:hAnsi="Arial" w:cs="Arial"/>
                <w:sz w:val="18"/>
                <w:szCs w:val="18"/>
              </w:rPr>
            </w:pPr>
            <w:ins w:id="22683" w:author=" " w:date="2019-05-27T04:43:00Z">
              <w:r w:rsidRPr="00340831">
                <w:rPr>
                  <w:rFonts w:ascii="Arial" w:hAnsi="Arial" w:cs="Arial"/>
                  <w:sz w:val="18"/>
                  <w:szCs w:val="18"/>
                </w:rPr>
                <w:t>None</w:t>
              </w:r>
            </w:ins>
          </w:p>
        </w:tc>
      </w:tr>
      <w:tr w:rsidR="007B2B12" w:rsidRPr="00340831" w:rsidTr="004C693F">
        <w:trPr>
          <w:gridAfter w:val="1"/>
          <w:wAfter w:w="12" w:type="pct"/>
          <w:cantSplit/>
          <w:ins w:id="2268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685" w:author=" " w:date="2019-05-27T04:43:00Z"/>
                <w:rFonts w:ascii="Arial" w:hAnsi="Arial" w:cs="Arial"/>
                <w:sz w:val="18"/>
                <w:szCs w:val="18"/>
                <w:lang w:val="en-US" w:eastAsia="ja-JP"/>
              </w:rPr>
            </w:pPr>
            <w:ins w:id="22686" w:author=" " w:date="2019-05-27T04:43:00Z">
              <w:r w:rsidRPr="00340831">
                <w:rPr>
                  <w:rFonts w:ascii="Arial" w:hAnsi="Arial" w:cs="Arial"/>
                  <w:color w:val="000000"/>
                  <w:sz w:val="18"/>
                  <w:szCs w:val="18"/>
                  <w:lang w:val="en-US"/>
                </w:rPr>
                <w:t>DC_66A_n260P_UL_66A_n260A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687" w:author=" " w:date="2019-05-27T04:43:00Z"/>
                <w:rFonts w:ascii="Arial" w:hAnsi="Arial" w:cs="Arial"/>
                <w:sz w:val="18"/>
                <w:szCs w:val="18"/>
              </w:rPr>
            </w:pPr>
            <w:ins w:id="22688"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89" w:author=" " w:date="2019-05-27T04:43:00Z"/>
                <w:rFonts w:ascii="Arial" w:hAnsi="Arial" w:cs="Arial"/>
                <w:sz w:val="18"/>
                <w:szCs w:val="18"/>
              </w:rPr>
            </w:pPr>
            <w:ins w:id="2269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691" w:author=" " w:date="2019-05-27T04:43:00Z"/>
                <w:rFonts w:cs="Arial"/>
                <w:szCs w:val="18"/>
              </w:rPr>
            </w:pPr>
            <w:ins w:id="22692" w:author=" " w:date="2019-05-27T04:43:00Z">
              <w:r w:rsidRPr="00340831">
                <w:rPr>
                  <w:rFonts w:cs="Arial"/>
                  <w:szCs w:val="18"/>
                  <w:lang w:eastAsia="ja-JP"/>
                </w:rPr>
                <w:t>TS 38101-3</w:t>
              </w:r>
              <w:r w:rsidRPr="00340831">
                <w:rPr>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693" w:author=" " w:date="2019-05-27T04:43:00Z"/>
                <w:rFonts w:cs="Arial"/>
                <w:szCs w:val="18"/>
              </w:rPr>
            </w:pPr>
            <w:ins w:id="22694"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695" w:author=" " w:date="2019-05-27T04:43:00Z"/>
                <w:rFonts w:cs="Arial"/>
                <w:szCs w:val="18"/>
              </w:rPr>
            </w:pPr>
            <w:ins w:id="22696"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697" w:author=" " w:date="2019-05-27T04:43:00Z"/>
                <w:rFonts w:cs="Arial"/>
                <w:szCs w:val="18"/>
              </w:rPr>
            </w:pPr>
            <w:ins w:id="22698" w:author=" " w:date="2019-05-27T04:43:00Z">
              <w:r w:rsidRPr="00340831">
                <w:rPr>
                  <w:rFonts w:cs="Arial"/>
                  <w:szCs w:val="18"/>
                  <w:lang w:val="en-US" w:eastAsia="ja-JP"/>
                </w:rPr>
                <w:t>None</w:t>
              </w:r>
            </w:ins>
          </w:p>
        </w:tc>
      </w:tr>
      <w:tr w:rsidR="007B2B12" w:rsidRPr="00340831" w:rsidTr="004C693F">
        <w:trPr>
          <w:gridAfter w:val="1"/>
          <w:wAfter w:w="12" w:type="pct"/>
          <w:cantSplit/>
          <w:ins w:id="2269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700" w:author=" " w:date="2019-05-27T04:43:00Z"/>
                <w:rFonts w:ascii="Arial" w:hAnsi="Arial" w:cs="Arial"/>
                <w:sz w:val="18"/>
                <w:szCs w:val="18"/>
                <w:lang w:val="en-US" w:eastAsia="ja-JP"/>
              </w:rPr>
            </w:pPr>
            <w:ins w:id="22701" w:author=" " w:date="2019-05-27T04:43:00Z">
              <w:r w:rsidRPr="00340831">
                <w:rPr>
                  <w:rFonts w:ascii="Arial" w:hAnsi="Arial" w:cs="Arial"/>
                  <w:color w:val="000000"/>
                  <w:sz w:val="18"/>
                  <w:szCs w:val="18"/>
                  <w:lang w:val="en-US"/>
                </w:rPr>
                <w:t>DC_66A_n260P_UL_66A_n260O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702" w:author=" " w:date="2019-05-27T04:43:00Z"/>
                <w:rFonts w:ascii="Arial" w:hAnsi="Arial" w:cs="Arial"/>
                <w:sz w:val="18"/>
                <w:szCs w:val="18"/>
              </w:rPr>
            </w:pPr>
            <w:ins w:id="22703"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04" w:author=" " w:date="2019-05-27T04:43:00Z"/>
                <w:rFonts w:ascii="Arial" w:hAnsi="Arial" w:cs="Arial"/>
                <w:sz w:val="18"/>
                <w:szCs w:val="18"/>
              </w:rPr>
            </w:pPr>
            <w:ins w:id="2270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706" w:author=" " w:date="2019-05-27T04:43:00Z"/>
                <w:rFonts w:ascii="Arial" w:hAnsi="Arial" w:cs="Arial"/>
                <w:sz w:val="18"/>
                <w:szCs w:val="18"/>
              </w:rPr>
            </w:pPr>
            <w:ins w:id="22707"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08" w:author=" " w:date="2019-05-27T04:43:00Z"/>
                <w:rFonts w:ascii="Arial" w:hAnsi="Arial" w:cs="Arial"/>
                <w:sz w:val="18"/>
                <w:szCs w:val="18"/>
              </w:rPr>
            </w:pPr>
            <w:ins w:id="22709"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10" w:author=" " w:date="2019-05-27T04:43:00Z"/>
                <w:rFonts w:ascii="Arial" w:hAnsi="Arial" w:cs="Arial"/>
                <w:sz w:val="18"/>
                <w:szCs w:val="18"/>
              </w:rPr>
            </w:pPr>
            <w:ins w:id="2271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12" w:author=" " w:date="2019-05-27T04:43:00Z"/>
                <w:rFonts w:ascii="Arial" w:hAnsi="Arial" w:cs="Arial"/>
                <w:sz w:val="18"/>
                <w:szCs w:val="18"/>
              </w:rPr>
            </w:pPr>
            <w:ins w:id="22713" w:author=" " w:date="2019-05-27T04:43:00Z">
              <w:r w:rsidRPr="00340831">
                <w:rPr>
                  <w:rFonts w:ascii="Arial" w:hAnsi="Arial" w:cs="Arial"/>
                  <w:sz w:val="18"/>
                  <w:szCs w:val="18"/>
                </w:rPr>
                <w:t>None</w:t>
              </w:r>
            </w:ins>
          </w:p>
        </w:tc>
      </w:tr>
      <w:tr w:rsidR="007B2B12" w:rsidRPr="00340831" w:rsidTr="004C693F">
        <w:trPr>
          <w:gridAfter w:val="1"/>
          <w:wAfter w:w="12" w:type="pct"/>
          <w:cantSplit/>
          <w:ins w:id="2271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715" w:author=" " w:date="2019-05-27T04:43:00Z"/>
                <w:rFonts w:ascii="Arial" w:hAnsi="Arial" w:cs="Arial"/>
                <w:sz w:val="18"/>
                <w:szCs w:val="18"/>
                <w:lang w:val="en-US" w:eastAsia="ja-JP"/>
              </w:rPr>
            </w:pPr>
            <w:ins w:id="22716" w:author=" " w:date="2019-05-27T04:43:00Z">
              <w:r w:rsidRPr="00340831">
                <w:rPr>
                  <w:rFonts w:ascii="Arial" w:hAnsi="Arial" w:cs="Arial"/>
                  <w:color w:val="000000"/>
                  <w:sz w:val="18"/>
                  <w:szCs w:val="18"/>
                  <w:lang w:val="en-US"/>
                </w:rPr>
                <w:t>DC_66A_n260P_UL_66A_n260P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717" w:author=" " w:date="2019-05-27T04:43:00Z"/>
                <w:rFonts w:ascii="Arial" w:hAnsi="Arial" w:cs="Arial"/>
                <w:sz w:val="18"/>
                <w:szCs w:val="18"/>
              </w:rPr>
            </w:pPr>
            <w:ins w:id="22718"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19" w:author=" " w:date="2019-05-27T04:43:00Z"/>
                <w:rFonts w:ascii="Arial" w:hAnsi="Arial" w:cs="Arial"/>
                <w:sz w:val="18"/>
                <w:szCs w:val="18"/>
              </w:rPr>
            </w:pPr>
            <w:ins w:id="2272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721" w:author=" " w:date="2019-05-27T04:43:00Z"/>
                <w:rFonts w:ascii="Arial" w:hAnsi="Arial" w:cs="Arial"/>
                <w:sz w:val="18"/>
                <w:szCs w:val="18"/>
              </w:rPr>
            </w:pPr>
            <w:ins w:id="22722"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23" w:author=" " w:date="2019-05-27T04:43:00Z"/>
                <w:rFonts w:ascii="Arial" w:hAnsi="Arial" w:cs="Arial"/>
                <w:sz w:val="18"/>
                <w:szCs w:val="18"/>
              </w:rPr>
            </w:pPr>
            <w:ins w:id="22724"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25" w:author=" " w:date="2019-05-27T04:43:00Z"/>
                <w:rFonts w:ascii="Arial" w:hAnsi="Arial" w:cs="Arial"/>
                <w:sz w:val="18"/>
                <w:szCs w:val="18"/>
              </w:rPr>
            </w:pPr>
            <w:ins w:id="2272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27" w:author=" " w:date="2019-05-27T04:43:00Z"/>
                <w:rFonts w:ascii="Arial" w:hAnsi="Arial" w:cs="Arial"/>
                <w:sz w:val="18"/>
                <w:szCs w:val="18"/>
              </w:rPr>
            </w:pPr>
            <w:ins w:id="22728" w:author=" " w:date="2019-05-27T04:43:00Z">
              <w:r w:rsidRPr="00340831">
                <w:rPr>
                  <w:rFonts w:ascii="Arial" w:hAnsi="Arial" w:cs="Arial"/>
                  <w:sz w:val="18"/>
                  <w:szCs w:val="18"/>
                </w:rPr>
                <w:t>None</w:t>
              </w:r>
            </w:ins>
          </w:p>
        </w:tc>
      </w:tr>
      <w:tr w:rsidR="007B2B12" w:rsidRPr="00340831" w:rsidTr="004C693F">
        <w:trPr>
          <w:gridAfter w:val="1"/>
          <w:wAfter w:w="12" w:type="pct"/>
          <w:cantSplit/>
          <w:ins w:id="2272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730" w:author=" " w:date="2019-05-27T04:43:00Z"/>
                <w:rFonts w:ascii="Arial" w:hAnsi="Arial" w:cs="Arial"/>
                <w:sz w:val="18"/>
                <w:szCs w:val="18"/>
                <w:lang w:val="en-US" w:eastAsia="ja-JP"/>
              </w:rPr>
            </w:pPr>
            <w:ins w:id="22731" w:author=" " w:date="2019-05-27T04:43:00Z">
              <w:r w:rsidRPr="00340831">
                <w:rPr>
                  <w:rFonts w:ascii="Arial" w:hAnsi="Arial" w:cs="Arial"/>
                  <w:color w:val="000000"/>
                  <w:sz w:val="18"/>
                  <w:szCs w:val="18"/>
                  <w:lang w:val="en-US"/>
                </w:rPr>
                <w:t>DC_66A_n260Q_UL_66A_n260A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732" w:author=" " w:date="2019-05-27T04:43:00Z"/>
                <w:rFonts w:ascii="Arial" w:hAnsi="Arial" w:cs="Arial"/>
                <w:sz w:val="18"/>
                <w:szCs w:val="18"/>
              </w:rPr>
            </w:pPr>
            <w:ins w:id="22733"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34" w:author=" " w:date="2019-05-27T04:43:00Z"/>
                <w:rFonts w:ascii="Arial" w:hAnsi="Arial" w:cs="Arial"/>
                <w:sz w:val="18"/>
                <w:szCs w:val="18"/>
              </w:rPr>
            </w:pPr>
            <w:ins w:id="2273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736" w:author=" " w:date="2019-05-27T04:43:00Z"/>
                <w:rFonts w:cs="Arial"/>
                <w:szCs w:val="18"/>
              </w:rPr>
            </w:pPr>
            <w:ins w:id="22737" w:author=" " w:date="2019-05-27T04:43:00Z">
              <w:r w:rsidRPr="00340831">
                <w:rPr>
                  <w:rFonts w:cs="Arial"/>
                  <w:szCs w:val="18"/>
                  <w:lang w:eastAsia="ja-JP"/>
                </w:rPr>
                <w:t>TS 38101-3</w:t>
              </w:r>
              <w:r w:rsidRPr="00340831">
                <w:rPr>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738" w:author=" " w:date="2019-05-27T04:43:00Z"/>
                <w:rFonts w:cs="Arial"/>
                <w:szCs w:val="18"/>
              </w:rPr>
            </w:pPr>
            <w:ins w:id="22739"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740" w:author=" " w:date="2019-05-27T04:43:00Z"/>
                <w:rFonts w:cs="Arial"/>
                <w:szCs w:val="18"/>
              </w:rPr>
            </w:pPr>
            <w:ins w:id="22741"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742" w:author=" " w:date="2019-05-27T04:43:00Z"/>
                <w:rFonts w:cs="Arial"/>
                <w:szCs w:val="18"/>
              </w:rPr>
            </w:pPr>
            <w:ins w:id="22743" w:author=" " w:date="2019-05-27T04:43:00Z">
              <w:r w:rsidRPr="00340831">
                <w:rPr>
                  <w:rFonts w:cs="Arial"/>
                  <w:szCs w:val="18"/>
                  <w:lang w:val="en-US" w:eastAsia="ja-JP"/>
                </w:rPr>
                <w:t>None</w:t>
              </w:r>
            </w:ins>
          </w:p>
        </w:tc>
      </w:tr>
      <w:tr w:rsidR="007B2B12" w:rsidRPr="00340831" w:rsidTr="004C693F">
        <w:trPr>
          <w:gridAfter w:val="1"/>
          <w:wAfter w:w="12" w:type="pct"/>
          <w:cantSplit/>
          <w:ins w:id="2274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745" w:author=" " w:date="2019-05-27T04:43:00Z"/>
                <w:rFonts w:ascii="Arial" w:hAnsi="Arial" w:cs="Arial"/>
                <w:sz w:val="18"/>
                <w:szCs w:val="18"/>
                <w:lang w:val="en-US" w:eastAsia="ja-JP"/>
              </w:rPr>
            </w:pPr>
            <w:ins w:id="22746" w:author=" " w:date="2019-05-27T04:43:00Z">
              <w:r w:rsidRPr="00340831">
                <w:rPr>
                  <w:rFonts w:ascii="Arial" w:hAnsi="Arial" w:cs="Arial"/>
                  <w:color w:val="000000"/>
                  <w:sz w:val="18"/>
                  <w:szCs w:val="18"/>
                  <w:lang w:val="en-US"/>
                </w:rPr>
                <w:t>DC_66A_n260Q_UL_66A_n260O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747" w:author=" " w:date="2019-05-27T04:43:00Z"/>
                <w:rFonts w:ascii="Arial" w:hAnsi="Arial" w:cs="Arial"/>
                <w:sz w:val="18"/>
                <w:szCs w:val="18"/>
              </w:rPr>
            </w:pPr>
            <w:ins w:id="22748"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49" w:author=" " w:date="2019-05-27T04:43:00Z"/>
                <w:rFonts w:ascii="Arial" w:hAnsi="Arial" w:cs="Arial"/>
                <w:sz w:val="18"/>
                <w:szCs w:val="18"/>
              </w:rPr>
            </w:pPr>
            <w:ins w:id="2275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751" w:author=" " w:date="2019-05-27T04:43:00Z"/>
                <w:rFonts w:ascii="Arial" w:hAnsi="Arial" w:cs="Arial"/>
                <w:sz w:val="18"/>
                <w:szCs w:val="18"/>
              </w:rPr>
            </w:pPr>
            <w:ins w:id="22752"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53" w:author=" " w:date="2019-05-27T04:43:00Z"/>
                <w:rFonts w:ascii="Arial" w:hAnsi="Arial" w:cs="Arial"/>
                <w:sz w:val="18"/>
                <w:szCs w:val="18"/>
              </w:rPr>
            </w:pPr>
            <w:ins w:id="22754"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55" w:author=" " w:date="2019-05-27T04:43:00Z"/>
                <w:rFonts w:ascii="Arial" w:hAnsi="Arial" w:cs="Arial"/>
                <w:sz w:val="18"/>
                <w:szCs w:val="18"/>
              </w:rPr>
            </w:pPr>
            <w:ins w:id="2275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57" w:author=" " w:date="2019-05-27T04:43:00Z"/>
                <w:rFonts w:ascii="Arial" w:hAnsi="Arial" w:cs="Arial"/>
                <w:sz w:val="18"/>
                <w:szCs w:val="18"/>
              </w:rPr>
            </w:pPr>
            <w:ins w:id="22758" w:author=" " w:date="2019-05-27T04:43:00Z">
              <w:r w:rsidRPr="00340831">
                <w:rPr>
                  <w:rFonts w:ascii="Arial" w:hAnsi="Arial" w:cs="Arial"/>
                  <w:sz w:val="18"/>
                  <w:szCs w:val="18"/>
                </w:rPr>
                <w:t>None</w:t>
              </w:r>
            </w:ins>
          </w:p>
        </w:tc>
      </w:tr>
      <w:tr w:rsidR="007B2B12" w:rsidRPr="00340831" w:rsidTr="004C693F">
        <w:trPr>
          <w:gridAfter w:val="1"/>
          <w:wAfter w:w="12" w:type="pct"/>
          <w:cantSplit/>
          <w:ins w:id="2275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760" w:author=" " w:date="2019-05-27T04:43:00Z"/>
                <w:rFonts w:ascii="Arial" w:hAnsi="Arial" w:cs="Arial"/>
                <w:sz w:val="18"/>
                <w:szCs w:val="18"/>
                <w:lang w:val="en-US" w:eastAsia="ja-JP"/>
              </w:rPr>
            </w:pPr>
            <w:ins w:id="22761" w:author=" " w:date="2019-05-27T04:43:00Z">
              <w:r w:rsidRPr="00340831">
                <w:rPr>
                  <w:rFonts w:ascii="Arial" w:hAnsi="Arial" w:cs="Arial"/>
                  <w:color w:val="000000"/>
                  <w:sz w:val="18"/>
                  <w:szCs w:val="18"/>
                  <w:lang w:val="en-US"/>
                </w:rPr>
                <w:t>DC_66A_n260Q_UL_66A_n260P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762" w:author=" " w:date="2019-05-27T04:43:00Z"/>
                <w:rFonts w:ascii="Arial" w:hAnsi="Arial" w:cs="Arial"/>
                <w:sz w:val="18"/>
                <w:szCs w:val="18"/>
              </w:rPr>
            </w:pPr>
            <w:ins w:id="22763"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64" w:author=" " w:date="2019-05-27T04:43:00Z"/>
                <w:rFonts w:ascii="Arial" w:hAnsi="Arial" w:cs="Arial"/>
                <w:sz w:val="18"/>
                <w:szCs w:val="18"/>
              </w:rPr>
            </w:pPr>
            <w:ins w:id="2276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766" w:author=" " w:date="2019-05-27T04:43:00Z"/>
                <w:rFonts w:ascii="Arial" w:hAnsi="Arial" w:cs="Arial"/>
                <w:sz w:val="18"/>
                <w:szCs w:val="18"/>
              </w:rPr>
            </w:pPr>
            <w:ins w:id="22767"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68" w:author=" " w:date="2019-05-27T04:43:00Z"/>
                <w:rFonts w:ascii="Arial" w:hAnsi="Arial" w:cs="Arial"/>
                <w:sz w:val="18"/>
                <w:szCs w:val="18"/>
              </w:rPr>
            </w:pPr>
            <w:ins w:id="22769"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70" w:author=" " w:date="2019-05-27T04:43:00Z"/>
                <w:rFonts w:ascii="Arial" w:hAnsi="Arial" w:cs="Arial"/>
                <w:sz w:val="18"/>
                <w:szCs w:val="18"/>
              </w:rPr>
            </w:pPr>
            <w:ins w:id="22771"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72" w:author=" " w:date="2019-05-27T04:43:00Z"/>
                <w:rFonts w:ascii="Arial" w:hAnsi="Arial" w:cs="Arial"/>
                <w:sz w:val="18"/>
                <w:szCs w:val="18"/>
              </w:rPr>
            </w:pPr>
            <w:ins w:id="22773" w:author=" " w:date="2019-05-27T04:43:00Z">
              <w:r w:rsidRPr="00340831">
                <w:rPr>
                  <w:rFonts w:ascii="Arial" w:hAnsi="Arial" w:cs="Arial"/>
                  <w:sz w:val="18"/>
                  <w:szCs w:val="18"/>
                </w:rPr>
                <w:t>None</w:t>
              </w:r>
            </w:ins>
          </w:p>
        </w:tc>
      </w:tr>
      <w:tr w:rsidR="007B2B12" w:rsidRPr="00340831" w:rsidTr="004C693F">
        <w:trPr>
          <w:gridAfter w:val="1"/>
          <w:wAfter w:w="12" w:type="pct"/>
          <w:cantSplit/>
          <w:ins w:id="22774"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775" w:author=" " w:date="2019-05-27T04:43:00Z"/>
                <w:rFonts w:ascii="Arial" w:hAnsi="Arial" w:cs="Arial"/>
                <w:sz w:val="18"/>
                <w:szCs w:val="18"/>
                <w:lang w:val="en-US" w:eastAsia="ja-JP"/>
              </w:rPr>
            </w:pPr>
            <w:ins w:id="22776" w:author=" " w:date="2019-05-27T04:43:00Z">
              <w:r w:rsidRPr="00340831">
                <w:rPr>
                  <w:rFonts w:ascii="Arial" w:hAnsi="Arial" w:cs="Arial"/>
                  <w:color w:val="000000"/>
                  <w:sz w:val="18"/>
                  <w:szCs w:val="18"/>
                  <w:lang w:val="en-US"/>
                </w:rPr>
                <w:t>DC_66A_n260Q_UL_66A_n260Q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777" w:author=" " w:date="2019-05-27T04:43:00Z"/>
                <w:rFonts w:ascii="Arial" w:hAnsi="Arial" w:cs="Arial"/>
                <w:sz w:val="18"/>
                <w:szCs w:val="18"/>
              </w:rPr>
            </w:pPr>
            <w:ins w:id="22778"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79" w:author=" " w:date="2019-05-27T04:43:00Z"/>
                <w:rFonts w:ascii="Arial" w:hAnsi="Arial" w:cs="Arial"/>
                <w:sz w:val="18"/>
                <w:szCs w:val="18"/>
              </w:rPr>
            </w:pPr>
            <w:ins w:id="22780"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781" w:author=" " w:date="2019-05-27T04:43:00Z"/>
                <w:rFonts w:ascii="Arial" w:hAnsi="Arial" w:cs="Arial"/>
                <w:sz w:val="18"/>
                <w:szCs w:val="18"/>
              </w:rPr>
            </w:pPr>
            <w:ins w:id="22782"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83" w:author=" " w:date="2019-05-27T04:43:00Z"/>
                <w:rFonts w:ascii="Arial" w:hAnsi="Arial" w:cs="Arial"/>
                <w:sz w:val="18"/>
                <w:szCs w:val="18"/>
              </w:rPr>
            </w:pPr>
            <w:ins w:id="22784"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85" w:author=" " w:date="2019-05-27T04:43:00Z"/>
                <w:rFonts w:ascii="Arial" w:hAnsi="Arial" w:cs="Arial"/>
                <w:sz w:val="18"/>
                <w:szCs w:val="18"/>
              </w:rPr>
            </w:pPr>
            <w:ins w:id="22786"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87" w:author=" " w:date="2019-05-27T04:43:00Z"/>
                <w:rFonts w:ascii="Arial" w:hAnsi="Arial" w:cs="Arial"/>
                <w:sz w:val="18"/>
                <w:szCs w:val="18"/>
              </w:rPr>
            </w:pPr>
            <w:ins w:id="22788" w:author=" " w:date="2019-05-27T04:43:00Z">
              <w:r w:rsidRPr="00340831">
                <w:rPr>
                  <w:rFonts w:ascii="Arial" w:hAnsi="Arial" w:cs="Arial"/>
                  <w:sz w:val="18"/>
                  <w:szCs w:val="18"/>
                </w:rPr>
                <w:t>None</w:t>
              </w:r>
            </w:ins>
          </w:p>
        </w:tc>
      </w:tr>
      <w:tr w:rsidR="007B2B12" w:rsidRPr="00340831" w:rsidTr="004C693F">
        <w:trPr>
          <w:gridAfter w:val="1"/>
          <w:wAfter w:w="12" w:type="pct"/>
          <w:cantSplit/>
          <w:ins w:id="22789"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790" w:author=" " w:date="2019-05-27T04:43:00Z"/>
                <w:rFonts w:ascii="Arial" w:hAnsi="Arial" w:cs="Arial"/>
                <w:sz w:val="18"/>
                <w:szCs w:val="18"/>
                <w:lang w:val="en-US" w:eastAsia="ja-JP"/>
              </w:rPr>
            </w:pPr>
            <w:ins w:id="22791" w:author=" " w:date="2019-05-27T04:43:00Z">
              <w:r w:rsidRPr="00340831">
                <w:rPr>
                  <w:rFonts w:ascii="Arial" w:hAnsi="Arial" w:cs="Arial"/>
                  <w:color w:val="000000"/>
                  <w:sz w:val="18"/>
                  <w:szCs w:val="18"/>
                  <w:lang w:val="en-US"/>
                </w:rPr>
                <w:t>DC_66A_n260(A-P-Q)_UL_66A_n260A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792" w:author=" " w:date="2019-05-27T04:43:00Z"/>
                <w:rFonts w:ascii="Arial" w:hAnsi="Arial" w:cs="Arial"/>
                <w:sz w:val="18"/>
                <w:szCs w:val="18"/>
              </w:rPr>
            </w:pPr>
            <w:ins w:id="22793"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94" w:author=" " w:date="2019-05-27T04:43:00Z"/>
                <w:rFonts w:ascii="Arial" w:hAnsi="Arial" w:cs="Arial"/>
                <w:sz w:val="18"/>
                <w:szCs w:val="18"/>
              </w:rPr>
            </w:pPr>
            <w:ins w:id="22795"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96"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97" w:author=" " w:date="2019-05-27T04:43:00Z"/>
                <w:rFonts w:ascii="Arial" w:hAnsi="Arial" w:cs="Arial"/>
                <w:sz w:val="18"/>
                <w:szCs w:val="18"/>
              </w:rPr>
            </w:pPr>
            <w:ins w:id="22798"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99" w:author=" " w:date="2019-05-27T04:43:00Z"/>
                <w:rFonts w:ascii="Arial" w:hAnsi="Arial" w:cs="Arial"/>
                <w:sz w:val="18"/>
                <w:szCs w:val="18"/>
              </w:rPr>
            </w:pPr>
            <w:ins w:id="22800"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01" w:author=" " w:date="2019-05-27T04:43:00Z"/>
                <w:rFonts w:ascii="Arial" w:hAnsi="Arial" w:cs="Arial"/>
                <w:sz w:val="18"/>
                <w:szCs w:val="18"/>
              </w:rPr>
            </w:pPr>
            <w:ins w:id="22802" w:author=" " w:date="2019-05-27T04:43:00Z">
              <w:r w:rsidRPr="00340831">
                <w:rPr>
                  <w:rFonts w:ascii="Arial" w:hAnsi="Arial" w:cs="Arial"/>
                  <w:sz w:val="18"/>
                  <w:szCs w:val="18"/>
                </w:rPr>
                <w:t>Ongoing</w:t>
              </w:r>
            </w:ins>
          </w:p>
        </w:tc>
      </w:tr>
      <w:tr w:rsidR="007B2B12" w:rsidRPr="00340831" w:rsidTr="004C693F">
        <w:trPr>
          <w:gridAfter w:val="1"/>
          <w:wAfter w:w="12" w:type="pct"/>
          <w:cantSplit/>
          <w:ins w:id="2280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804" w:author=" " w:date="2019-05-27T04:43:00Z"/>
                <w:rFonts w:ascii="Arial" w:hAnsi="Arial" w:cs="Arial"/>
                <w:sz w:val="18"/>
                <w:szCs w:val="18"/>
                <w:lang w:val="en-US" w:eastAsia="ja-JP"/>
              </w:rPr>
            </w:pPr>
            <w:ins w:id="22805" w:author=" " w:date="2019-05-27T04:43:00Z">
              <w:r w:rsidRPr="00340831">
                <w:rPr>
                  <w:rFonts w:ascii="Arial" w:hAnsi="Arial" w:cs="Arial"/>
                  <w:color w:val="000000"/>
                  <w:sz w:val="18"/>
                  <w:szCs w:val="18"/>
                  <w:lang w:val="en-US"/>
                </w:rPr>
                <w:t>DC_66A_n260(A-P-Q)_UL_66A_n260O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806" w:author=" " w:date="2019-05-27T04:43:00Z"/>
                <w:rFonts w:ascii="Arial" w:hAnsi="Arial" w:cs="Arial"/>
                <w:sz w:val="18"/>
                <w:szCs w:val="18"/>
              </w:rPr>
            </w:pPr>
            <w:ins w:id="22807"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08" w:author=" " w:date="2019-05-27T04:43:00Z"/>
                <w:rFonts w:ascii="Arial" w:hAnsi="Arial" w:cs="Arial"/>
                <w:sz w:val="18"/>
                <w:szCs w:val="18"/>
              </w:rPr>
            </w:pPr>
            <w:ins w:id="2280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810" w:author=" " w:date="2019-05-27T04:43:00Z"/>
                <w:rFonts w:ascii="Arial" w:hAnsi="Arial" w:cs="Arial"/>
                <w:sz w:val="18"/>
                <w:szCs w:val="18"/>
              </w:rPr>
            </w:pPr>
            <w:ins w:id="22811"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12" w:author=" " w:date="2019-05-27T04:43:00Z"/>
                <w:rFonts w:ascii="Arial" w:hAnsi="Arial" w:cs="Arial"/>
                <w:sz w:val="18"/>
                <w:szCs w:val="18"/>
              </w:rPr>
            </w:pPr>
            <w:ins w:id="2281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14" w:author=" " w:date="2019-05-27T04:43:00Z"/>
                <w:rFonts w:ascii="Arial" w:hAnsi="Arial" w:cs="Arial"/>
                <w:sz w:val="18"/>
                <w:szCs w:val="18"/>
              </w:rPr>
            </w:pPr>
            <w:ins w:id="2281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16" w:author=" " w:date="2019-05-27T04:43:00Z"/>
                <w:rFonts w:ascii="Arial" w:hAnsi="Arial" w:cs="Arial"/>
                <w:sz w:val="18"/>
                <w:szCs w:val="18"/>
              </w:rPr>
            </w:pPr>
            <w:ins w:id="22817" w:author=" " w:date="2019-05-27T04:43:00Z">
              <w:r w:rsidRPr="00340831">
                <w:rPr>
                  <w:rFonts w:ascii="Arial" w:hAnsi="Arial" w:cs="Arial"/>
                  <w:sz w:val="18"/>
                  <w:szCs w:val="18"/>
                </w:rPr>
                <w:t>None</w:t>
              </w:r>
            </w:ins>
          </w:p>
        </w:tc>
      </w:tr>
      <w:tr w:rsidR="007B2B12" w:rsidRPr="00340831" w:rsidTr="004C693F">
        <w:trPr>
          <w:gridAfter w:val="1"/>
          <w:wAfter w:w="12" w:type="pct"/>
          <w:cantSplit/>
          <w:ins w:id="2281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819" w:author=" " w:date="2019-05-27T04:43:00Z"/>
                <w:rFonts w:ascii="Arial" w:hAnsi="Arial" w:cs="Arial"/>
                <w:sz w:val="18"/>
                <w:szCs w:val="18"/>
                <w:lang w:val="en-US" w:eastAsia="ja-JP"/>
              </w:rPr>
            </w:pPr>
            <w:ins w:id="22820" w:author=" " w:date="2019-05-27T04:43:00Z">
              <w:r w:rsidRPr="00340831">
                <w:rPr>
                  <w:rFonts w:ascii="Arial" w:hAnsi="Arial" w:cs="Arial"/>
                  <w:color w:val="000000"/>
                  <w:sz w:val="18"/>
                  <w:szCs w:val="18"/>
                  <w:lang w:val="en-US"/>
                </w:rPr>
                <w:t>DC_66A_n260(A-P-Q)_UL_66A_n260P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821" w:author=" " w:date="2019-05-27T04:43:00Z"/>
                <w:rFonts w:ascii="Arial" w:hAnsi="Arial" w:cs="Arial"/>
                <w:sz w:val="18"/>
                <w:szCs w:val="18"/>
              </w:rPr>
            </w:pPr>
            <w:ins w:id="22822"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23" w:author=" " w:date="2019-05-27T04:43:00Z"/>
                <w:rFonts w:ascii="Arial" w:hAnsi="Arial" w:cs="Arial"/>
                <w:sz w:val="18"/>
                <w:szCs w:val="18"/>
              </w:rPr>
            </w:pPr>
            <w:ins w:id="2282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825" w:author=" " w:date="2019-05-27T04:43:00Z"/>
                <w:rFonts w:ascii="Arial" w:hAnsi="Arial" w:cs="Arial"/>
                <w:sz w:val="18"/>
                <w:szCs w:val="18"/>
              </w:rPr>
            </w:pPr>
            <w:ins w:id="22826"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27" w:author=" " w:date="2019-05-27T04:43:00Z"/>
                <w:rFonts w:ascii="Arial" w:hAnsi="Arial" w:cs="Arial"/>
                <w:sz w:val="18"/>
                <w:szCs w:val="18"/>
              </w:rPr>
            </w:pPr>
            <w:ins w:id="22828"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29" w:author=" " w:date="2019-05-27T04:43:00Z"/>
                <w:rFonts w:ascii="Arial" w:hAnsi="Arial" w:cs="Arial"/>
                <w:sz w:val="18"/>
                <w:szCs w:val="18"/>
              </w:rPr>
            </w:pPr>
            <w:ins w:id="22830"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31" w:author=" " w:date="2019-05-27T04:43:00Z"/>
                <w:rFonts w:ascii="Arial" w:hAnsi="Arial" w:cs="Arial"/>
                <w:sz w:val="18"/>
                <w:szCs w:val="18"/>
              </w:rPr>
            </w:pPr>
            <w:ins w:id="22832" w:author=" " w:date="2019-05-27T04:43:00Z">
              <w:r w:rsidRPr="00340831">
                <w:rPr>
                  <w:rFonts w:ascii="Arial" w:hAnsi="Arial" w:cs="Arial"/>
                  <w:sz w:val="18"/>
                  <w:szCs w:val="18"/>
                </w:rPr>
                <w:t>None</w:t>
              </w:r>
            </w:ins>
          </w:p>
        </w:tc>
      </w:tr>
      <w:tr w:rsidR="007B2B12" w:rsidRPr="00340831" w:rsidTr="004C693F">
        <w:trPr>
          <w:gridAfter w:val="1"/>
          <w:wAfter w:w="12" w:type="pct"/>
          <w:cantSplit/>
          <w:ins w:id="22833"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834" w:author=" " w:date="2019-05-27T04:43:00Z"/>
                <w:rFonts w:ascii="Arial" w:hAnsi="Arial" w:cs="Arial"/>
                <w:sz w:val="18"/>
                <w:szCs w:val="18"/>
                <w:lang w:val="en-US" w:eastAsia="ja-JP"/>
              </w:rPr>
            </w:pPr>
            <w:ins w:id="22835" w:author=" " w:date="2019-05-27T04:43:00Z">
              <w:r w:rsidRPr="00340831">
                <w:rPr>
                  <w:rFonts w:ascii="Arial" w:hAnsi="Arial" w:cs="Arial"/>
                  <w:color w:val="000000"/>
                  <w:sz w:val="18"/>
                  <w:szCs w:val="18"/>
                  <w:lang w:val="en-US"/>
                </w:rPr>
                <w:t>DC_66A_n260(A-P-Q)_UL_66A_n260Q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836" w:author=" " w:date="2019-05-27T04:43:00Z"/>
                <w:rFonts w:ascii="Arial" w:hAnsi="Arial" w:cs="Arial"/>
                <w:sz w:val="18"/>
                <w:szCs w:val="18"/>
              </w:rPr>
            </w:pPr>
            <w:ins w:id="22837"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38" w:author=" " w:date="2019-05-27T04:43:00Z"/>
                <w:rFonts w:ascii="Arial" w:hAnsi="Arial" w:cs="Arial"/>
                <w:sz w:val="18"/>
                <w:szCs w:val="18"/>
              </w:rPr>
            </w:pPr>
            <w:ins w:id="22839"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840" w:author=" " w:date="2019-05-27T04:43:00Z"/>
                <w:rFonts w:ascii="Arial" w:hAnsi="Arial" w:cs="Arial"/>
                <w:sz w:val="18"/>
                <w:szCs w:val="18"/>
              </w:rPr>
            </w:pPr>
            <w:ins w:id="22841"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42" w:author=" " w:date="2019-05-27T04:43:00Z"/>
                <w:rFonts w:ascii="Arial" w:hAnsi="Arial" w:cs="Arial"/>
                <w:sz w:val="18"/>
                <w:szCs w:val="18"/>
              </w:rPr>
            </w:pPr>
            <w:ins w:id="22843"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44" w:author=" " w:date="2019-05-27T04:43:00Z"/>
                <w:rFonts w:ascii="Arial" w:hAnsi="Arial" w:cs="Arial"/>
                <w:sz w:val="18"/>
                <w:szCs w:val="18"/>
              </w:rPr>
            </w:pPr>
            <w:ins w:id="22845"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46" w:author=" " w:date="2019-05-27T04:43:00Z"/>
                <w:rFonts w:ascii="Arial" w:hAnsi="Arial" w:cs="Arial"/>
                <w:sz w:val="18"/>
                <w:szCs w:val="18"/>
              </w:rPr>
            </w:pPr>
            <w:ins w:id="22847" w:author=" " w:date="2019-05-27T04:43:00Z">
              <w:r w:rsidRPr="00340831">
                <w:rPr>
                  <w:rFonts w:ascii="Arial" w:hAnsi="Arial" w:cs="Arial"/>
                  <w:sz w:val="18"/>
                  <w:szCs w:val="18"/>
                </w:rPr>
                <w:t>None</w:t>
              </w:r>
            </w:ins>
          </w:p>
        </w:tc>
      </w:tr>
      <w:tr w:rsidR="007B2B12" w:rsidRPr="00340831" w:rsidTr="004C693F">
        <w:trPr>
          <w:gridAfter w:val="1"/>
          <w:wAfter w:w="12" w:type="pct"/>
          <w:cantSplit/>
          <w:ins w:id="22848"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849" w:author=" " w:date="2019-05-27T04:43:00Z"/>
                <w:rFonts w:ascii="Arial" w:hAnsi="Arial" w:cs="Arial"/>
                <w:sz w:val="18"/>
                <w:szCs w:val="18"/>
                <w:lang w:val="en-US" w:eastAsia="ja-JP"/>
              </w:rPr>
            </w:pPr>
            <w:ins w:id="22850" w:author=" " w:date="2019-05-27T04:43:00Z">
              <w:r w:rsidRPr="00340831">
                <w:rPr>
                  <w:rFonts w:ascii="Arial" w:hAnsi="Arial" w:cs="Arial"/>
                  <w:color w:val="000000"/>
                  <w:sz w:val="18"/>
                  <w:szCs w:val="18"/>
                  <w:lang w:val="en-US"/>
                </w:rPr>
                <w:t>DC_66A_n260(3A-O-P)_UL_66A_n260A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851" w:author=" " w:date="2019-05-27T04:43:00Z"/>
                <w:rFonts w:ascii="Arial" w:hAnsi="Arial" w:cs="Arial"/>
                <w:sz w:val="18"/>
                <w:szCs w:val="18"/>
              </w:rPr>
            </w:pPr>
            <w:ins w:id="22852"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53" w:author=" " w:date="2019-05-27T04:43:00Z"/>
                <w:rFonts w:ascii="Arial" w:hAnsi="Arial" w:cs="Arial"/>
                <w:sz w:val="18"/>
                <w:szCs w:val="18"/>
              </w:rPr>
            </w:pPr>
            <w:ins w:id="22854"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55"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56" w:author=" " w:date="2019-05-27T04:43:00Z"/>
                <w:rFonts w:ascii="Arial" w:hAnsi="Arial" w:cs="Arial"/>
                <w:sz w:val="18"/>
                <w:szCs w:val="18"/>
              </w:rPr>
            </w:pPr>
            <w:ins w:id="22857"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58" w:author=" " w:date="2019-05-27T04:43:00Z"/>
                <w:rFonts w:ascii="Arial" w:hAnsi="Arial" w:cs="Arial"/>
                <w:sz w:val="18"/>
                <w:szCs w:val="18"/>
              </w:rPr>
            </w:pPr>
            <w:ins w:id="22859"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60" w:author=" " w:date="2019-05-27T04:43:00Z"/>
                <w:rFonts w:ascii="Arial" w:hAnsi="Arial" w:cs="Arial"/>
                <w:sz w:val="18"/>
                <w:szCs w:val="18"/>
              </w:rPr>
            </w:pPr>
            <w:ins w:id="22861" w:author=" " w:date="2019-05-27T04:43:00Z">
              <w:r w:rsidRPr="00340831">
                <w:rPr>
                  <w:rFonts w:ascii="Arial" w:hAnsi="Arial" w:cs="Arial"/>
                  <w:sz w:val="18"/>
                  <w:szCs w:val="18"/>
                </w:rPr>
                <w:t>Ongoing</w:t>
              </w:r>
            </w:ins>
          </w:p>
        </w:tc>
      </w:tr>
      <w:tr w:rsidR="007B2B12" w:rsidRPr="00340831" w:rsidTr="004C693F">
        <w:trPr>
          <w:gridAfter w:val="1"/>
          <w:wAfter w:w="12" w:type="pct"/>
          <w:cantSplit/>
          <w:ins w:id="2286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863" w:author=" " w:date="2019-05-27T04:43:00Z"/>
                <w:rFonts w:ascii="Arial" w:hAnsi="Arial" w:cs="Arial"/>
                <w:sz w:val="18"/>
                <w:szCs w:val="18"/>
                <w:lang w:val="en-US" w:eastAsia="ja-JP"/>
              </w:rPr>
            </w:pPr>
            <w:ins w:id="22864" w:author=" " w:date="2019-05-27T04:43:00Z">
              <w:r w:rsidRPr="00340831">
                <w:rPr>
                  <w:rFonts w:ascii="Arial" w:hAnsi="Arial" w:cs="Arial"/>
                  <w:color w:val="000000"/>
                  <w:sz w:val="18"/>
                  <w:szCs w:val="18"/>
                  <w:lang w:val="en-US"/>
                </w:rPr>
                <w:t>DC_66A_n260(3A-O-P)_UL_66A_n260O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865" w:author=" " w:date="2019-05-27T04:43:00Z"/>
                <w:rFonts w:ascii="Arial" w:hAnsi="Arial" w:cs="Arial"/>
                <w:sz w:val="18"/>
                <w:szCs w:val="18"/>
              </w:rPr>
            </w:pPr>
            <w:ins w:id="22866"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67" w:author=" " w:date="2019-05-27T04:43:00Z"/>
                <w:rFonts w:ascii="Arial" w:hAnsi="Arial" w:cs="Arial"/>
                <w:sz w:val="18"/>
                <w:szCs w:val="18"/>
              </w:rPr>
            </w:pPr>
            <w:ins w:id="22868"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869" w:author=" " w:date="2019-05-27T04:43:00Z"/>
                <w:rFonts w:ascii="Arial" w:hAnsi="Arial" w:cs="Arial"/>
                <w:sz w:val="18"/>
                <w:szCs w:val="18"/>
              </w:rPr>
            </w:pPr>
            <w:ins w:id="22870"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71" w:author=" " w:date="2019-05-27T04:43:00Z"/>
                <w:rFonts w:ascii="Arial" w:hAnsi="Arial" w:cs="Arial"/>
                <w:sz w:val="18"/>
                <w:szCs w:val="18"/>
              </w:rPr>
            </w:pPr>
            <w:ins w:id="2287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73" w:author=" " w:date="2019-05-27T04:43:00Z"/>
                <w:rFonts w:ascii="Arial" w:hAnsi="Arial" w:cs="Arial"/>
                <w:sz w:val="18"/>
                <w:szCs w:val="18"/>
              </w:rPr>
            </w:pPr>
            <w:ins w:id="2287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75" w:author=" " w:date="2019-05-27T04:43:00Z"/>
                <w:rFonts w:ascii="Arial" w:hAnsi="Arial" w:cs="Arial"/>
                <w:sz w:val="18"/>
                <w:szCs w:val="18"/>
              </w:rPr>
            </w:pPr>
            <w:ins w:id="22876" w:author=" " w:date="2019-05-27T04:43:00Z">
              <w:r w:rsidRPr="00340831">
                <w:rPr>
                  <w:rFonts w:ascii="Arial" w:hAnsi="Arial" w:cs="Arial"/>
                  <w:sz w:val="18"/>
                  <w:szCs w:val="18"/>
                </w:rPr>
                <w:t>None</w:t>
              </w:r>
            </w:ins>
          </w:p>
        </w:tc>
      </w:tr>
      <w:tr w:rsidR="007B2B12" w:rsidRPr="00340831" w:rsidTr="004C693F">
        <w:trPr>
          <w:gridAfter w:val="1"/>
          <w:wAfter w:w="12" w:type="pct"/>
          <w:cantSplit/>
          <w:ins w:id="2287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878" w:author=" " w:date="2019-05-27T04:43:00Z"/>
                <w:rFonts w:ascii="Arial" w:hAnsi="Arial" w:cs="Arial"/>
                <w:sz w:val="18"/>
                <w:szCs w:val="18"/>
                <w:lang w:val="en-US" w:eastAsia="ja-JP"/>
              </w:rPr>
            </w:pPr>
            <w:ins w:id="22879" w:author=" " w:date="2019-05-27T04:43:00Z">
              <w:r w:rsidRPr="00340831">
                <w:rPr>
                  <w:rFonts w:ascii="Arial" w:hAnsi="Arial" w:cs="Arial"/>
                  <w:color w:val="000000"/>
                  <w:sz w:val="18"/>
                  <w:szCs w:val="18"/>
                  <w:lang w:val="en-US"/>
                </w:rPr>
                <w:t>DC_66A_n260(3A-O-P)_UL_66A_n260P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880" w:author=" " w:date="2019-05-27T04:43:00Z"/>
                <w:rFonts w:ascii="Arial" w:hAnsi="Arial" w:cs="Arial"/>
                <w:sz w:val="18"/>
                <w:szCs w:val="18"/>
              </w:rPr>
            </w:pPr>
            <w:ins w:id="22881"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82" w:author=" " w:date="2019-05-27T04:43:00Z"/>
                <w:rFonts w:ascii="Arial" w:hAnsi="Arial" w:cs="Arial"/>
                <w:sz w:val="18"/>
                <w:szCs w:val="18"/>
              </w:rPr>
            </w:pPr>
            <w:ins w:id="22883"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884" w:author=" " w:date="2019-05-27T04:43:00Z"/>
                <w:rFonts w:ascii="Arial" w:hAnsi="Arial" w:cs="Arial"/>
                <w:sz w:val="18"/>
                <w:szCs w:val="18"/>
              </w:rPr>
            </w:pPr>
            <w:ins w:id="22885"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86" w:author=" " w:date="2019-05-27T04:43:00Z"/>
                <w:rFonts w:ascii="Arial" w:hAnsi="Arial" w:cs="Arial"/>
                <w:sz w:val="18"/>
                <w:szCs w:val="18"/>
              </w:rPr>
            </w:pPr>
            <w:ins w:id="2288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88" w:author=" " w:date="2019-05-27T04:43:00Z"/>
                <w:rFonts w:ascii="Arial" w:hAnsi="Arial" w:cs="Arial"/>
                <w:sz w:val="18"/>
                <w:szCs w:val="18"/>
              </w:rPr>
            </w:pPr>
            <w:ins w:id="2288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90" w:author=" " w:date="2019-05-27T04:43:00Z"/>
                <w:rFonts w:ascii="Arial" w:hAnsi="Arial" w:cs="Arial"/>
                <w:sz w:val="18"/>
                <w:szCs w:val="18"/>
              </w:rPr>
            </w:pPr>
            <w:ins w:id="22891" w:author=" " w:date="2019-05-27T04:43:00Z">
              <w:r w:rsidRPr="00340831">
                <w:rPr>
                  <w:rFonts w:ascii="Arial" w:hAnsi="Arial" w:cs="Arial"/>
                  <w:sz w:val="18"/>
                  <w:szCs w:val="18"/>
                </w:rPr>
                <w:t>None</w:t>
              </w:r>
            </w:ins>
          </w:p>
        </w:tc>
      </w:tr>
      <w:tr w:rsidR="007B2B12" w:rsidRPr="00340831" w:rsidTr="004C693F">
        <w:trPr>
          <w:gridAfter w:val="1"/>
          <w:wAfter w:w="12" w:type="pct"/>
          <w:cantSplit/>
          <w:ins w:id="2289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893" w:author=" " w:date="2019-05-27T04:43:00Z"/>
                <w:rFonts w:ascii="Arial" w:hAnsi="Arial" w:cs="Arial"/>
                <w:sz w:val="18"/>
                <w:szCs w:val="18"/>
                <w:lang w:val="en-US" w:eastAsia="ja-JP"/>
              </w:rPr>
            </w:pPr>
            <w:ins w:id="22894" w:author=" " w:date="2019-05-27T04:43:00Z">
              <w:r w:rsidRPr="00340831">
                <w:rPr>
                  <w:rFonts w:ascii="Arial" w:hAnsi="Arial" w:cs="Arial"/>
                  <w:color w:val="000000"/>
                  <w:sz w:val="18"/>
                  <w:szCs w:val="18"/>
                  <w:lang w:val="en-US"/>
                </w:rPr>
                <w:lastRenderedPageBreak/>
                <w:t>DC_66A_n260(4A-2O)_UL_66A_n260A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895" w:author=" " w:date="2019-05-27T04:43:00Z"/>
                <w:rFonts w:ascii="Arial" w:hAnsi="Arial" w:cs="Arial"/>
                <w:sz w:val="18"/>
                <w:szCs w:val="18"/>
              </w:rPr>
            </w:pPr>
            <w:ins w:id="22896"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97" w:author=" " w:date="2019-05-27T04:43:00Z"/>
                <w:rFonts w:ascii="Arial" w:hAnsi="Arial" w:cs="Arial"/>
                <w:sz w:val="18"/>
                <w:szCs w:val="18"/>
              </w:rPr>
            </w:pPr>
            <w:ins w:id="22898"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899" w:author=" " w:date="2019-05-27T04:43:00Z"/>
                <w:rFonts w:cs="Arial"/>
                <w:szCs w:val="18"/>
              </w:rPr>
            </w:pPr>
            <w:ins w:id="22900" w:author=" " w:date="2019-05-27T04:43:00Z">
              <w:r w:rsidRPr="00340831">
                <w:rPr>
                  <w:rFonts w:cs="Arial"/>
                  <w:szCs w:val="18"/>
                  <w:lang w:eastAsia="ja-JP"/>
                </w:rPr>
                <w:t>TS 38101-3</w:t>
              </w:r>
              <w:r w:rsidRPr="00340831">
                <w:rPr>
                  <w:rFonts w:cs="Arial"/>
                  <w:szCs w:val="18"/>
                </w:rPr>
                <w:t xml:space="preserve">: </w:t>
              </w:r>
              <w:r w:rsidRPr="00340831">
                <w:rPr>
                  <w:rFonts w:cs="Arial"/>
                  <w:noProof/>
                  <w:szCs w:val="18"/>
                </w:rPr>
                <w:t>R4-1813082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901" w:author=" " w:date="2019-05-27T04:43:00Z"/>
                <w:rFonts w:cs="Arial"/>
                <w:szCs w:val="18"/>
              </w:rPr>
            </w:pPr>
            <w:ins w:id="22902" w:author=" " w:date="2019-05-27T04:43:00Z">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903" w:author=" " w:date="2019-05-27T04:43:00Z"/>
                <w:rFonts w:cs="Arial"/>
                <w:szCs w:val="18"/>
              </w:rPr>
            </w:pPr>
            <w:ins w:id="22904" w:author=" " w:date="2019-05-27T04:43:00Z">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905" w:author=" " w:date="2019-05-27T04:43:00Z"/>
                <w:rFonts w:cs="Arial"/>
                <w:szCs w:val="18"/>
              </w:rPr>
            </w:pPr>
            <w:ins w:id="22906" w:author=" " w:date="2019-05-27T04:43:00Z">
              <w:r w:rsidRPr="00340831">
                <w:rPr>
                  <w:rFonts w:cs="Arial"/>
                  <w:szCs w:val="18"/>
                  <w:lang w:val="en-US" w:eastAsia="ja-JP"/>
                </w:rPr>
                <w:t>None</w:t>
              </w:r>
            </w:ins>
          </w:p>
        </w:tc>
      </w:tr>
      <w:tr w:rsidR="007B2B12" w:rsidRPr="00340831" w:rsidTr="004C693F">
        <w:trPr>
          <w:gridAfter w:val="1"/>
          <w:wAfter w:w="12" w:type="pct"/>
          <w:cantSplit/>
          <w:ins w:id="2290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908" w:author=" " w:date="2019-05-27T04:43:00Z"/>
                <w:rFonts w:ascii="Arial" w:hAnsi="Arial" w:cs="Arial"/>
                <w:sz w:val="18"/>
                <w:szCs w:val="18"/>
                <w:lang w:val="en-US" w:eastAsia="ja-JP"/>
              </w:rPr>
            </w:pPr>
            <w:ins w:id="22909" w:author=" " w:date="2019-05-27T04:43:00Z">
              <w:r w:rsidRPr="00340831">
                <w:rPr>
                  <w:rFonts w:ascii="Arial" w:hAnsi="Arial" w:cs="Arial"/>
                  <w:color w:val="000000"/>
                  <w:sz w:val="18"/>
                  <w:szCs w:val="18"/>
                  <w:lang w:val="en-US"/>
                </w:rPr>
                <w:t>DC_66A_n260(4A-2O)_UL_66A_n260O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910" w:author=" " w:date="2019-05-27T04:43:00Z"/>
                <w:rFonts w:ascii="Arial" w:hAnsi="Arial" w:cs="Arial"/>
                <w:sz w:val="18"/>
                <w:szCs w:val="18"/>
              </w:rPr>
            </w:pPr>
            <w:ins w:id="22911" w:author=" " w:date="2019-05-27T04:43:00Z">
              <w:r w:rsidRPr="00340831">
                <w:rPr>
                  <w:rFonts w:ascii="Arial" w:hAnsi="Arial" w:cs="Arial"/>
                  <w:color w:val="000000"/>
                  <w:sz w:val="18"/>
                  <w:szCs w:val="18"/>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12" w:author=" " w:date="2019-05-27T04:43:00Z"/>
                <w:rFonts w:ascii="Arial" w:hAnsi="Arial" w:cs="Arial"/>
                <w:sz w:val="18"/>
                <w:szCs w:val="18"/>
              </w:rPr>
            </w:pPr>
            <w:ins w:id="22913" w:author=" " w:date="2019-05-27T04:43:00Z">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914" w:author=" " w:date="2019-05-27T04:43:00Z"/>
                <w:rFonts w:ascii="Arial" w:hAnsi="Arial" w:cs="Arial"/>
                <w:sz w:val="18"/>
                <w:szCs w:val="18"/>
              </w:rPr>
            </w:pPr>
            <w:ins w:id="22915"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16" w:author=" " w:date="2019-05-27T04:43:00Z"/>
                <w:rFonts w:ascii="Arial" w:hAnsi="Arial" w:cs="Arial"/>
                <w:sz w:val="18"/>
                <w:szCs w:val="18"/>
              </w:rPr>
            </w:pPr>
            <w:ins w:id="2291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18" w:author=" " w:date="2019-05-27T04:43:00Z"/>
                <w:rFonts w:ascii="Arial" w:hAnsi="Arial" w:cs="Arial"/>
                <w:sz w:val="18"/>
                <w:szCs w:val="18"/>
              </w:rPr>
            </w:pPr>
            <w:ins w:id="2291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20" w:author=" " w:date="2019-05-27T04:43:00Z"/>
                <w:rFonts w:ascii="Arial" w:hAnsi="Arial" w:cs="Arial"/>
                <w:sz w:val="18"/>
                <w:szCs w:val="18"/>
              </w:rPr>
            </w:pPr>
            <w:ins w:id="22921" w:author=" " w:date="2019-05-27T04:43:00Z">
              <w:r w:rsidRPr="00340831">
                <w:rPr>
                  <w:rFonts w:ascii="Arial" w:hAnsi="Arial" w:cs="Arial"/>
                  <w:sz w:val="18"/>
                  <w:szCs w:val="18"/>
                </w:rPr>
                <w:t>None</w:t>
              </w:r>
            </w:ins>
          </w:p>
        </w:tc>
      </w:tr>
      <w:tr w:rsidR="007B2B12" w:rsidRPr="00340831" w:rsidTr="004C693F">
        <w:trPr>
          <w:gridAfter w:val="1"/>
          <w:wAfter w:w="12" w:type="pct"/>
          <w:cantSplit/>
          <w:ins w:id="2292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923" w:author=" " w:date="2019-05-27T04:43:00Z"/>
                <w:rFonts w:ascii="Arial" w:hAnsi="Arial" w:cs="Arial"/>
                <w:color w:val="000000"/>
                <w:sz w:val="18"/>
                <w:szCs w:val="18"/>
                <w:lang w:val="en-US"/>
              </w:rPr>
            </w:pPr>
            <w:ins w:id="22924" w:author=" " w:date="2019-05-27T04:43:00Z">
              <w:r w:rsidRPr="00340831">
                <w:rPr>
                  <w:rFonts w:ascii="Arial" w:hAnsi="Arial" w:cs="Arial"/>
                  <w:color w:val="000000"/>
                  <w:sz w:val="18"/>
                  <w:szCs w:val="18"/>
                  <w:lang w:val="en-US"/>
                </w:rPr>
                <w:t>DC_66A_n260G_UL_66A_n260G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925" w:author=" " w:date="2019-05-27T04:43:00Z"/>
                <w:rFonts w:ascii="Arial" w:hAnsi="Arial" w:cs="Arial"/>
                <w:color w:val="000000"/>
                <w:sz w:val="18"/>
                <w:szCs w:val="18"/>
                <w:lang w:val="en-US"/>
              </w:rPr>
            </w:pPr>
            <w:ins w:id="2292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27" w:author=" " w:date="2019-05-27T04:43:00Z"/>
                <w:rStyle w:val="af2"/>
                <w:rFonts w:cs="Arial"/>
                <w:szCs w:val="18"/>
              </w:rPr>
            </w:pPr>
            <w:ins w:id="2292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929" w:author=" " w:date="2019-05-27T04:43:00Z"/>
                <w:rFonts w:ascii="Arial" w:hAnsi="Arial" w:cs="Arial"/>
                <w:sz w:val="18"/>
                <w:szCs w:val="18"/>
              </w:rPr>
            </w:pPr>
            <w:ins w:id="22930"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31" w:author=" " w:date="2019-05-27T04:43:00Z"/>
                <w:rFonts w:ascii="Arial" w:hAnsi="Arial" w:cs="Arial"/>
                <w:sz w:val="18"/>
                <w:szCs w:val="18"/>
              </w:rPr>
            </w:pPr>
            <w:ins w:id="2293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33" w:author=" " w:date="2019-05-27T04:43:00Z"/>
                <w:rFonts w:ascii="Arial" w:hAnsi="Arial" w:cs="Arial"/>
                <w:sz w:val="18"/>
                <w:szCs w:val="18"/>
              </w:rPr>
            </w:pPr>
            <w:ins w:id="2293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35" w:author=" " w:date="2019-05-27T04:43:00Z"/>
                <w:rFonts w:ascii="Arial" w:hAnsi="Arial" w:cs="Arial"/>
                <w:sz w:val="18"/>
                <w:szCs w:val="18"/>
              </w:rPr>
            </w:pPr>
            <w:ins w:id="22936" w:author=" " w:date="2019-05-27T04:43:00Z">
              <w:r w:rsidRPr="00340831">
                <w:rPr>
                  <w:rFonts w:ascii="Arial" w:hAnsi="Arial" w:cs="Arial"/>
                  <w:sz w:val="18"/>
                  <w:szCs w:val="18"/>
                </w:rPr>
                <w:t>None</w:t>
              </w:r>
            </w:ins>
          </w:p>
        </w:tc>
      </w:tr>
      <w:tr w:rsidR="007B2B12" w:rsidRPr="00340831" w:rsidTr="004C693F">
        <w:trPr>
          <w:gridAfter w:val="1"/>
          <w:wAfter w:w="12" w:type="pct"/>
          <w:cantSplit/>
          <w:ins w:id="2293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938" w:author=" " w:date="2019-05-27T04:43:00Z"/>
                <w:rFonts w:ascii="Arial" w:hAnsi="Arial" w:cs="Arial"/>
                <w:color w:val="000000"/>
                <w:sz w:val="18"/>
                <w:szCs w:val="18"/>
                <w:lang w:val="en-US"/>
              </w:rPr>
            </w:pPr>
            <w:ins w:id="22939" w:author=" " w:date="2019-05-27T04:43:00Z">
              <w:r w:rsidRPr="00340831">
                <w:rPr>
                  <w:rFonts w:ascii="Arial" w:hAnsi="Arial" w:cs="Arial"/>
                  <w:color w:val="000000"/>
                  <w:sz w:val="18"/>
                  <w:szCs w:val="18"/>
                  <w:lang w:val="en-US"/>
                </w:rPr>
                <w:t xml:space="preserve">DC_66A_n260(2A-G)_UL_66A_n260G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940" w:author=" " w:date="2019-05-27T04:43:00Z"/>
                <w:rFonts w:ascii="Arial" w:hAnsi="Arial" w:cs="Arial"/>
                <w:color w:val="000000"/>
                <w:sz w:val="18"/>
                <w:szCs w:val="18"/>
                <w:lang w:val="en-US"/>
              </w:rPr>
            </w:pPr>
            <w:ins w:id="2294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42" w:author=" " w:date="2019-05-27T04:43:00Z"/>
                <w:rStyle w:val="af2"/>
                <w:rFonts w:cs="Arial"/>
                <w:szCs w:val="18"/>
              </w:rPr>
            </w:pPr>
            <w:ins w:id="2294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944" w:author=" " w:date="2019-05-27T04:43:00Z"/>
                <w:rFonts w:ascii="Arial" w:hAnsi="Arial" w:cs="Arial"/>
                <w:sz w:val="18"/>
                <w:szCs w:val="18"/>
              </w:rPr>
            </w:pPr>
            <w:ins w:id="22945"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46" w:author=" " w:date="2019-05-27T04:43:00Z"/>
                <w:rFonts w:ascii="Arial" w:hAnsi="Arial" w:cs="Arial"/>
                <w:sz w:val="18"/>
                <w:szCs w:val="18"/>
              </w:rPr>
            </w:pPr>
            <w:ins w:id="2294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48" w:author=" " w:date="2019-05-27T04:43:00Z"/>
                <w:rFonts w:ascii="Arial" w:hAnsi="Arial" w:cs="Arial"/>
                <w:sz w:val="18"/>
                <w:szCs w:val="18"/>
              </w:rPr>
            </w:pPr>
            <w:ins w:id="2294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50" w:author=" " w:date="2019-05-27T04:43:00Z"/>
                <w:rFonts w:ascii="Arial" w:hAnsi="Arial" w:cs="Arial"/>
                <w:sz w:val="18"/>
                <w:szCs w:val="18"/>
              </w:rPr>
            </w:pPr>
            <w:ins w:id="22951" w:author=" " w:date="2019-05-27T04:43:00Z">
              <w:r w:rsidRPr="00340831">
                <w:rPr>
                  <w:rFonts w:ascii="Arial" w:hAnsi="Arial" w:cs="Arial"/>
                  <w:sz w:val="18"/>
                  <w:szCs w:val="18"/>
                </w:rPr>
                <w:t>None</w:t>
              </w:r>
            </w:ins>
          </w:p>
        </w:tc>
      </w:tr>
      <w:tr w:rsidR="007B2B12" w:rsidRPr="00340831" w:rsidTr="004C693F">
        <w:trPr>
          <w:gridAfter w:val="1"/>
          <w:wAfter w:w="12" w:type="pct"/>
          <w:cantSplit/>
          <w:ins w:id="2295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953" w:author=" " w:date="2019-05-27T04:43:00Z"/>
                <w:rFonts w:ascii="Arial" w:hAnsi="Arial" w:cs="Arial"/>
                <w:color w:val="000000"/>
                <w:sz w:val="18"/>
                <w:szCs w:val="18"/>
                <w:lang w:val="en-US"/>
              </w:rPr>
            </w:pPr>
            <w:ins w:id="22954" w:author=" " w:date="2019-05-27T04:43:00Z">
              <w:r w:rsidRPr="00340831">
                <w:rPr>
                  <w:rFonts w:ascii="Arial" w:hAnsi="Arial" w:cs="Arial"/>
                  <w:color w:val="000000"/>
                  <w:sz w:val="18"/>
                  <w:szCs w:val="18"/>
                  <w:lang w:val="en-US"/>
                </w:rPr>
                <w:t>DC_66A_n260(A-2G)_UL_66A_n260G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955" w:author=" " w:date="2019-05-27T04:43:00Z"/>
                <w:rFonts w:ascii="Arial" w:hAnsi="Arial" w:cs="Arial"/>
                <w:color w:val="000000"/>
                <w:sz w:val="18"/>
                <w:szCs w:val="18"/>
                <w:lang w:val="en-US"/>
              </w:rPr>
            </w:pPr>
            <w:ins w:id="2295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57" w:author=" " w:date="2019-05-27T04:43:00Z"/>
                <w:rStyle w:val="af2"/>
                <w:rFonts w:cs="Arial"/>
                <w:szCs w:val="18"/>
              </w:rPr>
            </w:pPr>
            <w:ins w:id="2295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959" w:author=" " w:date="2019-05-27T04:43:00Z"/>
                <w:rFonts w:ascii="Arial" w:hAnsi="Arial" w:cs="Arial"/>
                <w:sz w:val="18"/>
                <w:szCs w:val="18"/>
              </w:rPr>
            </w:pPr>
            <w:ins w:id="22960"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61" w:author=" " w:date="2019-05-27T04:43:00Z"/>
                <w:rFonts w:ascii="Arial" w:hAnsi="Arial" w:cs="Arial"/>
                <w:sz w:val="18"/>
                <w:szCs w:val="18"/>
              </w:rPr>
            </w:pPr>
            <w:ins w:id="2296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63" w:author=" " w:date="2019-05-27T04:43:00Z"/>
                <w:rFonts w:ascii="Arial" w:hAnsi="Arial" w:cs="Arial"/>
                <w:sz w:val="18"/>
                <w:szCs w:val="18"/>
              </w:rPr>
            </w:pPr>
            <w:ins w:id="2296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65" w:author=" " w:date="2019-05-27T04:43:00Z"/>
                <w:rFonts w:ascii="Arial" w:hAnsi="Arial" w:cs="Arial"/>
                <w:sz w:val="18"/>
                <w:szCs w:val="18"/>
              </w:rPr>
            </w:pPr>
            <w:ins w:id="22966" w:author=" " w:date="2019-05-27T04:43:00Z">
              <w:r w:rsidRPr="00340831">
                <w:rPr>
                  <w:rFonts w:ascii="Arial" w:hAnsi="Arial" w:cs="Arial"/>
                  <w:sz w:val="18"/>
                  <w:szCs w:val="18"/>
                </w:rPr>
                <w:t>None</w:t>
              </w:r>
            </w:ins>
          </w:p>
        </w:tc>
      </w:tr>
      <w:tr w:rsidR="007B2B12" w:rsidRPr="00340831" w:rsidTr="004C693F">
        <w:trPr>
          <w:gridAfter w:val="1"/>
          <w:wAfter w:w="12" w:type="pct"/>
          <w:cantSplit/>
          <w:ins w:id="2296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968" w:author=" " w:date="2019-05-27T04:43:00Z"/>
                <w:rFonts w:ascii="Arial" w:hAnsi="Arial" w:cs="Arial"/>
                <w:color w:val="000000"/>
                <w:sz w:val="18"/>
                <w:szCs w:val="18"/>
                <w:lang w:val="en-US"/>
              </w:rPr>
            </w:pPr>
            <w:ins w:id="22969" w:author=" " w:date="2019-05-27T04:43:00Z">
              <w:r w:rsidRPr="00340831">
                <w:rPr>
                  <w:rFonts w:ascii="Arial" w:hAnsi="Arial" w:cs="Arial"/>
                  <w:color w:val="000000"/>
                  <w:sz w:val="18"/>
                  <w:szCs w:val="18"/>
                  <w:lang w:val="en-US"/>
                </w:rPr>
                <w:t>DC_66A_n260H_UL_66A_n260G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970" w:author=" " w:date="2019-05-27T04:43:00Z"/>
                <w:rFonts w:ascii="Arial" w:hAnsi="Arial" w:cs="Arial"/>
                <w:color w:val="000000"/>
                <w:sz w:val="18"/>
                <w:szCs w:val="18"/>
                <w:lang w:val="en-US"/>
              </w:rPr>
            </w:pPr>
            <w:ins w:id="2297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72" w:author=" " w:date="2019-05-27T04:43:00Z"/>
                <w:rStyle w:val="af2"/>
                <w:rFonts w:cs="Arial"/>
                <w:szCs w:val="18"/>
              </w:rPr>
            </w:pPr>
            <w:ins w:id="2297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974" w:author=" " w:date="2019-05-27T04:43:00Z"/>
                <w:rFonts w:ascii="Arial" w:hAnsi="Arial" w:cs="Arial"/>
                <w:sz w:val="18"/>
                <w:szCs w:val="18"/>
              </w:rPr>
            </w:pPr>
            <w:ins w:id="22975"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76" w:author=" " w:date="2019-05-27T04:43:00Z"/>
                <w:rFonts w:ascii="Arial" w:hAnsi="Arial" w:cs="Arial"/>
                <w:sz w:val="18"/>
                <w:szCs w:val="18"/>
              </w:rPr>
            </w:pPr>
            <w:ins w:id="2297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78" w:author=" " w:date="2019-05-27T04:43:00Z"/>
                <w:rFonts w:ascii="Arial" w:hAnsi="Arial" w:cs="Arial"/>
                <w:sz w:val="18"/>
                <w:szCs w:val="18"/>
              </w:rPr>
            </w:pPr>
            <w:ins w:id="2297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80" w:author=" " w:date="2019-05-27T04:43:00Z"/>
                <w:rFonts w:ascii="Arial" w:hAnsi="Arial" w:cs="Arial"/>
                <w:sz w:val="18"/>
                <w:szCs w:val="18"/>
              </w:rPr>
            </w:pPr>
            <w:ins w:id="22981" w:author=" " w:date="2019-05-27T04:43:00Z">
              <w:r w:rsidRPr="00340831">
                <w:rPr>
                  <w:rFonts w:ascii="Arial" w:hAnsi="Arial" w:cs="Arial"/>
                  <w:sz w:val="18"/>
                  <w:szCs w:val="18"/>
                </w:rPr>
                <w:t>None</w:t>
              </w:r>
            </w:ins>
          </w:p>
        </w:tc>
      </w:tr>
      <w:tr w:rsidR="007B2B12" w:rsidRPr="00340831" w:rsidTr="004C693F">
        <w:trPr>
          <w:gridAfter w:val="1"/>
          <w:wAfter w:w="12" w:type="pct"/>
          <w:cantSplit/>
          <w:ins w:id="2298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983" w:author=" " w:date="2019-05-27T04:43:00Z"/>
                <w:rFonts w:ascii="Arial" w:hAnsi="Arial" w:cs="Arial"/>
                <w:color w:val="000000"/>
                <w:sz w:val="18"/>
                <w:szCs w:val="18"/>
                <w:lang w:val="en-US"/>
              </w:rPr>
            </w:pPr>
            <w:ins w:id="22984" w:author=" " w:date="2019-05-27T04:43:00Z">
              <w:r w:rsidRPr="00340831">
                <w:rPr>
                  <w:rFonts w:ascii="Arial" w:hAnsi="Arial" w:cs="Arial"/>
                  <w:color w:val="000000"/>
                  <w:sz w:val="18"/>
                  <w:szCs w:val="18"/>
                  <w:lang w:val="en-US"/>
                </w:rPr>
                <w:t>DC_66A_n260H_UL_66A_n260H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985" w:author=" " w:date="2019-05-27T04:43:00Z"/>
                <w:rFonts w:ascii="Arial" w:hAnsi="Arial" w:cs="Arial"/>
                <w:color w:val="000000"/>
                <w:sz w:val="18"/>
                <w:szCs w:val="18"/>
                <w:lang w:val="en-US"/>
              </w:rPr>
            </w:pPr>
            <w:ins w:id="2298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87" w:author=" " w:date="2019-05-27T04:43:00Z"/>
                <w:rStyle w:val="af2"/>
                <w:rFonts w:cs="Arial"/>
                <w:szCs w:val="18"/>
              </w:rPr>
            </w:pPr>
            <w:ins w:id="2298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989" w:author=" " w:date="2019-05-27T04:43:00Z"/>
                <w:rFonts w:ascii="Arial" w:hAnsi="Arial" w:cs="Arial"/>
                <w:sz w:val="18"/>
                <w:szCs w:val="18"/>
              </w:rPr>
            </w:pPr>
            <w:ins w:id="22990"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91" w:author=" " w:date="2019-05-27T04:43:00Z"/>
                <w:rFonts w:ascii="Arial" w:hAnsi="Arial" w:cs="Arial"/>
                <w:sz w:val="18"/>
                <w:szCs w:val="18"/>
              </w:rPr>
            </w:pPr>
            <w:ins w:id="2299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93" w:author=" " w:date="2019-05-27T04:43:00Z"/>
                <w:rFonts w:ascii="Arial" w:hAnsi="Arial" w:cs="Arial"/>
                <w:sz w:val="18"/>
                <w:szCs w:val="18"/>
              </w:rPr>
            </w:pPr>
            <w:ins w:id="2299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95" w:author=" " w:date="2019-05-27T04:43:00Z"/>
                <w:rFonts w:ascii="Arial" w:hAnsi="Arial" w:cs="Arial"/>
                <w:sz w:val="18"/>
                <w:szCs w:val="18"/>
              </w:rPr>
            </w:pPr>
            <w:ins w:id="22996" w:author=" " w:date="2019-05-27T04:43:00Z">
              <w:r w:rsidRPr="00340831">
                <w:rPr>
                  <w:rFonts w:ascii="Arial" w:hAnsi="Arial" w:cs="Arial"/>
                  <w:sz w:val="18"/>
                  <w:szCs w:val="18"/>
                </w:rPr>
                <w:t>None</w:t>
              </w:r>
            </w:ins>
          </w:p>
        </w:tc>
      </w:tr>
      <w:tr w:rsidR="007B2B12" w:rsidRPr="00340831" w:rsidTr="004C693F">
        <w:trPr>
          <w:gridAfter w:val="1"/>
          <w:wAfter w:w="12" w:type="pct"/>
          <w:cantSplit/>
          <w:ins w:id="2299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2998" w:author=" " w:date="2019-05-27T04:43:00Z"/>
                <w:rFonts w:ascii="Arial" w:hAnsi="Arial" w:cs="Arial"/>
                <w:color w:val="000000"/>
                <w:sz w:val="18"/>
                <w:szCs w:val="18"/>
                <w:lang w:val="en-US"/>
              </w:rPr>
            </w:pPr>
            <w:ins w:id="22999" w:author=" " w:date="2019-05-27T04:43:00Z">
              <w:r w:rsidRPr="00340831">
                <w:rPr>
                  <w:rFonts w:ascii="Arial" w:hAnsi="Arial" w:cs="Arial"/>
                  <w:color w:val="000000"/>
                  <w:sz w:val="18"/>
                  <w:szCs w:val="18"/>
                  <w:lang w:val="en-US"/>
                </w:rPr>
                <w:t xml:space="preserve">DC_66A_n260(2A-H)_UL_66A_n260G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000" w:author=" " w:date="2019-05-27T04:43:00Z"/>
                <w:rFonts w:ascii="Arial" w:hAnsi="Arial" w:cs="Arial"/>
                <w:color w:val="000000"/>
                <w:sz w:val="18"/>
                <w:szCs w:val="18"/>
                <w:lang w:val="en-US"/>
              </w:rPr>
            </w:pPr>
            <w:ins w:id="2300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02" w:author=" " w:date="2019-05-27T04:43:00Z"/>
                <w:rStyle w:val="af2"/>
                <w:rFonts w:cs="Arial"/>
                <w:szCs w:val="18"/>
              </w:rPr>
            </w:pPr>
            <w:ins w:id="2300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004" w:author=" " w:date="2019-05-27T04:43:00Z"/>
                <w:rFonts w:ascii="Arial" w:hAnsi="Arial" w:cs="Arial"/>
                <w:sz w:val="18"/>
                <w:szCs w:val="18"/>
              </w:rPr>
            </w:pPr>
            <w:ins w:id="23005"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06" w:author=" " w:date="2019-05-27T04:43:00Z"/>
                <w:rFonts w:ascii="Arial" w:hAnsi="Arial" w:cs="Arial"/>
                <w:sz w:val="18"/>
                <w:szCs w:val="18"/>
              </w:rPr>
            </w:pPr>
            <w:ins w:id="2300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08" w:author=" " w:date="2019-05-27T04:43:00Z"/>
                <w:rFonts w:ascii="Arial" w:hAnsi="Arial" w:cs="Arial"/>
                <w:sz w:val="18"/>
                <w:szCs w:val="18"/>
              </w:rPr>
            </w:pPr>
            <w:ins w:id="2300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10" w:author=" " w:date="2019-05-27T04:43:00Z"/>
                <w:rFonts w:ascii="Arial" w:hAnsi="Arial" w:cs="Arial"/>
                <w:sz w:val="18"/>
                <w:szCs w:val="18"/>
              </w:rPr>
            </w:pPr>
            <w:ins w:id="23011" w:author=" " w:date="2019-05-27T04:43:00Z">
              <w:r w:rsidRPr="00340831">
                <w:rPr>
                  <w:rFonts w:ascii="Arial" w:hAnsi="Arial" w:cs="Arial"/>
                  <w:sz w:val="18"/>
                  <w:szCs w:val="18"/>
                </w:rPr>
                <w:t>None</w:t>
              </w:r>
            </w:ins>
          </w:p>
        </w:tc>
      </w:tr>
      <w:tr w:rsidR="007B2B12" w:rsidRPr="00340831" w:rsidTr="004C693F">
        <w:trPr>
          <w:gridAfter w:val="1"/>
          <w:wAfter w:w="12" w:type="pct"/>
          <w:cantSplit/>
          <w:ins w:id="2301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013" w:author=" " w:date="2019-05-27T04:43:00Z"/>
                <w:rFonts w:ascii="Arial" w:hAnsi="Arial" w:cs="Arial"/>
                <w:color w:val="000000"/>
                <w:sz w:val="18"/>
                <w:szCs w:val="18"/>
                <w:lang w:val="en-US"/>
              </w:rPr>
            </w:pPr>
            <w:ins w:id="23014" w:author=" " w:date="2019-05-27T04:43:00Z">
              <w:r w:rsidRPr="00340831">
                <w:rPr>
                  <w:rFonts w:ascii="Arial" w:hAnsi="Arial" w:cs="Arial"/>
                  <w:color w:val="000000"/>
                  <w:sz w:val="18"/>
                  <w:szCs w:val="18"/>
                  <w:lang w:val="en-US"/>
                </w:rPr>
                <w:t>DC_66A_n260(A-2H)_UL_66A_n260G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015" w:author=" " w:date="2019-05-27T04:43:00Z"/>
                <w:rFonts w:ascii="Arial" w:hAnsi="Arial" w:cs="Arial"/>
                <w:color w:val="000000"/>
                <w:sz w:val="18"/>
                <w:szCs w:val="18"/>
                <w:lang w:val="en-US"/>
              </w:rPr>
            </w:pPr>
            <w:ins w:id="2301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17" w:author=" " w:date="2019-05-27T04:43:00Z"/>
                <w:rStyle w:val="af2"/>
                <w:rFonts w:cs="Arial"/>
                <w:szCs w:val="18"/>
              </w:rPr>
            </w:pPr>
            <w:ins w:id="2301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019" w:author=" " w:date="2019-05-27T04:43:00Z"/>
                <w:rFonts w:ascii="Arial" w:hAnsi="Arial" w:cs="Arial"/>
                <w:sz w:val="18"/>
                <w:szCs w:val="18"/>
              </w:rPr>
            </w:pPr>
            <w:ins w:id="23020"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21" w:author=" " w:date="2019-05-27T04:43:00Z"/>
                <w:rFonts w:ascii="Arial" w:hAnsi="Arial" w:cs="Arial"/>
                <w:sz w:val="18"/>
                <w:szCs w:val="18"/>
              </w:rPr>
            </w:pPr>
            <w:ins w:id="2302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23" w:author=" " w:date="2019-05-27T04:43:00Z"/>
                <w:rFonts w:ascii="Arial" w:hAnsi="Arial" w:cs="Arial"/>
                <w:sz w:val="18"/>
                <w:szCs w:val="18"/>
              </w:rPr>
            </w:pPr>
            <w:ins w:id="2302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25" w:author=" " w:date="2019-05-27T04:43:00Z"/>
                <w:rFonts w:ascii="Arial" w:hAnsi="Arial" w:cs="Arial"/>
                <w:sz w:val="18"/>
                <w:szCs w:val="18"/>
              </w:rPr>
            </w:pPr>
            <w:ins w:id="23026" w:author=" " w:date="2019-05-27T04:43:00Z">
              <w:r w:rsidRPr="00340831">
                <w:rPr>
                  <w:rFonts w:ascii="Arial" w:hAnsi="Arial" w:cs="Arial"/>
                  <w:sz w:val="18"/>
                  <w:szCs w:val="18"/>
                </w:rPr>
                <w:t>None</w:t>
              </w:r>
            </w:ins>
          </w:p>
        </w:tc>
      </w:tr>
      <w:tr w:rsidR="007B2B12" w:rsidRPr="00340831" w:rsidTr="004C693F">
        <w:trPr>
          <w:gridAfter w:val="1"/>
          <w:wAfter w:w="12" w:type="pct"/>
          <w:cantSplit/>
          <w:ins w:id="2302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028" w:author=" " w:date="2019-05-27T04:43:00Z"/>
                <w:rFonts w:ascii="Arial" w:hAnsi="Arial" w:cs="Arial"/>
                <w:color w:val="000000"/>
                <w:sz w:val="18"/>
                <w:szCs w:val="18"/>
                <w:lang w:val="en-US"/>
              </w:rPr>
            </w:pPr>
            <w:ins w:id="23029" w:author=" " w:date="2019-05-27T04:43:00Z">
              <w:r w:rsidRPr="00340831">
                <w:rPr>
                  <w:rFonts w:ascii="Arial" w:hAnsi="Arial" w:cs="Arial"/>
                  <w:color w:val="000000"/>
                  <w:sz w:val="18"/>
                  <w:szCs w:val="18"/>
                  <w:lang w:val="en-US"/>
                </w:rPr>
                <w:t xml:space="preserve">DC_66A_n260(2A-H)_UL_66A_n260H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030" w:author=" " w:date="2019-05-27T04:43:00Z"/>
                <w:rFonts w:ascii="Arial" w:hAnsi="Arial" w:cs="Arial"/>
                <w:color w:val="000000"/>
                <w:sz w:val="18"/>
                <w:szCs w:val="18"/>
                <w:lang w:val="en-US"/>
              </w:rPr>
            </w:pPr>
            <w:ins w:id="2303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32" w:author=" " w:date="2019-05-27T04:43:00Z"/>
                <w:rStyle w:val="af2"/>
                <w:rFonts w:cs="Arial"/>
                <w:szCs w:val="18"/>
              </w:rPr>
            </w:pPr>
            <w:ins w:id="2303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034" w:author=" " w:date="2019-05-27T04:43:00Z"/>
                <w:rFonts w:ascii="Arial" w:hAnsi="Arial" w:cs="Arial"/>
                <w:sz w:val="18"/>
                <w:szCs w:val="18"/>
              </w:rPr>
            </w:pPr>
            <w:ins w:id="23035"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36" w:author=" " w:date="2019-05-27T04:43:00Z"/>
                <w:rFonts w:ascii="Arial" w:hAnsi="Arial" w:cs="Arial"/>
                <w:sz w:val="18"/>
                <w:szCs w:val="18"/>
              </w:rPr>
            </w:pPr>
            <w:ins w:id="2303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38" w:author=" " w:date="2019-05-27T04:43:00Z"/>
                <w:rFonts w:ascii="Arial" w:hAnsi="Arial" w:cs="Arial"/>
                <w:sz w:val="18"/>
                <w:szCs w:val="18"/>
              </w:rPr>
            </w:pPr>
            <w:ins w:id="2303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40" w:author=" " w:date="2019-05-27T04:43:00Z"/>
                <w:rFonts w:ascii="Arial" w:hAnsi="Arial" w:cs="Arial"/>
                <w:sz w:val="18"/>
                <w:szCs w:val="18"/>
              </w:rPr>
            </w:pPr>
            <w:ins w:id="23041" w:author=" " w:date="2019-05-27T04:43:00Z">
              <w:r w:rsidRPr="00340831">
                <w:rPr>
                  <w:rFonts w:ascii="Arial" w:hAnsi="Arial" w:cs="Arial"/>
                  <w:sz w:val="18"/>
                  <w:szCs w:val="18"/>
                </w:rPr>
                <w:t>None</w:t>
              </w:r>
            </w:ins>
          </w:p>
        </w:tc>
      </w:tr>
      <w:tr w:rsidR="007B2B12" w:rsidRPr="00340831" w:rsidTr="004C693F">
        <w:trPr>
          <w:gridAfter w:val="1"/>
          <w:wAfter w:w="12" w:type="pct"/>
          <w:cantSplit/>
          <w:ins w:id="2304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043" w:author=" " w:date="2019-05-27T04:43:00Z"/>
                <w:rFonts w:ascii="Arial" w:hAnsi="Arial" w:cs="Arial"/>
                <w:color w:val="000000"/>
                <w:sz w:val="18"/>
                <w:szCs w:val="18"/>
                <w:lang w:val="en-US"/>
              </w:rPr>
            </w:pPr>
            <w:ins w:id="23044" w:author=" " w:date="2019-05-27T04:43:00Z">
              <w:r w:rsidRPr="00340831">
                <w:rPr>
                  <w:rFonts w:ascii="Arial" w:hAnsi="Arial" w:cs="Arial"/>
                  <w:color w:val="000000"/>
                  <w:sz w:val="18"/>
                  <w:szCs w:val="18"/>
                  <w:lang w:val="en-US"/>
                </w:rPr>
                <w:t>DC_66A_n260(A-2H)_UL_66A_n260H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045" w:author=" " w:date="2019-05-27T04:43:00Z"/>
                <w:rFonts w:ascii="Arial" w:hAnsi="Arial" w:cs="Arial"/>
                <w:color w:val="000000"/>
                <w:sz w:val="18"/>
                <w:szCs w:val="18"/>
                <w:lang w:val="en-US"/>
              </w:rPr>
            </w:pPr>
            <w:ins w:id="2304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47" w:author=" " w:date="2019-05-27T04:43:00Z"/>
                <w:rStyle w:val="af2"/>
                <w:rFonts w:cs="Arial"/>
                <w:szCs w:val="18"/>
              </w:rPr>
            </w:pPr>
            <w:ins w:id="2304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049" w:author=" " w:date="2019-05-27T04:43:00Z"/>
                <w:rFonts w:ascii="Arial" w:hAnsi="Arial" w:cs="Arial"/>
                <w:sz w:val="18"/>
                <w:szCs w:val="18"/>
              </w:rPr>
            </w:pPr>
            <w:ins w:id="23050"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51" w:author=" " w:date="2019-05-27T04:43:00Z"/>
                <w:rFonts w:ascii="Arial" w:hAnsi="Arial" w:cs="Arial"/>
                <w:sz w:val="18"/>
                <w:szCs w:val="18"/>
              </w:rPr>
            </w:pPr>
            <w:ins w:id="2305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53" w:author=" " w:date="2019-05-27T04:43:00Z"/>
                <w:rFonts w:ascii="Arial" w:hAnsi="Arial" w:cs="Arial"/>
                <w:sz w:val="18"/>
                <w:szCs w:val="18"/>
              </w:rPr>
            </w:pPr>
            <w:ins w:id="2305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55" w:author=" " w:date="2019-05-27T04:43:00Z"/>
                <w:rFonts w:ascii="Arial" w:hAnsi="Arial" w:cs="Arial"/>
                <w:sz w:val="18"/>
                <w:szCs w:val="18"/>
              </w:rPr>
            </w:pPr>
            <w:ins w:id="23056" w:author=" " w:date="2019-05-27T04:43:00Z">
              <w:r w:rsidRPr="00340831">
                <w:rPr>
                  <w:rFonts w:ascii="Arial" w:hAnsi="Arial" w:cs="Arial"/>
                  <w:sz w:val="18"/>
                  <w:szCs w:val="18"/>
                </w:rPr>
                <w:t>None</w:t>
              </w:r>
            </w:ins>
          </w:p>
        </w:tc>
      </w:tr>
      <w:tr w:rsidR="007B2B12" w:rsidRPr="00340831" w:rsidTr="004C693F">
        <w:trPr>
          <w:gridAfter w:val="1"/>
          <w:wAfter w:w="12" w:type="pct"/>
          <w:cantSplit/>
          <w:ins w:id="2305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058" w:author=" " w:date="2019-05-27T04:43:00Z"/>
                <w:rFonts w:ascii="Arial" w:hAnsi="Arial" w:cs="Arial"/>
                <w:color w:val="000000"/>
                <w:sz w:val="18"/>
                <w:szCs w:val="18"/>
                <w:lang w:val="en-US"/>
              </w:rPr>
            </w:pPr>
            <w:ins w:id="23059" w:author=" " w:date="2019-05-27T04:43:00Z">
              <w:r w:rsidRPr="00340831">
                <w:rPr>
                  <w:rFonts w:ascii="Arial" w:hAnsi="Arial" w:cs="Arial"/>
                  <w:color w:val="000000"/>
                  <w:sz w:val="18"/>
                  <w:szCs w:val="18"/>
                  <w:lang w:val="en-US"/>
                </w:rPr>
                <w:t>DC_66A_n260O_UL_66A_n260O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060" w:author=" " w:date="2019-05-27T04:43:00Z"/>
                <w:rFonts w:ascii="Arial" w:hAnsi="Arial" w:cs="Arial"/>
                <w:color w:val="000000"/>
                <w:sz w:val="18"/>
                <w:szCs w:val="18"/>
                <w:lang w:val="en-US"/>
              </w:rPr>
            </w:pPr>
            <w:ins w:id="2306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62" w:author=" " w:date="2019-05-27T04:43:00Z"/>
                <w:rStyle w:val="af2"/>
                <w:rFonts w:cs="Arial"/>
                <w:szCs w:val="18"/>
              </w:rPr>
            </w:pPr>
            <w:ins w:id="2306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064" w:author=" " w:date="2019-05-27T04:43:00Z"/>
                <w:rFonts w:ascii="Arial" w:hAnsi="Arial" w:cs="Arial"/>
                <w:sz w:val="18"/>
                <w:szCs w:val="18"/>
              </w:rPr>
            </w:pPr>
            <w:ins w:id="23065"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66" w:author=" " w:date="2019-05-27T04:43:00Z"/>
                <w:rFonts w:ascii="Arial" w:hAnsi="Arial" w:cs="Arial"/>
                <w:sz w:val="18"/>
                <w:szCs w:val="18"/>
              </w:rPr>
            </w:pPr>
            <w:ins w:id="2306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68" w:author=" " w:date="2019-05-27T04:43:00Z"/>
                <w:rFonts w:ascii="Arial" w:hAnsi="Arial" w:cs="Arial"/>
                <w:sz w:val="18"/>
                <w:szCs w:val="18"/>
              </w:rPr>
            </w:pPr>
            <w:ins w:id="2306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70" w:author=" " w:date="2019-05-27T04:43:00Z"/>
                <w:rFonts w:ascii="Arial" w:hAnsi="Arial" w:cs="Arial"/>
                <w:sz w:val="18"/>
                <w:szCs w:val="18"/>
              </w:rPr>
            </w:pPr>
            <w:ins w:id="23071" w:author=" " w:date="2019-05-27T04:43:00Z">
              <w:r w:rsidRPr="00340831">
                <w:rPr>
                  <w:rFonts w:ascii="Arial" w:hAnsi="Arial" w:cs="Arial"/>
                  <w:sz w:val="18"/>
                  <w:szCs w:val="18"/>
                </w:rPr>
                <w:t>None</w:t>
              </w:r>
            </w:ins>
          </w:p>
        </w:tc>
      </w:tr>
      <w:tr w:rsidR="007B2B12" w:rsidRPr="00340831" w:rsidTr="004C693F">
        <w:trPr>
          <w:gridAfter w:val="1"/>
          <w:wAfter w:w="12" w:type="pct"/>
          <w:cantSplit/>
          <w:ins w:id="2307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073" w:author=" " w:date="2019-05-27T04:43:00Z"/>
                <w:rFonts w:ascii="Arial" w:hAnsi="Arial" w:cs="Arial"/>
                <w:color w:val="000000"/>
                <w:sz w:val="18"/>
                <w:szCs w:val="18"/>
                <w:lang w:val="en-US"/>
              </w:rPr>
            </w:pPr>
            <w:ins w:id="23074" w:author=" " w:date="2019-05-27T04:43:00Z">
              <w:r w:rsidRPr="00340831">
                <w:rPr>
                  <w:rFonts w:ascii="Arial" w:hAnsi="Arial" w:cs="Arial"/>
                  <w:color w:val="000000"/>
                  <w:sz w:val="18"/>
                  <w:szCs w:val="18"/>
                  <w:lang w:val="en-US"/>
                </w:rPr>
                <w:t>DC_66A_n260P_UL_66A_n260O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075" w:author=" " w:date="2019-05-27T04:43:00Z"/>
                <w:rFonts w:ascii="Arial" w:hAnsi="Arial" w:cs="Arial"/>
                <w:color w:val="000000"/>
                <w:sz w:val="18"/>
                <w:szCs w:val="18"/>
                <w:lang w:val="en-US"/>
              </w:rPr>
            </w:pPr>
            <w:ins w:id="2307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77" w:author=" " w:date="2019-05-27T04:43:00Z"/>
                <w:rStyle w:val="af2"/>
                <w:rFonts w:cs="Arial"/>
                <w:szCs w:val="18"/>
              </w:rPr>
            </w:pPr>
            <w:ins w:id="2307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079" w:author=" " w:date="2019-05-27T04:43:00Z"/>
                <w:rFonts w:ascii="Arial" w:hAnsi="Arial" w:cs="Arial"/>
                <w:sz w:val="18"/>
                <w:szCs w:val="18"/>
              </w:rPr>
            </w:pPr>
            <w:ins w:id="23080"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81" w:author=" " w:date="2019-05-27T04:43:00Z"/>
                <w:rFonts w:ascii="Arial" w:hAnsi="Arial" w:cs="Arial"/>
                <w:sz w:val="18"/>
                <w:szCs w:val="18"/>
              </w:rPr>
            </w:pPr>
            <w:ins w:id="2308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83" w:author=" " w:date="2019-05-27T04:43:00Z"/>
                <w:rFonts w:ascii="Arial" w:hAnsi="Arial" w:cs="Arial"/>
                <w:sz w:val="18"/>
                <w:szCs w:val="18"/>
              </w:rPr>
            </w:pPr>
            <w:ins w:id="2308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85" w:author=" " w:date="2019-05-27T04:43:00Z"/>
                <w:rFonts w:ascii="Arial" w:hAnsi="Arial" w:cs="Arial"/>
                <w:sz w:val="18"/>
                <w:szCs w:val="18"/>
              </w:rPr>
            </w:pPr>
            <w:ins w:id="23086" w:author=" " w:date="2019-05-27T04:43:00Z">
              <w:r w:rsidRPr="00340831">
                <w:rPr>
                  <w:rFonts w:ascii="Arial" w:hAnsi="Arial" w:cs="Arial"/>
                  <w:sz w:val="18"/>
                  <w:szCs w:val="18"/>
                </w:rPr>
                <w:t>None</w:t>
              </w:r>
            </w:ins>
          </w:p>
        </w:tc>
      </w:tr>
      <w:tr w:rsidR="007B2B12" w:rsidRPr="00340831" w:rsidTr="004C693F">
        <w:trPr>
          <w:gridAfter w:val="1"/>
          <w:wAfter w:w="12" w:type="pct"/>
          <w:cantSplit/>
          <w:ins w:id="2308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088" w:author=" " w:date="2019-05-27T04:43:00Z"/>
                <w:rFonts w:ascii="Arial" w:hAnsi="Arial" w:cs="Arial"/>
                <w:color w:val="000000"/>
                <w:sz w:val="18"/>
                <w:szCs w:val="18"/>
                <w:lang w:val="en-US"/>
              </w:rPr>
            </w:pPr>
            <w:ins w:id="23089" w:author=" " w:date="2019-05-27T04:43:00Z">
              <w:r w:rsidRPr="00340831">
                <w:rPr>
                  <w:rFonts w:ascii="Arial" w:hAnsi="Arial" w:cs="Arial"/>
                  <w:color w:val="000000"/>
                  <w:sz w:val="18"/>
                  <w:szCs w:val="18"/>
                  <w:lang w:val="en-US"/>
                </w:rPr>
                <w:t>DC_66A_n260P_UL_66A_n260P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090" w:author=" " w:date="2019-05-27T04:43:00Z"/>
                <w:rFonts w:ascii="Arial" w:hAnsi="Arial" w:cs="Arial"/>
                <w:color w:val="000000"/>
                <w:sz w:val="18"/>
                <w:szCs w:val="18"/>
                <w:lang w:val="en-US"/>
              </w:rPr>
            </w:pPr>
            <w:ins w:id="2309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92" w:author=" " w:date="2019-05-27T04:43:00Z"/>
                <w:rStyle w:val="af2"/>
                <w:rFonts w:cs="Arial"/>
                <w:szCs w:val="18"/>
              </w:rPr>
            </w:pPr>
            <w:ins w:id="2309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094" w:author=" " w:date="2019-05-27T04:43:00Z"/>
                <w:rFonts w:ascii="Arial" w:hAnsi="Arial" w:cs="Arial"/>
                <w:sz w:val="18"/>
                <w:szCs w:val="18"/>
              </w:rPr>
            </w:pPr>
            <w:ins w:id="23095"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96" w:author=" " w:date="2019-05-27T04:43:00Z"/>
                <w:rFonts w:ascii="Arial" w:hAnsi="Arial" w:cs="Arial"/>
                <w:sz w:val="18"/>
                <w:szCs w:val="18"/>
              </w:rPr>
            </w:pPr>
            <w:ins w:id="2309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98" w:author=" " w:date="2019-05-27T04:43:00Z"/>
                <w:rFonts w:ascii="Arial" w:hAnsi="Arial" w:cs="Arial"/>
                <w:sz w:val="18"/>
                <w:szCs w:val="18"/>
              </w:rPr>
            </w:pPr>
            <w:ins w:id="2309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00" w:author=" " w:date="2019-05-27T04:43:00Z"/>
                <w:rFonts w:ascii="Arial" w:hAnsi="Arial" w:cs="Arial"/>
                <w:sz w:val="18"/>
                <w:szCs w:val="18"/>
              </w:rPr>
            </w:pPr>
            <w:ins w:id="23101" w:author=" " w:date="2019-05-27T04:43:00Z">
              <w:r w:rsidRPr="00340831">
                <w:rPr>
                  <w:rFonts w:ascii="Arial" w:hAnsi="Arial" w:cs="Arial"/>
                  <w:sz w:val="18"/>
                  <w:szCs w:val="18"/>
                </w:rPr>
                <w:t>None</w:t>
              </w:r>
            </w:ins>
          </w:p>
        </w:tc>
      </w:tr>
      <w:tr w:rsidR="007B2B12" w:rsidRPr="00340831" w:rsidTr="004C693F">
        <w:trPr>
          <w:gridAfter w:val="1"/>
          <w:wAfter w:w="12" w:type="pct"/>
          <w:cantSplit/>
          <w:ins w:id="2310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103" w:author=" " w:date="2019-05-27T04:43:00Z"/>
                <w:rFonts w:ascii="Arial" w:hAnsi="Arial" w:cs="Arial"/>
                <w:color w:val="000000"/>
                <w:sz w:val="18"/>
                <w:szCs w:val="18"/>
                <w:lang w:val="en-US"/>
              </w:rPr>
            </w:pPr>
            <w:ins w:id="23104" w:author=" " w:date="2019-05-27T04:43:00Z">
              <w:r w:rsidRPr="00340831">
                <w:rPr>
                  <w:rFonts w:ascii="Arial" w:hAnsi="Arial" w:cs="Arial"/>
                  <w:color w:val="000000"/>
                  <w:sz w:val="18"/>
                  <w:szCs w:val="18"/>
                  <w:lang w:val="en-US"/>
                </w:rPr>
                <w:t xml:space="preserve">DC_66A_n260(A-Q)_UL_66A_n260A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105" w:author=" " w:date="2019-05-27T04:43:00Z"/>
                <w:rFonts w:ascii="Arial" w:hAnsi="Arial" w:cs="Arial"/>
                <w:color w:val="000000"/>
                <w:sz w:val="18"/>
                <w:szCs w:val="18"/>
                <w:lang w:val="en-US"/>
              </w:rPr>
            </w:pPr>
            <w:ins w:id="2310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07" w:author=" " w:date="2019-05-27T04:43:00Z"/>
                <w:rStyle w:val="af2"/>
                <w:rFonts w:cs="Arial"/>
                <w:szCs w:val="18"/>
              </w:rPr>
            </w:pPr>
            <w:ins w:id="2310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109" w:author=" " w:date="2019-05-27T04:43:00Z"/>
                <w:rFonts w:ascii="Arial" w:hAnsi="Arial" w:cs="Arial"/>
                <w:sz w:val="18"/>
                <w:szCs w:val="18"/>
              </w:rPr>
            </w:pPr>
            <w:ins w:id="23110"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11" w:author=" " w:date="2019-05-27T04:43:00Z"/>
                <w:rFonts w:ascii="Arial" w:hAnsi="Arial" w:cs="Arial"/>
                <w:sz w:val="18"/>
                <w:szCs w:val="18"/>
              </w:rPr>
            </w:pPr>
            <w:ins w:id="2311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13" w:author=" " w:date="2019-05-27T04:43:00Z"/>
                <w:rFonts w:ascii="Arial" w:hAnsi="Arial" w:cs="Arial"/>
                <w:sz w:val="18"/>
                <w:szCs w:val="18"/>
              </w:rPr>
            </w:pPr>
            <w:ins w:id="2311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15" w:author=" " w:date="2019-05-27T04:43:00Z"/>
                <w:rFonts w:ascii="Arial" w:hAnsi="Arial" w:cs="Arial"/>
                <w:sz w:val="18"/>
                <w:szCs w:val="18"/>
              </w:rPr>
            </w:pPr>
            <w:ins w:id="23116" w:author=" " w:date="2019-05-27T04:43:00Z">
              <w:r w:rsidRPr="00340831">
                <w:rPr>
                  <w:rFonts w:ascii="Arial" w:hAnsi="Arial" w:cs="Arial"/>
                  <w:sz w:val="18"/>
                  <w:szCs w:val="18"/>
                </w:rPr>
                <w:t>None</w:t>
              </w:r>
            </w:ins>
          </w:p>
        </w:tc>
      </w:tr>
      <w:tr w:rsidR="007B2B12" w:rsidRPr="00340831" w:rsidTr="004C693F">
        <w:trPr>
          <w:gridAfter w:val="1"/>
          <w:wAfter w:w="12" w:type="pct"/>
          <w:cantSplit/>
          <w:ins w:id="2311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118" w:author=" " w:date="2019-05-27T04:43:00Z"/>
                <w:rFonts w:ascii="Arial" w:hAnsi="Arial" w:cs="Arial"/>
                <w:color w:val="000000"/>
                <w:sz w:val="18"/>
                <w:szCs w:val="18"/>
                <w:lang w:val="en-US"/>
              </w:rPr>
            </w:pPr>
            <w:ins w:id="23119" w:author=" " w:date="2019-05-27T04:43:00Z">
              <w:r w:rsidRPr="00340831">
                <w:rPr>
                  <w:rFonts w:ascii="Arial" w:hAnsi="Arial" w:cs="Arial"/>
                  <w:color w:val="000000"/>
                  <w:sz w:val="18"/>
                  <w:szCs w:val="18"/>
                  <w:lang w:val="en-US"/>
                </w:rPr>
                <w:t>DC_66A_n260(P-Q)_UL_66A_n260A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120" w:author=" " w:date="2019-05-27T04:43:00Z"/>
                <w:rFonts w:ascii="Arial" w:hAnsi="Arial" w:cs="Arial"/>
                <w:color w:val="000000"/>
                <w:sz w:val="18"/>
                <w:szCs w:val="18"/>
                <w:lang w:val="en-US"/>
              </w:rPr>
            </w:pPr>
            <w:ins w:id="2312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22" w:author=" " w:date="2019-05-27T04:43:00Z"/>
                <w:rStyle w:val="af2"/>
                <w:rFonts w:cs="Arial"/>
                <w:szCs w:val="18"/>
              </w:rPr>
            </w:pPr>
            <w:ins w:id="2312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124" w:author=" " w:date="2019-05-27T04:43:00Z"/>
                <w:rFonts w:ascii="Arial" w:hAnsi="Arial" w:cs="Arial"/>
                <w:sz w:val="18"/>
                <w:szCs w:val="18"/>
              </w:rPr>
            </w:pPr>
            <w:ins w:id="23125"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26" w:author=" " w:date="2019-05-27T04:43:00Z"/>
                <w:rFonts w:ascii="Arial" w:hAnsi="Arial" w:cs="Arial"/>
                <w:sz w:val="18"/>
                <w:szCs w:val="18"/>
              </w:rPr>
            </w:pPr>
            <w:ins w:id="2312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28" w:author=" " w:date="2019-05-27T04:43:00Z"/>
                <w:rFonts w:ascii="Arial" w:hAnsi="Arial" w:cs="Arial"/>
                <w:sz w:val="18"/>
                <w:szCs w:val="18"/>
              </w:rPr>
            </w:pPr>
            <w:ins w:id="2312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30" w:author=" " w:date="2019-05-27T04:43:00Z"/>
                <w:rFonts w:ascii="Arial" w:hAnsi="Arial" w:cs="Arial"/>
                <w:sz w:val="18"/>
                <w:szCs w:val="18"/>
              </w:rPr>
            </w:pPr>
            <w:ins w:id="23131" w:author=" " w:date="2019-05-27T04:43:00Z">
              <w:r w:rsidRPr="00340831">
                <w:rPr>
                  <w:rFonts w:ascii="Arial" w:hAnsi="Arial" w:cs="Arial"/>
                  <w:sz w:val="18"/>
                  <w:szCs w:val="18"/>
                </w:rPr>
                <w:t>None</w:t>
              </w:r>
            </w:ins>
          </w:p>
        </w:tc>
      </w:tr>
      <w:tr w:rsidR="007B2B12" w:rsidRPr="00340831" w:rsidTr="004C693F">
        <w:trPr>
          <w:gridAfter w:val="1"/>
          <w:wAfter w:w="12" w:type="pct"/>
          <w:cantSplit/>
          <w:ins w:id="2313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133" w:author=" " w:date="2019-05-27T04:43:00Z"/>
                <w:rFonts w:ascii="Arial" w:hAnsi="Arial" w:cs="Arial"/>
                <w:color w:val="000000"/>
                <w:sz w:val="18"/>
                <w:szCs w:val="18"/>
                <w:lang w:val="en-US"/>
              </w:rPr>
            </w:pPr>
            <w:ins w:id="23134" w:author=" " w:date="2019-05-27T04:43:00Z">
              <w:r w:rsidRPr="00340831">
                <w:rPr>
                  <w:rFonts w:ascii="Arial" w:hAnsi="Arial" w:cs="Arial"/>
                  <w:color w:val="000000"/>
                  <w:sz w:val="18"/>
                  <w:szCs w:val="18"/>
                  <w:lang w:val="en-US"/>
                </w:rPr>
                <w:t xml:space="preserve">DC_66A_n260(A-P)_UL_66A_n260O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135" w:author=" " w:date="2019-05-27T04:43:00Z"/>
                <w:rFonts w:ascii="Arial" w:hAnsi="Arial" w:cs="Arial"/>
                <w:color w:val="000000"/>
                <w:sz w:val="18"/>
                <w:szCs w:val="18"/>
                <w:lang w:val="en-US"/>
              </w:rPr>
            </w:pPr>
            <w:ins w:id="2313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37" w:author=" " w:date="2019-05-27T04:43:00Z"/>
                <w:rStyle w:val="af2"/>
                <w:rFonts w:cs="Arial"/>
                <w:szCs w:val="18"/>
              </w:rPr>
            </w:pPr>
            <w:ins w:id="2313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139" w:author=" " w:date="2019-05-27T04:43:00Z"/>
                <w:rFonts w:ascii="Arial" w:hAnsi="Arial" w:cs="Arial"/>
                <w:sz w:val="18"/>
                <w:szCs w:val="18"/>
              </w:rPr>
            </w:pPr>
            <w:ins w:id="23140"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41" w:author=" " w:date="2019-05-27T04:43:00Z"/>
                <w:rFonts w:ascii="Arial" w:hAnsi="Arial" w:cs="Arial"/>
                <w:sz w:val="18"/>
                <w:szCs w:val="18"/>
              </w:rPr>
            </w:pPr>
            <w:ins w:id="2314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43" w:author=" " w:date="2019-05-27T04:43:00Z"/>
                <w:rFonts w:ascii="Arial" w:hAnsi="Arial" w:cs="Arial"/>
                <w:sz w:val="18"/>
                <w:szCs w:val="18"/>
              </w:rPr>
            </w:pPr>
            <w:ins w:id="2314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45" w:author=" " w:date="2019-05-27T04:43:00Z"/>
                <w:rFonts w:ascii="Arial" w:hAnsi="Arial" w:cs="Arial"/>
                <w:sz w:val="18"/>
                <w:szCs w:val="18"/>
              </w:rPr>
            </w:pPr>
            <w:ins w:id="23146" w:author=" " w:date="2019-05-27T04:43:00Z">
              <w:r w:rsidRPr="00340831">
                <w:rPr>
                  <w:rFonts w:ascii="Arial" w:hAnsi="Arial" w:cs="Arial"/>
                  <w:sz w:val="18"/>
                  <w:szCs w:val="18"/>
                </w:rPr>
                <w:t>None</w:t>
              </w:r>
            </w:ins>
          </w:p>
        </w:tc>
      </w:tr>
      <w:tr w:rsidR="007B2B12" w:rsidRPr="00340831" w:rsidTr="004C693F">
        <w:trPr>
          <w:gridAfter w:val="1"/>
          <w:wAfter w:w="12" w:type="pct"/>
          <w:cantSplit/>
          <w:ins w:id="2314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148" w:author=" " w:date="2019-05-27T04:43:00Z"/>
                <w:rFonts w:ascii="Arial" w:hAnsi="Arial" w:cs="Arial"/>
                <w:color w:val="000000"/>
                <w:sz w:val="18"/>
                <w:szCs w:val="18"/>
                <w:lang w:val="en-US"/>
              </w:rPr>
            </w:pPr>
            <w:ins w:id="23149" w:author=" " w:date="2019-05-27T04:43:00Z">
              <w:r w:rsidRPr="00340831">
                <w:rPr>
                  <w:rFonts w:ascii="Arial" w:hAnsi="Arial" w:cs="Arial"/>
                  <w:color w:val="000000"/>
                  <w:sz w:val="18"/>
                  <w:szCs w:val="18"/>
                  <w:lang w:val="en-US"/>
                </w:rPr>
                <w:t xml:space="preserve">DC_66A_n260(A-Q)_UL_66A_n260O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150" w:author=" " w:date="2019-05-27T04:43:00Z"/>
                <w:rFonts w:ascii="Arial" w:hAnsi="Arial" w:cs="Arial"/>
                <w:color w:val="000000"/>
                <w:sz w:val="18"/>
                <w:szCs w:val="18"/>
                <w:lang w:val="en-US"/>
              </w:rPr>
            </w:pPr>
            <w:ins w:id="2315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52" w:author=" " w:date="2019-05-27T04:43:00Z"/>
                <w:rStyle w:val="af2"/>
                <w:rFonts w:cs="Arial"/>
                <w:szCs w:val="18"/>
              </w:rPr>
            </w:pPr>
            <w:ins w:id="2315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154" w:author=" " w:date="2019-05-27T04:43:00Z"/>
                <w:rFonts w:ascii="Arial" w:hAnsi="Arial" w:cs="Arial"/>
                <w:sz w:val="18"/>
                <w:szCs w:val="18"/>
              </w:rPr>
            </w:pPr>
            <w:ins w:id="23155"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56" w:author=" " w:date="2019-05-27T04:43:00Z"/>
                <w:rFonts w:ascii="Arial" w:hAnsi="Arial" w:cs="Arial"/>
                <w:sz w:val="18"/>
                <w:szCs w:val="18"/>
              </w:rPr>
            </w:pPr>
            <w:ins w:id="2315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58" w:author=" " w:date="2019-05-27T04:43:00Z"/>
                <w:rFonts w:ascii="Arial" w:hAnsi="Arial" w:cs="Arial"/>
                <w:sz w:val="18"/>
                <w:szCs w:val="18"/>
              </w:rPr>
            </w:pPr>
            <w:ins w:id="2315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60" w:author=" " w:date="2019-05-27T04:43:00Z"/>
                <w:rFonts w:ascii="Arial" w:hAnsi="Arial" w:cs="Arial"/>
                <w:sz w:val="18"/>
                <w:szCs w:val="18"/>
              </w:rPr>
            </w:pPr>
            <w:ins w:id="23161" w:author=" " w:date="2019-05-27T04:43:00Z">
              <w:r w:rsidRPr="00340831">
                <w:rPr>
                  <w:rFonts w:ascii="Arial" w:hAnsi="Arial" w:cs="Arial"/>
                  <w:sz w:val="18"/>
                  <w:szCs w:val="18"/>
                </w:rPr>
                <w:t>None</w:t>
              </w:r>
            </w:ins>
          </w:p>
        </w:tc>
      </w:tr>
      <w:tr w:rsidR="007B2B12" w:rsidRPr="00340831" w:rsidTr="004C693F">
        <w:trPr>
          <w:gridAfter w:val="1"/>
          <w:wAfter w:w="12" w:type="pct"/>
          <w:cantSplit/>
          <w:ins w:id="2316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163" w:author=" " w:date="2019-05-27T04:43:00Z"/>
                <w:rFonts w:ascii="Arial" w:hAnsi="Arial" w:cs="Arial"/>
                <w:color w:val="000000"/>
                <w:sz w:val="18"/>
                <w:szCs w:val="18"/>
                <w:lang w:val="en-US"/>
              </w:rPr>
            </w:pPr>
            <w:ins w:id="23164" w:author=" " w:date="2019-05-27T04:43:00Z">
              <w:r w:rsidRPr="00340831">
                <w:rPr>
                  <w:rFonts w:ascii="Arial" w:hAnsi="Arial" w:cs="Arial"/>
                  <w:color w:val="000000"/>
                  <w:sz w:val="18"/>
                  <w:szCs w:val="18"/>
                  <w:lang w:val="en-US"/>
                </w:rPr>
                <w:t>DC_66A_n260(P-Q)_UL_66A_n260O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165" w:author=" " w:date="2019-05-27T04:43:00Z"/>
                <w:rFonts w:ascii="Arial" w:hAnsi="Arial" w:cs="Arial"/>
                <w:color w:val="000000"/>
                <w:sz w:val="18"/>
                <w:szCs w:val="18"/>
                <w:lang w:val="en-US"/>
              </w:rPr>
            </w:pPr>
            <w:ins w:id="2316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67" w:author=" " w:date="2019-05-27T04:43:00Z"/>
                <w:rStyle w:val="af2"/>
                <w:rFonts w:cs="Arial"/>
                <w:szCs w:val="18"/>
              </w:rPr>
            </w:pPr>
            <w:ins w:id="2316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169" w:author=" " w:date="2019-05-27T04:43:00Z"/>
                <w:rFonts w:ascii="Arial" w:hAnsi="Arial" w:cs="Arial"/>
                <w:sz w:val="18"/>
                <w:szCs w:val="18"/>
              </w:rPr>
            </w:pPr>
            <w:ins w:id="23170"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71" w:author=" " w:date="2019-05-27T04:43:00Z"/>
                <w:rFonts w:ascii="Arial" w:hAnsi="Arial" w:cs="Arial"/>
                <w:sz w:val="18"/>
                <w:szCs w:val="18"/>
              </w:rPr>
            </w:pPr>
            <w:ins w:id="2317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73" w:author=" " w:date="2019-05-27T04:43:00Z"/>
                <w:rFonts w:ascii="Arial" w:hAnsi="Arial" w:cs="Arial"/>
                <w:sz w:val="18"/>
                <w:szCs w:val="18"/>
              </w:rPr>
            </w:pPr>
            <w:ins w:id="2317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75" w:author=" " w:date="2019-05-27T04:43:00Z"/>
                <w:rFonts w:ascii="Arial" w:hAnsi="Arial" w:cs="Arial"/>
                <w:sz w:val="18"/>
                <w:szCs w:val="18"/>
              </w:rPr>
            </w:pPr>
            <w:ins w:id="23176" w:author=" " w:date="2019-05-27T04:43:00Z">
              <w:r w:rsidRPr="00340831">
                <w:rPr>
                  <w:rFonts w:ascii="Arial" w:hAnsi="Arial" w:cs="Arial"/>
                  <w:sz w:val="18"/>
                  <w:szCs w:val="18"/>
                </w:rPr>
                <w:t>None</w:t>
              </w:r>
            </w:ins>
          </w:p>
        </w:tc>
      </w:tr>
      <w:tr w:rsidR="007B2B12" w:rsidRPr="00340831" w:rsidTr="004C693F">
        <w:trPr>
          <w:gridAfter w:val="1"/>
          <w:wAfter w:w="12" w:type="pct"/>
          <w:cantSplit/>
          <w:ins w:id="2317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178" w:author=" " w:date="2019-05-27T04:43:00Z"/>
                <w:rFonts w:ascii="Arial" w:hAnsi="Arial" w:cs="Arial"/>
                <w:color w:val="000000"/>
                <w:sz w:val="18"/>
                <w:szCs w:val="18"/>
                <w:lang w:val="en-US"/>
              </w:rPr>
            </w:pPr>
            <w:ins w:id="23179" w:author=" " w:date="2019-05-27T04:43:00Z">
              <w:r w:rsidRPr="00340831">
                <w:rPr>
                  <w:rFonts w:ascii="Arial" w:hAnsi="Arial" w:cs="Arial"/>
                  <w:color w:val="000000"/>
                  <w:sz w:val="18"/>
                  <w:szCs w:val="18"/>
                  <w:lang w:val="en-US"/>
                </w:rPr>
                <w:t xml:space="preserve">DC_66A_n260(A-P)_UL_66A_n260P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180" w:author=" " w:date="2019-05-27T04:43:00Z"/>
                <w:rFonts w:ascii="Arial" w:hAnsi="Arial" w:cs="Arial"/>
                <w:color w:val="000000"/>
                <w:sz w:val="18"/>
                <w:szCs w:val="18"/>
                <w:lang w:val="en-US"/>
              </w:rPr>
            </w:pPr>
            <w:ins w:id="2318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82" w:author=" " w:date="2019-05-27T04:43:00Z"/>
                <w:rStyle w:val="af2"/>
                <w:rFonts w:cs="Arial"/>
                <w:szCs w:val="18"/>
              </w:rPr>
            </w:pPr>
            <w:ins w:id="2318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184" w:author=" " w:date="2019-05-27T04:43:00Z"/>
                <w:rFonts w:ascii="Arial" w:hAnsi="Arial" w:cs="Arial"/>
                <w:sz w:val="18"/>
                <w:szCs w:val="18"/>
              </w:rPr>
            </w:pPr>
            <w:ins w:id="23185"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86" w:author=" " w:date="2019-05-27T04:43:00Z"/>
                <w:rFonts w:ascii="Arial" w:hAnsi="Arial" w:cs="Arial"/>
                <w:sz w:val="18"/>
                <w:szCs w:val="18"/>
              </w:rPr>
            </w:pPr>
            <w:ins w:id="2318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88" w:author=" " w:date="2019-05-27T04:43:00Z"/>
                <w:rFonts w:ascii="Arial" w:hAnsi="Arial" w:cs="Arial"/>
                <w:sz w:val="18"/>
                <w:szCs w:val="18"/>
              </w:rPr>
            </w:pPr>
            <w:ins w:id="2318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90" w:author=" " w:date="2019-05-27T04:43:00Z"/>
                <w:rFonts w:ascii="Arial" w:hAnsi="Arial" w:cs="Arial"/>
                <w:sz w:val="18"/>
                <w:szCs w:val="18"/>
              </w:rPr>
            </w:pPr>
            <w:ins w:id="23191" w:author=" " w:date="2019-05-27T04:43:00Z">
              <w:r w:rsidRPr="00340831">
                <w:rPr>
                  <w:rFonts w:ascii="Arial" w:hAnsi="Arial" w:cs="Arial"/>
                  <w:sz w:val="18"/>
                  <w:szCs w:val="18"/>
                </w:rPr>
                <w:t>None</w:t>
              </w:r>
            </w:ins>
          </w:p>
        </w:tc>
      </w:tr>
      <w:tr w:rsidR="007B2B12" w:rsidRPr="00340831" w:rsidTr="004C693F">
        <w:trPr>
          <w:gridAfter w:val="1"/>
          <w:wAfter w:w="12" w:type="pct"/>
          <w:cantSplit/>
          <w:ins w:id="2319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193" w:author=" " w:date="2019-05-27T04:43:00Z"/>
                <w:rFonts w:ascii="Arial" w:hAnsi="Arial" w:cs="Arial"/>
                <w:color w:val="000000"/>
                <w:sz w:val="18"/>
                <w:szCs w:val="18"/>
                <w:lang w:val="en-US"/>
              </w:rPr>
            </w:pPr>
            <w:ins w:id="23194" w:author=" " w:date="2019-05-27T04:43:00Z">
              <w:r w:rsidRPr="00340831">
                <w:rPr>
                  <w:rFonts w:ascii="Arial" w:hAnsi="Arial" w:cs="Arial"/>
                  <w:color w:val="000000"/>
                  <w:sz w:val="18"/>
                  <w:szCs w:val="18"/>
                  <w:lang w:val="en-US"/>
                </w:rPr>
                <w:t xml:space="preserve">DC_66A_n260(A-Q)_UL_66A_n260P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195" w:author=" " w:date="2019-05-27T04:43:00Z"/>
                <w:rFonts w:ascii="Arial" w:hAnsi="Arial" w:cs="Arial"/>
                <w:color w:val="000000"/>
                <w:sz w:val="18"/>
                <w:szCs w:val="18"/>
                <w:lang w:val="en-US"/>
              </w:rPr>
            </w:pPr>
            <w:ins w:id="2319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97" w:author=" " w:date="2019-05-27T04:43:00Z"/>
                <w:rStyle w:val="af2"/>
                <w:rFonts w:cs="Arial"/>
                <w:szCs w:val="18"/>
              </w:rPr>
            </w:pPr>
            <w:ins w:id="2319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199" w:author=" " w:date="2019-05-27T04:43:00Z"/>
                <w:rFonts w:ascii="Arial" w:hAnsi="Arial" w:cs="Arial"/>
                <w:sz w:val="18"/>
                <w:szCs w:val="18"/>
              </w:rPr>
            </w:pPr>
            <w:ins w:id="23200"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01" w:author=" " w:date="2019-05-27T04:43:00Z"/>
                <w:rFonts w:ascii="Arial" w:hAnsi="Arial" w:cs="Arial"/>
                <w:sz w:val="18"/>
                <w:szCs w:val="18"/>
              </w:rPr>
            </w:pPr>
            <w:ins w:id="2320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03" w:author=" " w:date="2019-05-27T04:43:00Z"/>
                <w:rFonts w:ascii="Arial" w:hAnsi="Arial" w:cs="Arial"/>
                <w:sz w:val="18"/>
                <w:szCs w:val="18"/>
              </w:rPr>
            </w:pPr>
            <w:ins w:id="2320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05" w:author=" " w:date="2019-05-27T04:43:00Z"/>
                <w:rFonts w:ascii="Arial" w:hAnsi="Arial" w:cs="Arial"/>
                <w:sz w:val="18"/>
                <w:szCs w:val="18"/>
              </w:rPr>
            </w:pPr>
            <w:ins w:id="23206" w:author=" " w:date="2019-05-27T04:43:00Z">
              <w:r w:rsidRPr="00340831">
                <w:rPr>
                  <w:rFonts w:ascii="Arial" w:hAnsi="Arial" w:cs="Arial"/>
                  <w:sz w:val="18"/>
                  <w:szCs w:val="18"/>
                </w:rPr>
                <w:t>None</w:t>
              </w:r>
            </w:ins>
          </w:p>
        </w:tc>
      </w:tr>
      <w:tr w:rsidR="007B2B12" w:rsidRPr="00340831" w:rsidTr="004C693F">
        <w:trPr>
          <w:gridAfter w:val="1"/>
          <w:wAfter w:w="12" w:type="pct"/>
          <w:cantSplit/>
          <w:ins w:id="2320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208" w:author=" " w:date="2019-05-27T04:43:00Z"/>
                <w:rFonts w:ascii="Arial" w:hAnsi="Arial" w:cs="Arial"/>
                <w:color w:val="000000"/>
                <w:sz w:val="18"/>
                <w:szCs w:val="18"/>
                <w:lang w:val="en-US"/>
              </w:rPr>
            </w:pPr>
            <w:ins w:id="23209" w:author=" " w:date="2019-05-27T04:43:00Z">
              <w:r w:rsidRPr="00340831">
                <w:rPr>
                  <w:rFonts w:ascii="Arial" w:hAnsi="Arial" w:cs="Arial"/>
                  <w:color w:val="000000"/>
                  <w:sz w:val="18"/>
                  <w:szCs w:val="18"/>
                  <w:lang w:val="en-US"/>
                </w:rPr>
                <w:t>DC_66A_n260(P-Q)_UL_66A_n260P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210" w:author=" " w:date="2019-05-27T04:43:00Z"/>
                <w:rFonts w:ascii="Arial" w:hAnsi="Arial" w:cs="Arial"/>
                <w:color w:val="000000"/>
                <w:sz w:val="18"/>
                <w:szCs w:val="18"/>
                <w:lang w:val="en-US"/>
              </w:rPr>
            </w:pPr>
            <w:ins w:id="2321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12" w:author=" " w:date="2019-05-27T04:43:00Z"/>
                <w:rStyle w:val="af2"/>
                <w:rFonts w:cs="Arial"/>
                <w:szCs w:val="18"/>
              </w:rPr>
            </w:pPr>
            <w:ins w:id="2321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214" w:author=" " w:date="2019-05-27T04:43:00Z"/>
                <w:rFonts w:ascii="Arial" w:hAnsi="Arial" w:cs="Arial"/>
                <w:sz w:val="18"/>
                <w:szCs w:val="18"/>
              </w:rPr>
            </w:pPr>
            <w:ins w:id="23215"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16" w:author=" " w:date="2019-05-27T04:43:00Z"/>
                <w:rFonts w:ascii="Arial" w:hAnsi="Arial" w:cs="Arial"/>
                <w:sz w:val="18"/>
                <w:szCs w:val="18"/>
              </w:rPr>
            </w:pPr>
            <w:ins w:id="2321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18" w:author=" " w:date="2019-05-27T04:43:00Z"/>
                <w:rFonts w:ascii="Arial" w:hAnsi="Arial" w:cs="Arial"/>
                <w:sz w:val="18"/>
                <w:szCs w:val="18"/>
              </w:rPr>
            </w:pPr>
            <w:ins w:id="2321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20" w:author=" " w:date="2019-05-27T04:43:00Z"/>
                <w:rFonts w:ascii="Arial" w:hAnsi="Arial" w:cs="Arial"/>
                <w:sz w:val="18"/>
                <w:szCs w:val="18"/>
              </w:rPr>
            </w:pPr>
            <w:ins w:id="23221" w:author=" " w:date="2019-05-27T04:43:00Z">
              <w:r w:rsidRPr="00340831">
                <w:rPr>
                  <w:rFonts w:ascii="Arial" w:hAnsi="Arial" w:cs="Arial"/>
                  <w:sz w:val="18"/>
                  <w:szCs w:val="18"/>
                </w:rPr>
                <w:t>None</w:t>
              </w:r>
            </w:ins>
          </w:p>
        </w:tc>
      </w:tr>
      <w:tr w:rsidR="007B2B12" w:rsidRPr="00340831" w:rsidTr="004C693F">
        <w:trPr>
          <w:gridAfter w:val="1"/>
          <w:wAfter w:w="12" w:type="pct"/>
          <w:cantSplit/>
          <w:ins w:id="2322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223" w:author=" " w:date="2019-05-27T04:43:00Z"/>
                <w:rFonts w:ascii="Arial" w:hAnsi="Arial" w:cs="Arial"/>
                <w:color w:val="000000"/>
                <w:sz w:val="18"/>
                <w:szCs w:val="18"/>
                <w:lang w:val="en-US"/>
              </w:rPr>
            </w:pPr>
            <w:ins w:id="23224" w:author=" " w:date="2019-05-27T04:43:00Z">
              <w:r w:rsidRPr="00340831">
                <w:rPr>
                  <w:rFonts w:ascii="Arial" w:hAnsi="Arial" w:cs="Arial"/>
                  <w:color w:val="000000"/>
                  <w:sz w:val="18"/>
                  <w:szCs w:val="18"/>
                  <w:lang w:val="en-US"/>
                </w:rPr>
                <w:t xml:space="preserve">DC_66A_n260(A-P)_UL_66A_n260Q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225" w:author=" " w:date="2019-05-27T04:43:00Z"/>
                <w:rFonts w:ascii="Arial" w:hAnsi="Arial" w:cs="Arial"/>
                <w:color w:val="000000"/>
                <w:sz w:val="18"/>
                <w:szCs w:val="18"/>
                <w:lang w:val="en-US"/>
              </w:rPr>
            </w:pPr>
            <w:ins w:id="2322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27" w:author=" " w:date="2019-05-27T04:43:00Z"/>
                <w:rStyle w:val="af2"/>
                <w:rFonts w:cs="Arial"/>
                <w:szCs w:val="18"/>
              </w:rPr>
            </w:pPr>
            <w:ins w:id="2322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229" w:author=" " w:date="2019-05-27T04:43:00Z"/>
                <w:rFonts w:ascii="Arial" w:hAnsi="Arial" w:cs="Arial"/>
                <w:sz w:val="18"/>
                <w:szCs w:val="18"/>
              </w:rPr>
            </w:pPr>
            <w:ins w:id="23230"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31" w:author=" " w:date="2019-05-27T04:43:00Z"/>
                <w:rFonts w:ascii="Arial" w:hAnsi="Arial" w:cs="Arial"/>
                <w:sz w:val="18"/>
                <w:szCs w:val="18"/>
              </w:rPr>
            </w:pPr>
            <w:ins w:id="2323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33" w:author=" " w:date="2019-05-27T04:43:00Z"/>
                <w:rFonts w:ascii="Arial" w:hAnsi="Arial" w:cs="Arial"/>
                <w:sz w:val="18"/>
                <w:szCs w:val="18"/>
              </w:rPr>
            </w:pPr>
            <w:ins w:id="2323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35" w:author=" " w:date="2019-05-27T04:43:00Z"/>
                <w:rFonts w:ascii="Arial" w:hAnsi="Arial" w:cs="Arial"/>
                <w:sz w:val="18"/>
                <w:szCs w:val="18"/>
              </w:rPr>
            </w:pPr>
            <w:ins w:id="23236" w:author=" " w:date="2019-05-27T04:43:00Z">
              <w:r w:rsidRPr="00340831">
                <w:rPr>
                  <w:rFonts w:ascii="Arial" w:hAnsi="Arial" w:cs="Arial"/>
                  <w:sz w:val="18"/>
                  <w:szCs w:val="18"/>
                </w:rPr>
                <w:t>None</w:t>
              </w:r>
            </w:ins>
          </w:p>
        </w:tc>
      </w:tr>
      <w:tr w:rsidR="007B2B12" w:rsidRPr="00340831" w:rsidTr="004C693F">
        <w:trPr>
          <w:gridAfter w:val="1"/>
          <w:wAfter w:w="12" w:type="pct"/>
          <w:cantSplit/>
          <w:ins w:id="2323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238" w:author=" " w:date="2019-05-27T04:43:00Z"/>
                <w:rFonts w:ascii="Arial" w:hAnsi="Arial" w:cs="Arial"/>
                <w:color w:val="000000"/>
                <w:sz w:val="18"/>
                <w:szCs w:val="18"/>
                <w:lang w:val="en-US"/>
              </w:rPr>
            </w:pPr>
            <w:ins w:id="23239" w:author=" " w:date="2019-05-27T04:43:00Z">
              <w:r w:rsidRPr="00340831">
                <w:rPr>
                  <w:rFonts w:ascii="Arial" w:hAnsi="Arial" w:cs="Arial"/>
                  <w:color w:val="000000"/>
                  <w:sz w:val="18"/>
                  <w:szCs w:val="18"/>
                  <w:lang w:val="en-US"/>
                </w:rPr>
                <w:lastRenderedPageBreak/>
                <w:t>DC_66A_n260(P-Q)_UL_66A_n260Q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240" w:author=" " w:date="2019-05-27T04:43:00Z"/>
                <w:rFonts w:ascii="Arial" w:hAnsi="Arial" w:cs="Arial"/>
                <w:color w:val="000000"/>
                <w:sz w:val="18"/>
                <w:szCs w:val="18"/>
                <w:lang w:val="en-US"/>
              </w:rPr>
            </w:pPr>
            <w:ins w:id="2324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42" w:author=" " w:date="2019-05-27T04:43:00Z"/>
                <w:rStyle w:val="af2"/>
                <w:rFonts w:cs="Arial"/>
                <w:szCs w:val="18"/>
              </w:rPr>
            </w:pPr>
            <w:ins w:id="2324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244" w:author=" " w:date="2019-05-27T04:43:00Z"/>
                <w:rFonts w:ascii="Arial" w:hAnsi="Arial" w:cs="Arial"/>
                <w:sz w:val="18"/>
                <w:szCs w:val="18"/>
              </w:rPr>
            </w:pPr>
            <w:ins w:id="23245"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46" w:author=" " w:date="2019-05-27T04:43:00Z"/>
                <w:rFonts w:ascii="Arial" w:hAnsi="Arial" w:cs="Arial"/>
                <w:sz w:val="18"/>
                <w:szCs w:val="18"/>
              </w:rPr>
            </w:pPr>
            <w:ins w:id="2324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48" w:author=" " w:date="2019-05-27T04:43:00Z"/>
                <w:rFonts w:ascii="Arial" w:hAnsi="Arial" w:cs="Arial"/>
                <w:sz w:val="18"/>
                <w:szCs w:val="18"/>
              </w:rPr>
            </w:pPr>
            <w:ins w:id="2324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50" w:author=" " w:date="2019-05-27T04:43:00Z"/>
                <w:rFonts w:ascii="Arial" w:hAnsi="Arial" w:cs="Arial"/>
                <w:sz w:val="18"/>
                <w:szCs w:val="18"/>
              </w:rPr>
            </w:pPr>
            <w:ins w:id="23251" w:author=" " w:date="2019-05-27T04:43:00Z">
              <w:r w:rsidRPr="00340831">
                <w:rPr>
                  <w:rFonts w:ascii="Arial" w:hAnsi="Arial" w:cs="Arial"/>
                  <w:sz w:val="18"/>
                  <w:szCs w:val="18"/>
                </w:rPr>
                <w:t>None</w:t>
              </w:r>
            </w:ins>
          </w:p>
        </w:tc>
      </w:tr>
      <w:tr w:rsidR="007B2B12" w:rsidRPr="00340831" w:rsidTr="004C693F">
        <w:trPr>
          <w:gridAfter w:val="1"/>
          <w:wAfter w:w="12" w:type="pct"/>
          <w:cantSplit/>
          <w:ins w:id="2325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253" w:author=" " w:date="2019-05-27T04:43:00Z"/>
                <w:rFonts w:ascii="Arial" w:hAnsi="Arial" w:cs="Arial"/>
                <w:color w:val="000000"/>
                <w:sz w:val="18"/>
                <w:szCs w:val="18"/>
                <w:lang w:val="en-US"/>
              </w:rPr>
            </w:pPr>
            <w:ins w:id="23254" w:author=" " w:date="2019-05-27T04:43:00Z">
              <w:r w:rsidRPr="00340831">
                <w:rPr>
                  <w:rFonts w:ascii="Arial" w:hAnsi="Arial" w:cs="Arial"/>
                  <w:color w:val="000000"/>
                  <w:sz w:val="18"/>
                  <w:szCs w:val="18"/>
                  <w:lang w:val="en-US"/>
                </w:rPr>
                <w:t xml:space="preserve">DC_66A_n260(3A-P)_UL_66A_n260A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255" w:author=" " w:date="2019-05-27T04:43:00Z"/>
                <w:rFonts w:ascii="Arial" w:hAnsi="Arial" w:cs="Arial"/>
                <w:color w:val="000000"/>
                <w:sz w:val="18"/>
                <w:szCs w:val="18"/>
                <w:lang w:val="en-US"/>
              </w:rPr>
            </w:pPr>
            <w:ins w:id="2325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57" w:author=" " w:date="2019-05-27T04:43:00Z"/>
                <w:rStyle w:val="af2"/>
                <w:rFonts w:cs="Arial"/>
                <w:szCs w:val="18"/>
              </w:rPr>
            </w:pPr>
            <w:ins w:id="2325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259" w:author=" " w:date="2019-05-27T04:43:00Z"/>
                <w:rFonts w:ascii="Arial" w:hAnsi="Arial" w:cs="Arial"/>
                <w:sz w:val="18"/>
                <w:szCs w:val="18"/>
              </w:rPr>
            </w:pPr>
            <w:ins w:id="23260"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61" w:author=" " w:date="2019-05-27T04:43:00Z"/>
                <w:rFonts w:ascii="Arial" w:hAnsi="Arial" w:cs="Arial"/>
                <w:sz w:val="18"/>
                <w:szCs w:val="18"/>
              </w:rPr>
            </w:pPr>
            <w:ins w:id="2326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63" w:author=" " w:date="2019-05-27T04:43:00Z"/>
                <w:rFonts w:ascii="Arial" w:hAnsi="Arial" w:cs="Arial"/>
                <w:sz w:val="18"/>
                <w:szCs w:val="18"/>
              </w:rPr>
            </w:pPr>
            <w:ins w:id="2326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65" w:author=" " w:date="2019-05-27T04:43:00Z"/>
                <w:rFonts w:ascii="Arial" w:hAnsi="Arial" w:cs="Arial"/>
                <w:sz w:val="18"/>
                <w:szCs w:val="18"/>
              </w:rPr>
            </w:pPr>
            <w:ins w:id="23266" w:author=" " w:date="2019-05-27T04:43:00Z">
              <w:r w:rsidRPr="00340831">
                <w:rPr>
                  <w:rFonts w:ascii="Arial" w:hAnsi="Arial" w:cs="Arial"/>
                  <w:sz w:val="18"/>
                  <w:szCs w:val="18"/>
                </w:rPr>
                <w:t>None</w:t>
              </w:r>
            </w:ins>
          </w:p>
        </w:tc>
      </w:tr>
      <w:tr w:rsidR="007B2B12" w:rsidRPr="00340831" w:rsidTr="004C693F">
        <w:trPr>
          <w:gridAfter w:val="1"/>
          <w:wAfter w:w="12" w:type="pct"/>
          <w:cantSplit/>
          <w:ins w:id="2326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268" w:author=" " w:date="2019-05-27T04:43:00Z"/>
                <w:rFonts w:ascii="Arial" w:hAnsi="Arial" w:cs="Arial"/>
                <w:color w:val="000000"/>
                <w:sz w:val="18"/>
                <w:szCs w:val="18"/>
                <w:lang w:val="en-US"/>
              </w:rPr>
            </w:pPr>
            <w:ins w:id="23269" w:author=" " w:date="2019-05-27T04:43:00Z">
              <w:r w:rsidRPr="00340831">
                <w:rPr>
                  <w:rFonts w:ascii="Arial" w:hAnsi="Arial" w:cs="Arial"/>
                  <w:color w:val="000000"/>
                  <w:sz w:val="18"/>
                  <w:szCs w:val="18"/>
                  <w:lang w:val="en-US"/>
                </w:rPr>
                <w:t>DC_66A_n260(2A-O-P)_UL_66A_n260A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270" w:author=" " w:date="2019-05-27T04:43:00Z"/>
                <w:rFonts w:ascii="Arial" w:hAnsi="Arial" w:cs="Arial"/>
                <w:color w:val="000000"/>
                <w:sz w:val="18"/>
                <w:szCs w:val="18"/>
                <w:lang w:val="en-US"/>
              </w:rPr>
            </w:pPr>
            <w:ins w:id="2327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72" w:author=" " w:date="2019-05-27T04:43:00Z"/>
                <w:rStyle w:val="af2"/>
                <w:rFonts w:cs="Arial"/>
                <w:szCs w:val="18"/>
              </w:rPr>
            </w:pPr>
            <w:ins w:id="2327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274" w:author=" " w:date="2019-05-27T04:43:00Z"/>
                <w:rFonts w:ascii="Arial" w:hAnsi="Arial" w:cs="Arial"/>
                <w:sz w:val="18"/>
                <w:szCs w:val="18"/>
              </w:rPr>
            </w:pPr>
            <w:ins w:id="23275"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76" w:author=" " w:date="2019-05-27T04:43:00Z"/>
                <w:rFonts w:ascii="Arial" w:hAnsi="Arial" w:cs="Arial"/>
                <w:sz w:val="18"/>
                <w:szCs w:val="18"/>
              </w:rPr>
            </w:pPr>
            <w:ins w:id="2327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78" w:author=" " w:date="2019-05-27T04:43:00Z"/>
                <w:rFonts w:ascii="Arial" w:hAnsi="Arial" w:cs="Arial"/>
                <w:sz w:val="18"/>
                <w:szCs w:val="18"/>
              </w:rPr>
            </w:pPr>
            <w:ins w:id="2327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80" w:author=" " w:date="2019-05-27T04:43:00Z"/>
                <w:rFonts w:ascii="Arial" w:hAnsi="Arial" w:cs="Arial"/>
                <w:sz w:val="18"/>
                <w:szCs w:val="18"/>
              </w:rPr>
            </w:pPr>
            <w:ins w:id="23281" w:author=" " w:date="2019-05-27T04:43:00Z">
              <w:r w:rsidRPr="00340831">
                <w:rPr>
                  <w:rFonts w:ascii="Arial" w:hAnsi="Arial" w:cs="Arial"/>
                  <w:sz w:val="18"/>
                  <w:szCs w:val="18"/>
                </w:rPr>
                <w:t>None</w:t>
              </w:r>
            </w:ins>
          </w:p>
        </w:tc>
      </w:tr>
      <w:tr w:rsidR="007B2B12" w:rsidRPr="00340831" w:rsidTr="004C693F">
        <w:trPr>
          <w:gridAfter w:val="1"/>
          <w:wAfter w:w="12" w:type="pct"/>
          <w:cantSplit/>
          <w:ins w:id="2328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283" w:author=" " w:date="2019-05-27T04:43:00Z"/>
                <w:rFonts w:ascii="Arial" w:hAnsi="Arial" w:cs="Arial"/>
                <w:color w:val="000000"/>
                <w:sz w:val="18"/>
                <w:szCs w:val="18"/>
                <w:lang w:val="en-US"/>
              </w:rPr>
            </w:pPr>
            <w:ins w:id="23284" w:author=" " w:date="2019-05-27T04:43:00Z">
              <w:r w:rsidRPr="00340831">
                <w:rPr>
                  <w:rFonts w:ascii="Arial" w:hAnsi="Arial" w:cs="Arial"/>
                  <w:color w:val="000000"/>
                  <w:sz w:val="18"/>
                  <w:szCs w:val="18"/>
                  <w:lang w:val="en-US"/>
                </w:rPr>
                <w:t xml:space="preserve">DC_66A_n260(3A-O)_UL_66A_n260O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285" w:author=" " w:date="2019-05-27T04:43:00Z"/>
                <w:rFonts w:ascii="Arial" w:hAnsi="Arial" w:cs="Arial"/>
                <w:color w:val="000000"/>
                <w:sz w:val="18"/>
                <w:szCs w:val="18"/>
                <w:lang w:val="en-US"/>
              </w:rPr>
            </w:pPr>
            <w:ins w:id="2328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87" w:author=" " w:date="2019-05-27T04:43:00Z"/>
                <w:rStyle w:val="af2"/>
                <w:rFonts w:cs="Arial"/>
                <w:szCs w:val="18"/>
              </w:rPr>
            </w:pPr>
            <w:ins w:id="2328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289" w:author=" " w:date="2019-05-27T04:43:00Z"/>
                <w:rFonts w:ascii="Arial" w:hAnsi="Arial" w:cs="Arial"/>
                <w:sz w:val="18"/>
                <w:szCs w:val="18"/>
              </w:rPr>
            </w:pPr>
            <w:ins w:id="23290"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91" w:author=" " w:date="2019-05-27T04:43:00Z"/>
                <w:rFonts w:ascii="Arial" w:hAnsi="Arial" w:cs="Arial"/>
                <w:sz w:val="18"/>
                <w:szCs w:val="18"/>
              </w:rPr>
            </w:pPr>
            <w:ins w:id="2329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93" w:author=" " w:date="2019-05-27T04:43:00Z"/>
                <w:rFonts w:ascii="Arial" w:hAnsi="Arial" w:cs="Arial"/>
                <w:sz w:val="18"/>
                <w:szCs w:val="18"/>
              </w:rPr>
            </w:pPr>
            <w:ins w:id="23294"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95" w:author=" " w:date="2019-05-27T04:43:00Z"/>
                <w:rFonts w:ascii="Arial" w:hAnsi="Arial" w:cs="Arial"/>
                <w:sz w:val="18"/>
                <w:szCs w:val="18"/>
              </w:rPr>
            </w:pPr>
            <w:ins w:id="23296" w:author=" " w:date="2019-05-27T04:43:00Z">
              <w:r w:rsidRPr="00340831">
                <w:rPr>
                  <w:rFonts w:ascii="Arial" w:hAnsi="Arial" w:cs="Arial"/>
                  <w:sz w:val="18"/>
                  <w:szCs w:val="18"/>
                </w:rPr>
                <w:t>None</w:t>
              </w:r>
            </w:ins>
          </w:p>
        </w:tc>
      </w:tr>
      <w:tr w:rsidR="007B2B12" w:rsidRPr="00340831" w:rsidTr="004C693F">
        <w:trPr>
          <w:gridAfter w:val="1"/>
          <w:wAfter w:w="12" w:type="pct"/>
          <w:cantSplit/>
          <w:trHeight w:val="782"/>
          <w:ins w:id="2329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298" w:author=" " w:date="2019-05-27T04:43:00Z"/>
                <w:rFonts w:ascii="Arial" w:hAnsi="Arial" w:cs="Arial"/>
                <w:color w:val="000000"/>
                <w:sz w:val="18"/>
                <w:szCs w:val="18"/>
                <w:lang w:val="en-US"/>
              </w:rPr>
            </w:pPr>
            <w:ins w:id="23299" w:author=" " w:date="2019-05-27T04:43:00Z">
              <w:r w:rsidRPr="00340831">
                <w:rPr>
                  <w:rFonts w:ascii="Arial" w:hAnsi="Arial" w:cs="Arial"/>
                  <w:color w:val="000000"/>
                  <w:sz w:val="18"/>
                  <w:szCs w:val="18"/>
                  <w:lang w:val="en-US"/>
                </w:rPr>
                <w:t xml:space="preserve">DC_66A_n260(3A-P)_UL_66A_n260P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300" w:author=" " w:date="2019-05-27T04:43:00Z"/>
                <w:rFonts w:ascii="Arial" w:hAnsi="Arial" w:cs="Arial"/>
                <w:color w:val="000000"/>
                <w:sz w:val="18"/>
                <w:szCs w:val="18"/>
                <w:lang w:val="en-US"/>
              </w:rPr>
            </w:pPr>
            <w:ins w:id="2330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02" w:author=" " w:date="2019-05-27T04:43:00Z"/>
                <w:rStyle w:val="af2"/>
                <w:rFonts w:cs="Arial"/>
                <w:szCs w:val="18"/>
              </w:rPr>
            </w:pPr>
            <w:ins w:id="2330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304" w:author=" " w:date="2019-05-27T04:43:00Z"/>
                <w:rFonts w:ascii="Arial" w:hAnsi="Arial" w:cs="Arial"/>
                <w:sz w:val="18"/>
                <w:szCs w:val="18"/>
              </w:rPr>
            </w:pPr>
            <w:ins w:id="23305"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06" w:author=" " w:date="2019-05-27T04:43:00Z"/>
                <w:rFonts w:ascii="Arial" w:hAnsi="Arial" w:cs="Arial"/>
                <w:sz w:val="18"/>
                <w:szCs w:val="18"/>
              </w:rPr>
            </w:pPr>
            <w:ins w:id="2330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08" w:author=" " w:date="2019-05-27T04:43:00Z"/>
                <w:rFonts w:ascii="Arial" w:hAnsi="Arial" w:cs="Arial"/>
                <w:sz w:val="18"/>
                <w:szCs w:val="18"/>
              </w:rPr>
            </w:pPr>
            <w:ins w:id="23309" w:author=" " w:date="2019-05-27T04:43:00Z">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10" w:author=" " w:date="2019-05-27T04:43:00Z"/>
                <w:rFonts w:ascii="Arial" w:hAnsi="Arial" w:cs="Arial"/>
                <w:sz w:val="18"/>
                <w:szCs w:val="18"/>
              </w:rPr>
            </w:pPr>
            <w:ins w:id="23311" w:author=" " w:date="2019-05-27T04:43:00Z">
              <w:r w:rsidRPr="00340831">
                <w:rPr>
                  <w:rFonts w:ascii="Arial" w:hAnsi="Arial" w:cs="Arial"/>
                  <w:sz w:val="18"/>
                  <w:szCs w:val="18"/>
                </w:rPr>
                <w:t>None</w:t>
              </w:r>
            </w:ins>
          </w:p>
        </w:tc>
      </w:tr>
      <w:tr w:rsidR="007B2B12" w:rsidRPr="00340831" w:rsidTr="004C693F">
        <w:trPr>
          <w:gridAfter w:val="1"/>
          <w:wAfter w:w="12" w:type="pct"/>
          <w:cantSplit/>
          <w:ins w:id="2331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313" w:author=" " w:date="2019-05-27T04:43:00Z"/>
                <w:rFonts w:ascii="Arial" w:hAnsi="Arial" w:cs="Arial"/>
                <w:color w:val="000000"/>
                <w:sz w:val="18"/>
                <w:szCs w:val="18"/>
                <w:lang w:val="en-US"/>
              </w:rPr>
            </w:pPr>
            <w:ins w:id="23314" w:author=" " w:date="2019-05-27T04:43:00Z">
              <w:r w:rsidRPr="00340831">
                <w:rPr>
                  <w:rFonts w:ascii="Arial" w:hAnsi="Arial" w:cs="Arial"/>
                  <w:color w:val="000000"/>
                  <w:sz w:val="18"/>
                  <w:szCs w:val="18"/>
                  <w:lang w:val="en-US"/>
                </w:rPr>
                <w:t>DC_66A_n260(2A-O-P)_UL_66A_n260O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315" w:author=" " w:date="2019-05-27T04:43:00Z"/>
                <w:rFonts w:ascii="Arial" w:hAnsi="Arial" w:cs="Arial"/>
                <w:color w:val="000000"/>
                <w:sz w:val="18"/>
                <w:szCs w:val="18"/>
                <w:lang w:val="en-US"/>
              </w:rPr>
            </w:pPr>
            <w:ins w:id="2331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17" w:author=" " w:date="2019-05-27T04:43:00Z"/>
                <w:rStyle w:val="af2"/>
                <w:rFonts w:cs="Arial"/>
                <w:szCs w:val="18"/>
              </w:rPr>
            </w:pPr>
            <w:ins w:id="2331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319" w:author=" " w:date="2019-05-27T04:43:00Z"/>
                <w:rFonts w:ascii="Arial" w:hAnsi="Arial" w:cs="Arial"/>
                <w:sz w:val="18"/>
                <w:szCs w:val="18"/>
              </w:rPr>
            </w:pPr>
            <w:ins w:id="23320"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21" w:author=" " w:date="2019-05-27T04:43:00Z"/>
                <w:rFonts w:ascii="Arial" w:hAnsi="Arial" w:cs="Arial"/>
                <w:sz w:val="18"/>
                <w:szCs w:val="18"/>
              </w:rPr>
            </w:pPr>
            <w:ins w:id="2332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23" w:author=" " w:date="2019-05-27T04:43:00Z"/>
                <w:rFonts w:ascii="Arial" w:hAnsi="Arial" w:cs="Arial"/>
                <w:sz w:val="18"/>
                <w:szCs w:val="18"/>
              </w:rPr>
            </w:pPr>
            <w:ins w:id="23324"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25" w:author=" " w:date="2019-05-27T04:43:00Z"/>
                <w:rFonts w:ascii="Arial" w:hAnsi="Arial" w:cs="Arial"/>
                <w:sz w:val="18"/>
                <w:szCs w:val="18"/>
              </w:rPr>
            </w:pPr>
            <w:ins w:id="23326" w:author=" " w:date="2019-05-27T04:43:00Z">
              <w:r w:rsidRPr="00340831">
                <w:rPr>
                  <w:rFonts w:ascii="Arial" w:hAnsi="Arial" w:cs="Arial"/>
                  <w:sz w:val="18"/>
                  <w:szCs w:val="18"/>
                </w:rPr>
                <w:t>None</w:t>
              </w:r>
            </w:ins>
          </w:p>
        </w:tc>
      </w:tr>
      <w:tr w:rsidR="007B2B12" w:rsidRPr="00340831" w:rsidTr="004C693F">
        <w:trPr>
          <w:gridAfter w:val="1"/>
          <w:wAfter w:w="12" w:type="pct"/>
          <w:cantSplit/>
          <w:ins w:id="2332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328" w:author=" " w:date="2019-05-27T04:43:00Z"/>
                <w:rFonts w:ascii="Arial" w:hAnsi="Arial" w:cs="Arial"/>
                <w:color w:val="000000"/>
                <w:sz w:val="18"/>
                <w:szCs w:val="18"/>
                <w:lang w:val="en-US"/>
              </w:rPr>
            </w:pPr>
            <w:ins w:id="23329" w:author=" " w:date="2019-05-27T04:43:00Z">
              <w:r w:rsidRPr="00340831">
                <w:rPr>
                  <w:rFonts w:ascii="Arial" w:hAnsi="Arial" w:cs="Arial"/>
                  <w:color w:val="000000"/>
                  <w:sz w:val="18"/>
                  <w:szCs w:val="18"/>
                  <w:lang w:val="en-US"/>
                </w:rPr>
                <w:t>DC_66A_n260(2A-O-P)_UL_66A_n260P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330" w:author=" " w:date="2019-05-27T04:43:00Z"/>
                <w:rFonts w:ascii="Arial" w:hAnsi="Arial" w:cs="Arial"/>
                <w:color w:val="000000"/>
                <w:sz w:val="18"/>
                <w:szCs w:val="18"/>
                <w:lang w:val="en-US"/>
              </w:rPr>
            </w:pPr>
            <w:ins w:id="2333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32" w:author=" " w:date="2019-05-27T04:43:00Z"/>
                <w:rStyle w:val="af2"/>
                <w:rFonts w:cs="Arial"/>
                <w:szCs w:val="18"/>
              </w:rPr>
            </w:pPr>
            <w:ins w:id="2333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334" w:author=" " w:date="2019-05-27T04:43:00Z"/>
                <w:rFonts w:ascii="Arial" w:hAnsi="Arial" w:cs="Arial"/>
                <w:sz w:val="18"/>
                <w:szCs w:val="18"/>
              </w:rPr>
            </w:pPr>
            <w:ins w:id="23335"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36" w:author=" " w:date="2019-05-27T04:43:00Z"/>
                <w:rFonts w:ascii="Arial" w:hAnsi="Arial" w:cs="Arial"/>
                <w:sz w:val="18"/>
                <w:szCs w:val="18"/>
              </w:rPr>
            </w:pPr>
            <w:ins w:id="2333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38" w:author=" " w:date="2019-05-27T04:43:00Z"/>
                <w:rFonts w:ascii="Arial" w:hAnsi="Arial" w:cs="Arial"/>
                <w:sz w:val="18"/>
                <w:szCs w:val="18"/>
              </w:rPr>
            </w:pPr>
            <w:ins w:id="23339"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40" w:author=" " w:date="2019-05-27T04:43:00Z"/>
                <w:rFonts w:ascii="Arial" w:hAnsi="Arial" w:cs="Arial"/>
                <w:sz w:val="18"/>
                <w:szCs w:val="18"/>
              </w:rPr>
            </w:pPr>
            <w:ins w:id="23341" w:author=" " w:date="2019-05-27T04:43:00Z">
              <w:r w:rsidRPr="00340831">
                <w:rPr>
                  <w:rFonts w:ascii="Arial" w:hAnsi="Arial" w:cs="Arial"/>
                  <w:sz w:val="18"/>
                  <w:szCs w:val="18"/>
                </w:rPr>
                <w:t>None</w:t>
              </w:r>
            </w:ins>
          </w:p>
        </w:tc>
      </w:tr>
      <w:tr w:rsidR="007B2B12" w:rsidRPr="00340831" w:rsidTr="004C693F">
        <w:trPr>
          <w:gridAfter w:val="1"/>
          <w:wAfter w:w="12" w:type="pct"/>
          <w:cantSplit/>
          <w:ins w:id="2334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343" w:author=" " w:date="2019-05-27T04:43:00Z"/>
                <w:rFonts w:ascii="Arial" w:hAnsi="Arial" w:cs="Arial"/>
                <w:color w:val="000000"/>
                <w:sz w:val="18"/>
                <w:szCs w:val="18"/>
                <w:lang w:val="en-US"/>
              </w:rPr>
            </w:pPr>
            <w:ins w:id="23344" w:author=" " w:date="2019-05-27T04:43:00Z">
              <w:r w:rsidRPr="00340831">
                <w:rPr>
                  <w:rFonts w:ascii="Arial" w:hAnsi="Arial" w:cs="Arial"/>
                  <w:color w:val="000000"/>
                  <w:sz w:val="18"/>
                  <w:szCs w:val="18"/>
                  <w:lang w:val="en-US"/>
                </w:rPr>
                <w:t xml:space="preserve">DC_66A_n260(4A-O)_UL_66A_n260O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345" w:author=" " w:date="2019-05-27T04:43:00Z"/>
                <w:rFonts w:ascii="Arial" w:hAnsi="Arial" w:cs="Arial"/>
                <w:color w:val="000000"/>
                <w:sz w:val="18"/>
                <w:szCs w:val="18"/>
                <w:lang w:val="en-US"/>
              </w:rPr>
            </w:pPr>
            <w:ins w:id="2334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47" w:author=" " w:date="2019-05-27T04:43:00Z"/>
                <w:rStyle w:val="af2"/>
                <w:rFonts w:cs="Arial"/>
                <w:szCs w:val="18"/>
              </w:rPr>
            </w:pPr>
            <w:ins w:id="2334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349" w:author=" " w:date="2019-05-27T04:43:00Z"/>
                <w:rFonts w:ascii="Arial" w:hAnsi="Arial" w:cs="Arial"/>
                <w:sz w:val="18"/>
                <w:szCs w:val="18"/>
              </w:rPr>
            </w:pPr>
            <w:ins w:id="23350"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51" w:author=" " w:date="2019-05-27T04:43:00Z"/>
                <w:rFonts w:ascii="Arial" w:hAnsi="Arial" w:cs="Arial"/>
                <w:sz w:val="18"/>
                <w:szCs w:val="18"/>
              </w:rPr>
            </w:pPr>
            <w:ins w:id="2335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53" w:author=" " w:date="2019-05-27T04:43:00Z"/>
                <w:rFonts w:ascii="Arial" w:hAnsi="Arial" w:cs="Arial"/>
                <w:sz w:val="18"/>
                <w:szCs w:val="18"/>
              </w:rPr>
            </w:pPr>
            <w:ins w:id="23354"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55" w:author=" " w:date="2019-05-27T04:43:00Z"/>
                <w:rFonts w:ascii="Arial" w:hAnsi="Arial" w:cs="Arial"/>
                <w:sz w:val="18"/>
                <w:szCs w:val="18"/>
              </w:rPr>
            </w:pPr>
            <w:ins w:id="23356" w:author=" " w:date="2019-05-27T04:43:00Z">
              <w:r w:rsidRPr="00340831">
                <w:rPr>
                  <w:rFonts w:ascii="Arial" w:hAnsi="Arial" w:cs="Arial"/>
                  <w:sz w:val="18"/>
                  <w:szCs w:val="18"/>
                </w:rPr>
                <w:t>None</w:t>
              </w:r>
            </w:ins>
          </w:p>
        </w:tc>
      </w:tr>
      <w:tr w:rsidR="007B2B12" w:rsidRPr="00340831" w:rsidTr="004C693F">
        <w:trPr>
          <w:gridAfter w:val="1"/>
          <w:wAfter w:w="12" w:type="pct"/>
          <w:cantSplit/>
          <w:ins w:id="2335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358" w:author=" " w:date="2019-05-27T04:43:00Z"/>
                <w:rFonts w:ascii="Arial" w:hAnsi="Arial" w:cs="Arial"/>
                <w:color w:val="000000"/>
                <w:sz w:val="18"/>
                <w:szCs w:val="18"/>
                <w:lang w:val="en-US"/>
              </w:rPr>
            </w:pPr>
            <w:ins w:id="23359" w:author=" " w:date="2019-05-27T04:43:00Z">
              <w:r w:rsidRPr="00340831">
                <w:rPr>
                  <w:rFonts w:ascii="Arial" w:hAnsi="Arial" w:cs="Arial"/>
                  <w:color w:val="000000"/>
                  <w:sz w:val="18"/>
                  <w:szCs w:val="18"/>
                  <w:lang w:val="en-US"/>
                </w:rPr>
                <w:t>DC_66A_n260(3A-2O)_UL_66A_n260O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360" w:author=" " w:date="2019-05-27T04:43:00Z"/>
                <w:rFonts w:ascii="Arial" w:hAnsi="Arial" w:cs="Arial"/>
                <w:color w:val="000000"/>
                <w:sz w:val="18"/>
                <w:szCs w:val="18"/>
                <w:lang w:val="en-US"/>
              </w:rPr>
            </w:pPr>
            <w:ins w:id="2336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62" w:author=" " w:date="2019-05-27T04:43:00Z"/>
                <w:rStyle w:val="af2"/>
                <w:rFonts w:cs="Arial"/>
                <w:szCs w:val="18"/>
              </w:rPr>
            </w:pPr>
            <w:ins w:id="2336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364" w:author=" " w:date="2019-05-27T04:43:00Z"/>
                <w:rFonts w:ascii="Arial" w:hAnsi="Arial" w:cs="Arial"/>
                <w:sz w:val="18"/>
                <w:szCs w:val="18"/>
              </w:rPr>
            </w:pPr>
            <w:ins w:id="23365"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66" w:author=" " w:date="2019-05-27T04:43:00Z"/>
                <w:rFonts w:ascii="Arial" w:hAnsi="Arial" w:cs="Arial"/>
                <w:sz w:val="18"/>
                <w:szCs w:val="18"/>
              </w:rPr>
            </w:pPr>
            <w:ins w:id="2336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68" w:author=" " w:date="2019-05-27T04:43:00Z"/>
                <w:rFonts w:ascii="Arial" w:hAnsi="Arial" w:cs="Arial"/>
                <w:sz w:val="18"/>
                <w:szCs w:val="18"/>
              </w:rPr>
            </w:pPr>
            <w:ins w:id="23369"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70" w:author=" " w:date="2019-05-27T04:43:00Z"/>
                <w:rFonts w:ascii="Arial" w:hAnsi="Arial" w:cs="Arial"/>
                <w:sz w:val="18"/>
                <w:szCs w:val="18"/>
              </w:rPr>
            </w:pPr>
            <w:ins w:id="23371" w:author=" " w:date="2019-05-27T04:43:00Z">
              <w:r w:rsidRPr="00340831">
                <w:rPr>
                  <w:rFonts w:ascii="Arial" w:hAnsi="Arial" w:cs="Arial"/>
                  <w:sz w:val="18"/>
                  <w:szCs w:val="18"/>
                </w:rPr>
                <w:t>None</w:t>
              </w:r>
            </w:ins>
          </w:p>
        </w:tc>
      </w:tr>
      <w:tr w:rsidR="007B2B12" w:rsidRPr="00340831" w:rsidTr="004C693F">
        <w:trPr>
          <w:gridAfter w:val="1"/>
          <w:wAfter w:w="12" w:type="pct"/>
          <w:cantSplit/>
          <w:ins w:id="2337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373" w:author=" " w:date="2019-05-27T04:43:00Z"/>
                <w:rFonts w:ascii="Arial" w:hAnsi="Arial" w:cs="Arial"/>
                <w:color w:val="000000"/>
                <w:sz w:val="18"/>
                <w:szCs w:val="18"/>
                <w:lang w:val="en-US"/>
              </w:rPr>
            </w:pPr>
            <w:ins w:id="23374" w:author=" " w:date="2019-05-27T04:43:00Z">
              <w:r w:rsidRPr="00340831">
                <w:rPr>
                  <w:rFonts w:ascii="Arial" w:hAnsi="Arial" w:cs="Arial"/>
                  <w:color w:val="000000"/>
                  <w:sz w:val="18"/>
                  <w:szCs w:val="18"/>
                  <w:lang w:val="en-US"/>
                </w:rPr>
                <w:t>DC_66A_n260A_UL_66A_n260A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375" w:author=" " w:date="2019-05-27T04:43:00Z"/>
                <w:rFonts w:ascii="Arial" w:hAnsi="Arial" w:cs="Arial"/>
                <w:color w:val="000000"/>
                <w:sz w:val="18"/>
                <w:szCs w:val="18"/>
                <w:lang w:val="en-US"/>
              </w:rPr>
            </w:pPr>
            <w:ins w:id="2337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77" w:author=" " w:date="2019-05-27T04:43:00Z"/>
                <w:rStyle w:val="af2"/>
                <w:rFonts w:cs="Arial"/>
                <w:szCs w:val="18"/>
              </w:rPr>
            </w:pPr>
            <w:ins w:id="2337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379" w:author=" " w:date="2019-05-27T04:43:00Z"/>
                <w:rFonts w:ascii="Arial" w:hAnsi="Arial" w:cs="Arial"/>
                <w:sz w:val="18"/>
                <w:szCs w:val="18"/>
              </w:rPr>
            </w:pPr>
            <w:ins w:id="23380"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81" w:author=" " w:date="2019-05-27T04:43:00Z"/>
                <w:rFonts w:ascii="Arial" w:hAnsi="Arial" w:cs="Arial"/>
                <w:sz w:val="18"/>
                <w:szCs w:val="18"/>
              </w:rPr>
            </w:pPr>
            <w:ins w:id="2338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83" w:author=" " w:date="2019-05-27T04:43:00Z"/>
                <w:rFonts w:ascii="Arial" w:hAnsi="Arial" w:cs="Arial"/>
                <w:sz w:val="18"/>
                <w:szCs w:val="18"/>
              </w:rPr>
            </w:pPr>
            <w:ins w:id="23384"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85" w:author=" " w:date="2019-05-27T04:43:00Z"/>
                <w:rFonts w:ascii="Arial" w:hAnsi="Arial" w:cs="Arial"/>
                <w:sz w:val="18"/>
                <w:szCs w:val="18"/>
              </w:rPr>
            </w:pPr>
            <w:ins w:id="23386" w:author=" " w:date="2019-05-27T04:43:00Z">
              <w:r w:rsidRPr="00340831">
                <w:rPr>
                  <w:rFonts w:ascii="Arial" w:hAnsi="Arial" w:cs="Arial"/>
                  <w:sz w:val="18"/>
                  <w:szCs w:val="18"/>
                </w:rPr>
                <w:t>None</w:t>
              </w:r>
            </w:ins>
          </w:p>
        </w:tc>
      </w:tr>
      <w:tr w:rsidR="007B2B12" w:rsidRPr="00340831" w:rsidTr="004C693F">
        <w:trPr>
          <w:gridAfter w:val="1"/>
          <w:wAfter w:w="12" w:type="pct"/>
          <w:cantSplit/>
          <w:ins w:id="2338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388" w:author=" " w:date="2019-05-27T04:43:00Z"/>
                <w:rFonts w:ascii="Arial" w:hAnsi="Arial" w:cs="Arial"/>
                <w:color w:val="000000"/>
                <w:sz w:val="18"/>
                <w:szCs w:val="18"/>
                <w:lang w:val="en-US"/>
              </w:rPr>
            </w:pPr>
            <w:ins w:id="23389" w:author=" " w:date="2019-05-27T04:43:00Z">
              <w:r w:rsidRPr="00340831">
                <w:rPr>
                  <w:rFonts w:ascii="Arial" w:hAnsi="Arial" w:cs="Arial"/>
                  <w:color w:val="000000"/>
                  <w:sz w:val="18"/>
                  <w:szCs w:val="18"/>
                  <w:lang w:val="en-US"/>
                </w:rPr>
                <w:t>DC_66A_n260(A-H)_UL_66A_n260G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390" w:author=" " w:date="2019-05-27T04:43:00Z"/>
                <w:rFonts w:ascii="Arial" w:hAnsi="Arial" w:cs="Arial"/>
                <w:color w:val="000000"/>
                <w:sz w:val="18"/>
                <w:szCs w:val="18"/>
                <w:lang w:val="en-US"/>
              </w:rPr>
            </w:pPr>
            <w:ins w:id="2339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92" w:author=" " w:date="2019-05-27T04:43:00Z"/>
                <w:rStyle w:val="af2"/>
                <w:rFonts w:cs="Arial"/>
                <w:szCs w:val="18"/>
              </w:rPr>
            </w:pPr>
            <w:ins w:id="2339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394" w:author=" " w:date="2019-05-27T04:43:00Z"/>
                <w:rFonts w:ascii="Arial" w:hAnsi="Arial" w:cs="Arial"/>
                <w:sz w:val="18"/>
                <w:szCs w:val="18"/>
              </w:rPr>
            </w:pPr>
            <w:ins w:id="23395"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96" w:author=" " w:date="2019-05-27T04:43:00Z"/>
                <w:rFonts w:ascii="Arial" w:hAnsi="Arial" w:cs="Arial"/>
                <w:sz w:val="18"/>
                <w:szCs w:val="18"/>
              </w:rPr>
            </w:pPr>
            <w:ins w:id="2339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98" w:author=" " w:date="2019-05-27T04:43:00Z"/>
                <w:rFonts w:ascii="Arial" w:hAnsi="Arial" w:cs="Arial"/>
                <w:sz w:val="18"/>
                <w:szCs w:val="18"/>
              </w:rPr>
            </w:pPr>
            <w:ins w:id="23399"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00" w:author=" " w:date="2019-05-27T04:43:00Z"/>
                <w:rFonts w:ascii="Arial" w:hAnsi="Arial" w:cs="Arial"/>
                <w:sz w:val="18"/>
                <w:szCs w:val="18"/>
              </w:rPr>
            </w:pPr>
            <w:ins w:id="23401" w:author=" " w:date="2019-05-27T04:43:00Z">
              <w:r w:rsidRPr="00340831">
                <w:rPr>
                  <w:rFonts w:ascii="Arial" w:hAnsi="Arial" w:cs="Arial"/>
                  <w:sz w:val="18"/>
                  <w:szCs w:val="18"/>
                </w:rPr>
                <w:t>None</w:t>
              </w:r>
            </w:ins>
          </w:p>
        </w:tc>
      </w:tr>
      <w:tr w:rsidR="007B2B12" w:rsidRPr="00340831" w:rsidTr="004C693F">
        <w:trPr>
          <w:gridAfter w:val="1"/>
          <w:wAfter w:w="12" w:type="pct"/>
          <w:cantSplit/>
          <w:ins w:id="2340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403" w:author=" " w:date="2019-05-27T04:43:00Z"/>
                <w:rFonts w:ascii="Arial" w:hAnsi="Arial" w:cs="Arial"/>
                <w:color w:val="000000"/>
                <w:sz w:val="18"/>
                <w:szCs w:val="18"/>
                <w:lang w:val="en-US"/>
              </w:rPr>
            </w:pPr>
            <w:ins w:id="23404" w:author=" " w:date="2019-05-27T04:43:00Z">
              <w:r w:rsidRPr="00340831">
                <w:rPr>
                  <w:rFonts w:ascii="Arial" w:hAnsi="Arial" w:cs="Arial"/>
                  <w:color w:val="000000"/>
                  <w:sz w:val="18"/>
                  <w:szCs w:val="18"/>
                  <w:lang w:val="en-US"/>
                </w:rPr>
                <w:t>DC_66A_n260(A-H)_UL_66A_n260H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405" w:author=" " w:date="2019-05-27T04:43:00Z"/>
                <w:rFonts w:ascii="Arial" w:hAnsi="Arial" w:cs="Arial"/>
                <w:color w:val="000000"/>
                <w:sz w:val="18"/>
                <w:szCs w:val="18"/>
                <w:lang w:val="en-US"/>
              </w:rPr>
            </w:pPr>
            <w:ins w:id="2340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07" w:author=" " w:date="2019-05-27T04:43:00Z"/>
                <w:rStyle w:val="af2"/>
                <w:rFonts w:cs="Arial"/>
                <w:szCs w:val="18"/>
              </w:rPr>
            </w:pPr>
            <w:ins w:id="2340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409" w:author=" " w:date="2019-05-27T04:43:00Z"/>
                <w:rFonts w:ascii="Arial" w:hAnsi="Arial" w:cs="Arial"/>
                <w:sz w:val="18"/>
                <w:szCs w:val="18"/>
              </w:rPr>
            </w:pPr>
            <w:ins w:id="23410"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11" w:author=" " w:date="2019-05-27T04:43:00Z"/>
                <w:rFonts w:ascii="Arial" w:hAnsi="Arial" w:cs="Arial"/>
                <w:sz w:val="18"/>
                <w:szCs w:val="18"/>
              </w:rPr>
            </w:pPr>
            <w:ins w:id="2341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13" w:author=" " w:date="2019-05-27T04:43:00Z"/>
                <w:rFonts w:ascii="Arial" w:hAnsi="Arial" w:cs="Arial"/>
                <w:sz w:val="18"/>
                <w:szCs w:val="18"/>
              </w:rPr>
            </w:pPr>
            <w:ins w:id="23414"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15" w:author=" " w:date="2019-05-27T04:43:00Z"/>
                <w:rFonts w:ascii="Arial" w:hAnsi="Arial" w:cs="Arial"/>
                <w:sz w:val="18"/>
                <w:szCs w:val="18"/>
              </w:rPr>
            </w:pPr>
            <w:ins w:id="23416" w:author=" " w:date="2019-05-27T04:43:00Z">
              <w:r w:rsidRPr="00340831">
                <w:rPr>
                  <w:rFonts w:ascii="Arial" w:hAnsi="Arial" w:cs="Arial"/>
                  <w:sz w:val="18"/>
                  <w:szCs w:val="18"/>
                </w:rPr>
                <w:t>None</w:t>
              </w:r>
            </w:ins>
          </w:p>
        </w:tc>
      </w:tr>
      <w:tr w:rsidR="007B2B12" w:rsidRPr="00340831" w:rsidTr="004C693F">
        <w:trPr>
          <w:gridAfter w:val="1"/>
          <w:wAfter w:w="12" w:type="pct"/>
          <w:cantSplit/>
          <w:ins w:id="2341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418" w:author=" " w:date="2019-05-27T04:43:00Z"/>
                <w:rFonts w:ascii="Arial" w:hAnsi="Arial" w:cs="Arial"/>
                <w:color w:val="000000"/>
                <w:sz w:val="18"/>
                <w:szCs w:val="18"/>
                <w:lang w:val="en-US"/>
              </w:rPr>
            </w:pPr>
            <w:ins w:id="23419" w:author=" " w:date="2019-05-27T04:43:00Z">
              <w:r w:rsidRPr="00340831">
                <w:rPr>
                  <w:rFonts w:ascii="Arial" w:hAnsi="Arial" w:cs="Arial"/>
                  <w:color w:val="000000"/>
                  <w:sz w:val="18"/>
                  <w:szCs w:val="18"/>
                  <w:lang w:val="en-US"/>
                </w:rPr>
                <w:t>DC_66A_n260Q_UL_66A_n260O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420" w:author=" " w:date="2019-05-27T04:43:00Z"/>
                <w:rFonts w:ascii="Arial" w:hAnsi="Arial" w:cs="Arial"/>
                <w:color w:val="000000"/>
                <w:sz w:val="18"/>
                <w:szCs w:val="18"/>
                <w:lang w:val="en-US"/>
              </w:rPr>
            </w:pPr>
            <w:ins w:id="2342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22" w:author=" " w:date="2019-05-27T04:43:00Z"/>
                <w:rStyle w:val="af2"/>
                <w:rFonts w:cs="Arial"/>
                <w:szCs w:val="18"/>
              </w:rPr>
            </w:pPr>
            <w:ins w:id="2342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424" w:author=" " w:date="2019-05-27T04:43:00Z"/>
                <w:rFonts w:ascii="Arial" w:hAnsi="Arial" w:cs="Arial"/>
                <w:sz w:val="18"/>
                <w:szCs w:val="18"/>
              </w:rPr>
            </w:pPr>
            <w:ins w:id="23425"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26" w:author=" " w:date="2019-05-27T04:43:00Z"/>
                <w:rFonts w:ascii="Arial" w:hAnsi="Arial" w:cs="Arial"/>
                <w:sz w:val="18"/>
                <w:szCs w:val="18"/>
              </w:rPr>
            </w:pPr>
            <w:ins w:id="2342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28" w:author=" " w:date="2019-05-27T04:43:00Z"/>
                <w:rFonts w:ascii="Arial" w:hAnsi="Arial" w:cs="Arial"/>
                <w:sz w:val="18"/>
                <w:szCs w:val="18"/>
              </w:rPr>
            </w:pPr>
            <w:ins w:id="23429"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30" w:author=" " w:date="2019-05-27T04:43:00Z"/>
                <w:rFonts w:ascii="Arial" w:hAnsi="Arial" w:cs="Arial"/>
                <w:sz w:val="18"/>
                <w:szCs w:val="18"/>
              </w:rPr>
            </w:pPr>
            <w:ins w:id="23431" w:author=" " w:date="2019-05-27T04:43:00Z">
              <w:r w:rsidRPr="00340831">
                <w:rPr>
                  <w:rFonts w:ascii="Arial" w:hAnsi="Arial" w:cs="Arial"/>
                  <w:sz w:val="18"/>
                  <w:szCs w:val="18"/>
                </w:rPr>
                <w:t>None</w:t>
              </w:r>
            </w:ins>
          </w:p>
        </w:tc>
      </w:tr>
      <w:tr w:rsidR="007B2B12" w:rsidRPr="00340831" w:rsidTr="004C693F">
        <w:trPr>
          <w:gridAfter w:val="1"/>
          <w:wAfter w:w="12" w:type="pct"/>
          <w:cantSplit/>
          <w:ins w:id="2343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433" w:author=" " w:date="2019-05-27T04:43:00Z"/>
                <w:rFonts w:ascii="Arial" w:hAnsi="Arial" w:cs="Arial"/>
                <w:color w:val="000000"/>
                <w:sz w:val="18"/>
                <w:szCs w:val="18"/>
                <w:lang w:val="en-US"/>
              </w:rPr>
            </w:pPr>
            <w:ins w:id="23434" w:author=" " w:date="2019-05-27T04:43:00Z">
              <w:r w:rsidRPr="00340831">
                <w:rPr>
                  <w:rFonts w:ascii="Arial" w:hAnsi="Arial" w:cs="Arial"/>
                  <w:color w:val="000000"/>
                  <w:sz w:val="18"/>
                  <w:szCs w:val="18"/>
                  <w:lang w:val="en-US"/>
                </w:rPr>
                <w:t>DC_66A_n260P_UL_66A_n260O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435" w:author=" " w:date="2019-05-27T04:43:00Z"/>
                <w:rFonts w:ascii="Arial" w:hAnsi="Arial" w:cs="Arial"/>
                <w:color w:val="000000"/>
                <w:sz w:val="18"/>
                <w:szCs w:val="18"/>
                <w:lang w:val="en-US"/>
              </w:rPr>
            </w:pPr>
            <w:ins w:id="2343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37" w:author=" " w:date="2019-05-27T04:43:00Z"/>
                <w:rStyle w:val="af2"/>
                <w:rFonts w:cs="Arial"/>
                <w:szCs w:val="18"/>
              </w:rPr>
            </w:pPr>
            <w:ins w:id="2343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439" w:author=" " w:date="2019-05-27T04:43:00Z"/>
                <w:rFonts w:ascii="Arial" w:hAnsi="Arial" w:cs="Arial"/>
                <w:sz w:val="18"/>
                <w:szCs w:val="18"/>
              </w:rPr>
            </w:pPr>
            <w:ins w:id="23440"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41" w:author=" " w:date="2019-05-27T04:43:00Z"/>
                <w:rFonts w:ascii="Arial" w:hAnsi="Arial" w:cs="Arial"/>
                <w:sz w:val="18"/>
                <w:szCs w:val="18"/>
              </w:rPr>
            </w:pPr>
            <w:ins w:id="2344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43" w:author=" " w:date="2019-05-27T04:43:00Z"/>
                <w:rFonts w:ascii="Arial" w:hAnsi="Arial" w:cs="Arial"/>
                <w:sz w:val="18"/>
                <w:szCs w:val="18"/>
              </w:rPr>
            </w:pPr>
            <w:ins w:id="23444"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45" w:author=" " w:date="2019-05-27T04:43:00Z"/>
                <w:rFonts w:ascii="Arial" w:hAnsi="Arial" w:cs="Arial"/>
                <w:sz w:val="18"/>
                <w:szCs w:val="18"/>
              </w:rPr>
            </w:pPr>
            <w:ins w:id="23446" w:author=" " w:date="2019-05-27T04:43:00Z">
              <w:r w:rsidRPr="00340831">
                <w:rPr>
                  <w:rFonts w:ascii="Arial" w:hAnsi="Arial" w:cs="Arial"/>
                  <w:sz w:val="18"/>
                  <w:szCs w:val="18"/>
                </w:rPr>
                <w:t>None</w:t>
              </w:r>
            </w:ins>
          </w:p>
        </w:tc>
      </w:tr>
      <w:tr w:rsidR="007B2B12" w:rsidRPr="00340831" w:rsidTr="004C693F">
        <w:trPr>
          <w:gridAfter w:val="1"/>
          <w:wAfter w:w="12" w:type="pct"/>
          <w:cantSplit/>
          <w:ins w:id="2344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448" w:author=" " w:date="2019-05-27T04:43:00Z"/>
                <w:rFonts w:ascii="Arial" w:hAnsi="Arial" w:cs="Arial"/>
                <w:color w:val="000000"/>
                <w:sz w:val="18"/>
                <w:szCs w:val="18"/>
                <w:lang w:val="en-US"/>
              </w:rPr>
            </w:pPr>
            <w:ins w:id="23449" w:author=" " w:date="2019-05-27T04:43:00Z">
              <w:r w:rsidRPr="00340831">
                <w:rPr>
                  <w:rFonts w:ascii="Arial" w:hAnsi="Arial" w:cs="Arial"/>
                  <w:color w:val="000000"/>
                  <w:sz w:val="18"/>
                  <w:szCs w:val="18"/>
                  <w:lang w:val="en-US"/>
                </w:rPr>
                <w:t>DC_66A_n260(2A-P)_UL_66A_n260A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450" w:author=" " w:date="2019-05-27T04:43:00Z"/>
                <w:rFonts w:ascii="Arial" w:hAnsi="Arial" w:cs="Arial"/>
                <w:color w:val="000000"/>
                <w:sz w:val="18"/>
                <w:szCs w:val="18"/>
                <w:lang w:val="en-US"/>
              </w:rPr>
            </w:pPr>
            <w:ins w:id="2345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52" w:author=" " w:date="2019-05-27T04:43:00Z"/>
                <w:rStyle w:val="af2"/>
                <w:rFonts w:cs="Arial"/>
                <w:szCs w:val="18"/>
              </w:rPr>
            </w:pPr>
            <w:ins w:id="2345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454" w:author=" " w:date="2019-05-27T04:43:00Z"/>
                <w:rFonts w:ascii="Arial" w:hAnsi="Arial" w:cs="Arial"/>
                <w:sz w:val="18"/>
                <w:szCs w:val="18"/>
              </w:rPr>
            </w:pPr>
            <w:ins w:id="23455"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56" w:author=" " w:date="2019-05-27T04:43:00Z"/>
                <w:rFonts w:ascii="Arial" w:hAnsi="Arial" w:cs="Arial"/>
                <w:sz w:val="18"/>
                <w:szCs w:val="18"/>
              </w:rPr>
            </w:pPr>
            <w:ins w:id="2345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58" w:author=" " w:date="2019-05-27T04:43:00Z"/>
                <w:rFonts w:ascii="Arial" w:hAnsi="Arial" w:cs="Arial"/>
                <w:sz w:val="18"/>
                <w:szCs w:val="18"/>
              </w:rPr>
            </w:pPr>
            <w:ins w:id="23459"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60" w:author=" " w:date="2019-05-27T04:43:00Z"/>
                <w:rFonts w:ascii="Arial" w:hAnsi="Arial" w:cs="Arial"/>
                <w:sz w:val="18"/>
                <w:szCs w:val="18"/>
              </w:rPr>
            </w:pPr>
            <w:ins w:id="23461" w:author=" " w:date="2019-05-27T04:43:00Z">
              <w:r w:rsidRPr="00340831">
                <w:rPr>
                  <w:rFonts w:ascii="Arial" w:hAnsi="Arial" w:cs="Arial"/>
                  <w:sz w:val="18"/>
                  <w:szCs w:val="18"/>
                </w:rPr>
                <w:t>None</w:t>
              </w:r>
            </w:ins>
          </w:p>
        </w:tc>
      </w:tr>
      <w:tr w:rsidR="007B2B12" w:rsidRPr="00340831" w:rsidTr="004C693F">
        <w:trPr>
          <w:gridAfter w:val="1"/>
          <w:wAfter w:w="12" w:type="pct"/>
          <w:cantSplit/>
          <w:ins w:id="2346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463" w:author=" " w:date="2019-05-27T04:43:00Z"/>
                <w:rFonts w:ascii="Arial" w:hAnsi="Arial" w:cs="Arial"/>
                <w:color w:val="000000"/>
                <w:sz w:val="18"/>
                <w:szCs w:val="18"/>
                <w:lang w:val="en-US"/>
              </w:rPr>
            </w:pPr>
            <w:ins w:id="23464" w:author=" " w:date="2019-05-27T04:43:00Z">
              <w:r w:rsidRPr="00340831">
                <w:rPr>
                  <w:rFonts w:ascii="Arial" w:hAnsi="Arial" w:cs="Arial"/>
                  <w:color w:val="000000"/>
                  <w:sz w:val="18"/>
                  <w:szCs w:val="18"/>
                  <w:lang w:val="en-US"/>
                </w:rPr>
                <w:t>DC_66A_n260(A-P)_UL_66A_n260A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465" w:author=" " w:date="2019-05-27T04:43:00Z"/>
                <w:rFonts w:ascii="Arial" w:hAnsi="Arial" w:cs="Arial"/>
                <w:color w:val="000000"/>
                <w:sz w:val="18"/>
                <w:szCs w:val="18"/>
                <w:lang w:val="en-US"/>
              </w:rPr>
            </w:pPr>
            <w:ins w:id="2346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67" w:author=" " w:date="2019-05-27T04:43:00Z"/>
                <w:rStyle w:val="af2"/>
                <w:rFonts w:cs="Arial"/>
                <w:szCs w:val="18"/>
              </w:rPr>
            </w:pPr>
            <w:ins w:id="2346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469" w:author=" " w:date="2019-05-27T04:43:00Z"/>
                <w:rFonts w:ascii="Arial" w:hAnsi="Arial" w:cs="Arial"/>
                <w:sz w:val="18"/>
                <w:szCs w:val="18"/>
              </w:rPr>
            </w:pPr>
            <w:ins w:id="23470"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71" w:author=" " w:date="2019-05-27T04:43:00Z"/>
                <w:rFonts w:ascii="Arial" w:hAnsi="Arial" w:cs="Arial"/>
                <w:sz w:val="18"/>
                <w:szCs w:val="18"/>
              </w:rPr>
            </w:pPr>
            <w:ins w:id="23472"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73" w:author=" " w:date="2019-05-27T04:43:00Z"/>
                <w:rFonts w:ascii="Arial" w:hAnsi="Arial" w:cs="Arial"/>
                <w:sz w:val="18"/>
                <w:szCs w:val="18"/>
              </w:rPr>
            </w:pPr>
            <w:ins w:id="23474"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75" w:author=" " w:date="2019-05-27T04:43:00Z"/>
                <w:rFonts w:ascii="Arial" w:hAnsi="Arial" w:cs="Arial"/>
                <w:sz w:val="18"/>
                <w:szCs w:val="18"/>
              </w:rPr>
            </w:pPr>
            <w:ins w:id="23476" w:author=" " w:date="2019-05-27T04:43:00Z">
              <w:r w:rsidRPr="00340831">
                <w:rPr>
                  <w:rFonts w:ascii="Arial" w:hAnsi="Arial" w:cs="Arial"/>
                  <w:sz w:val="18"/>
                  <w:szCs w:val="18"/>
                </w:rPr>
                <w:t>None</w:t>
              </w:r>
            </w:ins>
          </w:p>
        </w:tc>
      </w:tr>
      <w:tr w:rsidR="007B2B12" w:rsidRPr="00340831" w:rsidTr="004C693F">
        <w:trPr>
          <w:gridAfter w:val="1"/>
          <w:wAfter w:w="12" w:type="pct"/>
          <w:cantSplit/>
          <w:ins w:id="23477"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478" w:author=" " w:date="2019-05-27T04:43:00Z"/>
                <w:rFonts w:ascii="Arial" w:hAnsi="Arial" w:cs="Arial"/>
                <w:color w:val="000000"/>
                <w:sz w:val="18"/>
                <w:szCs w:val="18"/>
                <w:lang w:val="en-US"/>
              </w:rPr>
            </w:pPr>
            <w:ins w:id="23479" w:author=" " w:date="2019-05-27T04:43:00Z">
              <w:r w:rsidRPr="00340831">
                <w:rPr>
                  <w:rFonts w:ascii="Arial" w:hAnsi="Arial" w:cs="Arial"/>
                  <w:color w:val="000000"/>
                  <w:sz w:val="18"/>
                  <w:szCs w:val="18"/>
                  <w:lang w:val="en-US"/>
                </w:rPr>
                <w:t>DC_66A_n260(3A)_UL_66A_n260A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480" w:author=" " w:date="2019-05-27T04:43:00Z"/>
                <w:rFonts w:ascii="Arial" w:hAnsi="Arial" w:cs="Arial"/>
                <w:color w:val="000000"/>
                <w:sz w:val="18"/>
                <w:szCs w:val="18"/>
                <w:lang w:val="en-US"/>
              </w:rPr>
            </w:pPr>
            <w:ins w:id="23481"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82" w:author=" " w:date="2019-05-27T04:43:00Z"/>
                <w:rStyle w:val="af2"/>
                <w:rFonts w:cs="Arial"/>
                <w:szCs w:val="18"/>
              </w:rPr>
            </w:pPr>
            <w:ins w:id="23483"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484" w:author=" " w:date="2019-05-27T04:43:00Z"/>
                <w:rFonts w:ascii="Arial" w:hAnsi="Arial" w:cs="Arial"/>
                <w:sz w:val="18"/>
                <w:szCs w:val="18"/>
              </w:rPr>
            </w:pPr>
            <w:ins w:id="23485"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86" w:author=" " w:date="2019-05-27T04:43:00Z"/>
                <w:rFonts w:ascii="Arial" w:hAnsi="Arial" w:cs="Arial"/>
                <w:sz w:val="18"/>
                <w:szCs w:val="18"/>
              </w:rPr>
            </w:pPr>
            <w:ins w:id="23487"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88" w:author=" " w:date="2019-05-27T04:43:00Z"/>
                <w:rFonts w:ascii="Arial" w:hAnsi="Arial" w:cs="Arial"/>
                <w:sz w:val="18"/>
                <w:szCs w:val="18"/>
              </w:rPr>
            </w:pPr>
            <w:ins w:id="23489"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90" w:author=" " w:date="2019-05-27T04:43:00Z"/>
                <w:rFonts w:ascii="Arial" w:hAnsi="Arial" w:cs="Arial"/>
                <w:sz w:val="18"/>
                <w:szCs w:val="18"/>
              </w:rPr>
            </w:pPr>
            <w:ins w:id="23491" w:author=" " w:date="2019-05-27T04:43:00Z">
              <w:r w:rsidRPr="00340831">
                <w:rPr>
                  <w:rFonts w:ascii="Arial" w:hAnsi="Arial" w:cs="Arial"/>
                  <w:sz w:val="18"/>
                  <w:szCs w:val="18"/>
                </w:rPr>
                <w:t>None</w:t>
              </w:r>
            </w:ins>
          </w:p>
        </w:tc>
      </w:tr>
      <w:tr w:rsidR="007B2B12" w:rsidRPr="00340831" w:rsidTr="004C693F">
        <w:trPr>
          <w:gridAfter w:val="1"/>
          <w:wAfter w:w="12" w:type="pct"/>
          <w:cantSplit/>
          <w:ins w:id="23492"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493" w:author=" " w:date="2019-05-27T04:43:00Z"/>
                <w:rFonts w:ascii="Arial" w:hAnsi="Arial" w:cs="Arial"/>
                <w:color w:val="000000"/>
                <w:sz w:val="18"/>
                <w:szCs w:val="18"/>
                <w:lang w:val="en-US"/>
              </w:rPr>
            </w:pPr>
            <w:ins w:id="23494" w:author=" " w:date="2019-05-27T04:43:00Z">
              <w:r w:rsidRPr="00340831">
                <w:rPr>
                  <w:rFonts w:ascii="Arial" w:hAnsi="Arial" w:cs="Arial"/>
                  <w:color w:val="000000"/>
                  <w:sz w:val="18"/>
                  <w:szCs w:val="18"/>
                  <w:lang w:val="en-US"/>
                </w:rPr>
                <w:t>DC_66A_n260(A-O-P)_UL_66A_n260A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495" w:author=" " w:date="2019-05-27T04:43:00Z"/>
                <w:rFonts w:ascii="Arial" w:hAnsi="Arial" w:cs="Arial"/>
                <w:color w:val="000000"/>
                <w:sz w:val="18"/>
                <w:szCs w:val="18"/>
                <w:lang w:val="en-US"/>
              </w:rPr>
            </w:pPr>
            <w:ins w:id="23496"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97" w:author=" " w:date="2019-05-27T04:43:00Z"/>
                <w:rStyle w:val="af2"/>
                <w:rFonts w:cs="Arial"/>
                <w:szCs w:val="18"/>
              </w:rPr>
            </w:pPr>
            <w:ins w:id="23498"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99"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00" w:author=" " w:date="2019-05-27T04:43:00Z"/>
                <w:rFonts w:ascii="Arial" w:hAnsi="Arial" w:cs="Arial"/>
                <w:sz w:val="18"/>
                <w:szCs w:val="18"/>
              </w:rPr>
            </w:pPr>
            <w:ins w:id="23501"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02" w:author=" " w:date="2019-05-27T04:43:00Z"/>
                <w:rFonts w:ascii="Arial" w:hAnsi="Arial" w:cs="Arial"/>
                <w:sz w:val="18"/>
                <w:szCs w:val="18"/>
              </w:rPr>
            </w:pPr>
            <w:ins w:id="23503"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04" w:author=" " w:date="2019-05-27T04:43:00Z"/>
                <w:rFonts w:ascii="Arial" w:hAnsi="Arial" w:cs="Arial"/>
                <w:sz w:val="18"/>
                <w:szCs w:val="18"/>
              </w:rPr>
            </w:pPr>
            <w:ins w:id="23505" w:author=" " w:date="2019-05-27T04:43:00Z">
              <w:r w:rsidRPr="00340831">
                <w:rPr>
                  <w:rFonts w:ascii="Arial" w:hAnsi="Arial" w:cs="Arial"/>
                  <w:sz w:val="18"/>
                  <w:szCs w:val="18"/>
                </w:rPr>
                <w:t>Ongoing</w:t>
              </w:r>
            </w:ins>
          </w:p>
        </w:tc>
      </w:tr>
      <w:tr w:rsidR="007B2B12" w:rsidRPr="00340831" w:rsidTr="004C693F">
        <w:trPr>
          <w:gridAfter w:val="1"/>
          <w:wAfter w:w="12" w:type="pct"/>
          <w:cantSplit/>
          <w:ins w:id="23506"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507" w:author=" " w:date="2019-05-27T04:43:00Z"/>
                <w:rFonts w:ascii="Arial" w:hAnsi="Arial" w:cs="Arial"/>
                <w:color w:val="000000"/>
                <w:sz w:val="18"/>
                <w:szCs w:val="18"/>
                <w:lang w:val="en-US"/>
              </w:rPr>
            </w:pPr>
            <w:ins w:id="23508" w:author=" " w:date="2019-05-27T04:43:00Z">
              <w:r w:rsidRPr="00340831">
                <w:rPr>
                  <w:rFonts w:ascii="Arial" w:hAnsi="Arial" w:cs="Arial"/>
                  <w:color w:val="000000"/>
                  <w:sz w:val="18"/>
                  <w:szCs w:val="18"/>
                  <w:lang w:val="en-US"/>
                </w:rPr>
                <w:t>DC_66A_n260(O-P)_UL_66A_n260A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09" w:author=" " w:date="2019-05-27T04:43:00Z"/>
                <w:rFonts w:ascii="Arial" w:hAnsi="Arial" w:cs="Arial"/>
                <w:color w:val="000000"/>
                <w:sz w:val="18"/>
                <w:szCs w:val="18"/>
                <w:lang w:val="en-US"/>
              </w:rPr>
            </w:pPr>
            <w:ins w:id="23510"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11" w:author=" " w:date="2019-05-27T04:43:00Z"/>
                <w:rStyle w:val="af2"/>
                <w:rFonts w:cs="Arial"/>
                <w:szCs w:val="18"/>
              </w:rPr>
            </w:pPr>
            <w:ins w:id="23512"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13" w:author=" " w:date="2019-05-27T04:43:00Z"/>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14" w:author=" " w:date="2019-05-27T04:43:00Z"/>
                <w:rFonts w:ascii="Arial" w:hAnsi="Arial" w:cs="Arial"/>
                <w:sz w:val="18"/>
                <w:szCs w:val="18"/>
              </w:rPr>
            </w:pPr>
            <w:ins w:id="23515" w:author=" " w:date="2019-05-27T04:43:00Z">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16" w:author=" " w:date="2019-05-27T04:43:00Z"/>
                <w:rFonts w:ascii="Arial" w:hAnsi="Arial" w:cs="Arial"/>
                <w:sz w:val="18"/>
                <w:szCs w:val="18"/>
              </w:rPr>
            </w:pPr>
            <w:ins w:id="23517" w:author=" " w:date="2019-05-27T04:43:00Z">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18" w:author=" " w:date="2019-05-27T04:43:00Z"/>
                <w:rFonts w:ascii="Arial" w:hAnsi="Arial" w:cs="Arial"/>
                <w:sz w:val="18"/>
                <w:szCs w:val="18"/>
              </w:rPr>
            </w:pPr>
            <w:ins w:id="23519" w:author=" " w:date="2019-05-27T04:43:00Z">
              <w:r w:rsidRPr="00340831">
                <w:rPr>
                  <w:rFonts w:ascii="Arial" w:hAnsi="Arial" w:cs="Arial"/>
                  <w:sz w:val="18"/>
                  <w:szCs w:val="18"/>
                </w:rPr>
                <w:t>Ongoing</w:t>
              </w:r>
            </w:ins>
          </w:p>
        </w:tc>
      </w:tr>
      <w:tr w:rsidR="007B2B12" w:rsidRPr="00340831" w:rsidTr="004C693F">
        <w:trPr>
          <w:gridAfter w:val="1"/>
          <w:wAfter w:w="12" w:type="pct"/>
          <w:cantSplit/>
          <w:ins w:id="2352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521" w:author=" " w:date="2019-05-27T04:43:00Z"/>
                <w:rFonts w:ascii="Arial" w:hAnsi="Arial" w:cs="Arial"/>
                <w:color w:val="000000"/>
                <w:sz w:val="18"/>
                <w:szCs w:val="18"/>
                <w:lang w:val="en-US"/>
              </w:rPr>
            </w:pPr>
            <w:ins w:id="23522" w:author=" " w:date="2019-05-27T04:43:00Z">
              <w:r w:rsidRPr="00340831">
                <w:rPr>
                  <w:rFonts w:ascii="Arial" w:hAnsi="Arial" w:cs="Arial"/>
                  <w:color w:val="000000"/>
                  <w:sz w:val="18"/>
                  <w:szCs w:val="18"/>
                  <w:lang w:val="en-US"/>
                </w:rPr>
                <w:t>DC_66A_n260(A-O)_UL_66A_n260A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23" w:author=" " w:date="2019-05-27T04:43:00Z"/>
                <w:rFonts w:ascii="Arial" w:hAnsi="Arial" w:cs="Arial"/>
                <w:color w:val="000000"/>
                <w:sz w:val="18"/>
                <w:szCs w:val="18"/>
                <w:lang w:val="en-US"/>
              </w:rPr>
            </w:pPr>
            <w:ins w:id="2352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25" w:author=" " w:date="2019-05-27T04:43:00Z"/>
                <w:rStyle w:val="af2"/>
                <w:rFonts w:cs="Arial"/>
                <w:szCs w:val="18"/>
              </w:rPr>
            </w:pPr>
            <w:ins w:id="2352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527" w:author=" " w:date="2019-05-27T04:43:00Z"/>
                <w:rFonts w:ascii="Arial" w:hAnsi="Arial" w:cs="Arial"/>
                <w:sz w:val="18"/>
                <w:szCs w:val="18"/>
              </w:rPr>
            </w:pPr>
            <w:ins w:id="2352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29" w:author=" " w:date="2019-05-27T04:43:00Z"/>
                <w:rFonts w:ascii="Arial" w:hAnsi="Arial" w:cs="Arial"/>
                <w:sz w:val="18"/>
                <w:szCs w:val="18"/>
              </w:rPr>
            </w:pPr>
            <w:ins w:id="2353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31" w:author=" " w:date="2019-05-27T04:43:00Z"/>
                <w:rFonts w:ascii="Arial" w:hAnsi="Arial" w:cs="Arial"/>
                <w:sz w:val="18"/>
                <w:szCs w:val="18"/>
              </w:rPr>
            </w:pPr>
            <w:ins w:id="2353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33" w:author=" " w:date="2019-05-27T04:43:00Z"/>
                <w:rFonts w:ascii="Arial" w:hAnsi="Arial" w:cs="Arial"/>
                <w:sz w:val="18"/>
                <w:szCs w:val="18"/>
              </w:rPr>
            </w:pPr>
            <w:ins w:id="23534" w:author=" " w:date="2019-05-27T04:43:00Z">
              <w:r w:rsidRPr="00340831">
                <w:rPr>
                  <w:rFonts w:ascii="Arial" w:hAnsi="Arial" w:cs="Arial"/>
                  <w:sz w:val="18"/>
                  <w:szCs w:val="18"/>
                </w:rPr>
                <w:t>None</w:t>
              </w:r>
            </w:ins>
          </w:p>
        </w:tc>
      </w:tr>
      <w:tr w:rsidR="007B2B12" w:rsidRPr="00340831" w:rsidTr="004C693F">
        <w:trPr>
          <w:gridAfter w:val="1"/>
          <w:wAfter w:w="12" w:type="pct"/>
          <w:cantSplit/>
          <w:ins w:id="2353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536" w:author=" " w:date="2019-05-27T04:43:00Z"/>
                <w:rFonts w:ascii="Arial" w:hAnsi="Arial" w:cs="Arial"/>
                <w:color w:val="000000"/>
                <w:sz w:val="18"/>
                <w:szCs w:val="18"/>
                <w:lang w:val="en-US"/>
              </w:rPr>
            </w:pPr>
            <w:ins w:id="23537" w:author=" " w:date="2019-05-27T04:43:00Z">
              <w:r w:rsidRPr="00340831">
                <w:rPr>
                  <w:rFonts w:ascii="Arial" w:hAnsi="Arial" w:cs="Arial"/>
                  <w:color w:val="000000"/>
                  <w:sz w:val="18"/>
                  <w:szCs w:val="18"/>
                  <w:lang w:val="en-US"/>
                </w:rPr>
                <w:t>DC_66A_n260(2A-O)_UL_66A_n260A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38" w:author=" " w:date="2019-05-27T04:43:00Z"/>
                <w:rFonts w:ascii="Arial" w:hAnsi="Arial" w:cs="Arial"/>
                <w:color w:val="000000"/>
                <w:sz w:val="18"/>
                <w:szCs w:val="18"/>
                <w:lang w:val="en-US"/>
              </w:rPr>
            </w:pPr>
            <w:ins w:id="2353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40" w:author=" " w:date="2019-05-27T04:43:00Z"/>
                <w:rStyle w:val="af2"/>
                <w:rFonts w:cs="Arial"/>
                <w:szCs w:val="18"/>
              </w:rPr>
            </w:pPr>
            <w:ins w:id="2354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542" w:author=" " w:date="2019-05-27T04:43:00Z"/>
                <w:rFonts w:ascii="Arial" w:hAnsi="Arial" w:cs="Arial"/>
                <w:sz w:val="18"/>
                <w:szCs w:val="18"/>
              </w:rPr>
            </w:pPr>
            <w:ins w:id="2354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44" w:author=" " w:date="2019-05-27T04:43:00Z"/>
                <w:rFonts w:ascii="Arial" w:hAnsi="Arial" w:cs="Arial"/>
                <w:sz w:val="18"/>
                <w:szCs w:val="18"/>
              </w:rPr>
            </w:pPr>
            <w:ins w:id="2354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46" w:author=" " w:date="2019-05-27T04:43:00Z"/>
                <w:rFonts w:ascii="Arial" w:hAnsi="Arial" w:cs="Arial"/>
                <w:sz w:val="18"/>
                <w:szCs w:val="18"/>
              </w:rPr>
            </w:pPr>
            <w:ins w:id="2354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48" w:author=" " w:date="2019-05-27T04:43:00Z"/>
                <w:rFonts w:ascii="Arial" w:hAnsi="Arial" w:cs="Arial"/>
                <w:sz w:val="18"/>
                <w:szCs w:val="18"/>
              </w:rPr>
            </w:pPr>
            <w:ins w:id="23549" w:author=" " w:date="2019-05-27T04:43:00Z">
              <w:r w:rsidRPr="00340831">
                <w:rPr>
                  <w:rFonts w:ascii="Arial" w:hAnsi="Arial" w:cs="Arial"/>
                  <w:sz w:val="18"/>
                  <w:szCs w:val="18"/>
                </w:rPr>
                <w:t>None</w:t>
              </w:r>
            </w:ins>
          </w:p>
        </w:tc>
      </w:tr>
      <w:tr w:rsidR="007B2B12" w:rsidRPr="00340831" w:rsidTr="004C693F">
        <w:trPr>
          <w:gridAfter w:val="1"/>
          <w:wAfter w:w="12" w:type="pct"/>
          <w:cantSplit/>
          <w:ins w:id="2355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551" w:author=" " w:date="2019-05-27T04:43:00Z"/>
                <w:rFonts w:ascii="Arial" w:hAnsi="Arial" w:cs="Arial"/>
                <w:color w:val="000000"/>
                <w:sz w:val="18"/>
                <w:szCs w:val="18"/>
                <w:lang w:val="en-US"/>
              </w:rPr>
            </w:pPr>
            <w:ins w:id="23552" w:author=" " w:date="2019-05-27T04:43:00Z">
              <w:r w:rsidRPr="00340831">
                <w:rPr>
                  <w:rFonts w:ascii="Arial" w:hAnsi="Arial" w:cs="Arial"/>
                  <w:color w:val="000000"/>
                  <w:sz w:val="18"/>
                  <w:szCs w:val="18"/>
                  <w:lang w:val="en-US"/>
                </w:rPr>
                <w:t xml:space="preserve">DC_66A_n260(2A-O)_UL_66A_n260O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53" w:author=" " w:date="2019-05-27T04:43:00Z"/>
                <w:rFonts w:ascii="Arial" w:hAnsi="Arial" w:cs="Arial"/>
                <w:color w:val="000000"/>
                <w:sz w:val="18"/>
                <w:szCs w:val="18"/>
                <w:lang w:val="en-US"/>
              </w:rPr>
            </w:pPr>
            <w:ins w:id="2355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55" w:author=" " w:date="2019-05-27T04:43:00Z"/>
                <w:rStyle w:val="af2"/>
                <w:rFonts w:cs="Arial"/>
                <w:szCs w:val="18"/>
              </w:rPr>
            </w:pPr>
            <w:ins w:id="2355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557" w:author=" " w:date="2019-05-27T04:43:00Z"/>
                <w:rFonts w:ascii="Arial" w:hAnsi="Arial" w:cs="Arial"/>
                <w:sz w:val="18"/>
                <w:szCs w:val="18"/>
              </w:rPr>
            </w:pPr>
            <w:ins w:id="2355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59" w:author=" " w:date="2019-05-27T04:43:00Z"/>
                <w:rFonts w:ascii="Arial" w:hAnsi="Arial" w:cs="Arial"/>
                <w:sz w:val="18"/>
                <w:szCs w:val="18"/>
              </w:rPr>
            </w:pPr>
            <w:ins w:id="2356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61" w:author=" " w:date="2019-05-27T04:43:00Z"/>
                <w:rFonts w:ascii="Arial" w:hAnsi="Arial" w:cs="Arial"/>
                <w:sz w:val="18"/>
                <w:szCs w:val="18"/>
              </w:rPr>
            </w:pPr>
            <w:ins w:id="2356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63" w:author=" " w:date="2019-05-27T04:43:00Z"/>
                <w:rFonts w:ascii="Arial" w:hAnsi="Arial" w:cs="Arial"/>
                <w:sz w:val="18"/>
                <w:szCs w:val="18"/>
              </w:rPr>
            </w:pPr>
            <w:ins w:id="23564" w:author=" " w:date="2019-05-27T04:43:00Z">
              <w:r w:rsidRPr="00340831">
                <w:rPr>
                  <w:rFonts w:ascii="Arial" w:hAnsi="Arial" w:cs="Arial"/>
                  <w:sz w:val="18"/>
                  <w:szCs w:val="18"/>
                </w:rPr>
                <w:t>None</w:t>
              </w:r>
            </w:ins>
          </w:p>
        </w:tc>
      </w:tr>
      <w:tr w:rsidR="007B2B12" w:rsidRPr="00340831" w:rsidTr="004C693F">
        <w:trPr>
          <w:gridAfter w:val="1"/>
          <w:wAfter w:w="12" w:type="pct"/>
          <w:cantSplit/>
          <w:ins w:id="2356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566" w:author=" " w:date="2019-05-27T04:43:00Z"/>
                <w:rFonts w:ascii="Arial" w:hAnsi="Arial" w:cs="Arial"/>
                <w:color w:val="000000"/>
                <w:sz w:val="18"/>
                <w:szCs w:val="18"/>
                <w:lang w:val="en-US"/>
              </w:rPr>
            </w:pPr>
            <w:ins w:id="23567" w:author=" " w:date="2019-05-27T04:43:00Z">
              <w:r w:rsidRPr="00340831">
                <w:rPr>
                  <w:rFonts w:ascii="Arial" w:hAnsi="Arial" w:cs="Arial"/>
                  <w:color w:val="000000"/>
                  <w:sz w:val="18"/>
                  <w:szCs w:val="18"/>
                  <w:lang w:val="en-US"/>
                </w:rPr>
                <w:lastRenderedPageBreak/>
                <w:t>DC_66A_n260(A-O)_UL_66A_n260O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68" w:author=" " w:date="2019-05-27T04:43:00Z"/>
                <w:rFonts w:ascii="Arial" w:hAnsi="Arial" w:cs="Arial"/>
                <w:color w:val="000000"/>
                <w:sz w:val="18"/>
                <w:szCs w:val="18"/>
                <w:lang w:val="en-US"/>
              </w:rPr>
            </w:pPr>
            <w:ins w:id="2356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70" w:author=" " w:date="2019-05-27T04:43:00Z"/>
                <w:rStyle w:val="af2"/>
                <w:rFonts w:cs="Arial"/>
                <w:szCs w:val="18"/>
              </w:rPr>
            </w:pPr>
            <w:ins w:id="2357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572" w:author=" " w:date="2019-05-27T04:43:00Z"/>
                <w:rFonts w:ascii="Arial" w:hAnsi="Arial" w:cs="Arial"/>
                <w:sz w:val="18"/>
                <w:szCs w:val="18"/>
              </w:rPr>
            </w:pPr>
            <w:ins w:id="2357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74" w:author=" " w:date="2019-05-27T04:43:00Z"/>
                <w:rFonts w:ascii="Arial" w:hAnsi="Arial" w:cs="Arial"/>
                <w:sz w:val="18"/>
                <w:szCs w:val="18"/>
              </w:rPr>
            </w:pPr>
            <w:ins w:id="2357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76" w:author=" " w:date="2019-05-27T04:43:00Z"/>
                <w:rFonts w:ascii="Arial" w:hAnsi="Arial" w:cs="Arial"/>
                <w:sz w:val="18"/>
                <w:szCs w:val="18"/>
              </w:rPr>
            </w:pPr>
            <w:ins w:id="2357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78" w:author=" " w:date="2019-05-27T04:43:00Z"/>
                <w:rFonts w:ascii="Arial" w:hAnsi="Arial" w:cs="Arial"/>
                <w:sz w:val="18"/>
                <w:szCs w:val="18"/>
              </w:rPr>
            </w:pPr>
            <w:ins w:id="23579" w:author=" " w:date="2019-05-27T04:43:00Z">
              <w:r w:rsidRPr="00340831">
                <w:rPr>
                  <w:rFonts w:ascii="Arial" w:hAnsi="Arial" w:cs="Arial"/>
                  <w:sz w:val="18"/>
                  <w:szCs w:val="18"/>
                </w:rPr>
                <w:t>None</w:t>
              </w:r>
            </w:ins>
          </w:p>
        </w:tc>
      </w:tr>
      <w:tr w:rsidR="007B2B12" w:rsidRPr="00340831" w:rsidTr="004C693F">
        <w:trPr>
          <w:gridAfter w:val="1"/>
          <w:wAfter w:w="12" w:type="pct"/>
          <w:cantSplit/>
          <w:ins w:id="2358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581" w:author=" " w:date="2019-05-27T04:43:00Z"/>
                <w:rFonts w:ascii="Arial" w:hAnsi="Arial" w:cs="Arial"/>
                <w:color w:val="000000"/>
                <w:sz w:val="18"/>
                <w:szCs w:val="18"/>
                <w:lang w:val="en-US"/>
              </w:rPr>
            </w:pPr>
            <w:ins w:id="23582" w:author=" " w:date="2019-05-27T04:43:00Z">
              <w:r w:rsidRPr="00340831">
                <w:rPr>
                  <w:rFonts w:ascii="Arial" w:hAnsi="Arial" w:cs="Arial"/>
                  <w:color w:val="000000"/>
                  <w:sz w:val="18"/>
                  <w:szCs w:val="18"/>
                  <w:lang w:val="en-US"/>
                </w:rPr>
                <w:t>DC_66A_n260(2A-P)_UL_66A_n260P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83" w:author=" " w:date="2019-05-27T04:43:00Z"/>
                <w:rFonts w:ascii="Arial" w:hAnsi="Arial" w:cs="Arial"/>
                <w:color w:val="000000"/>
                <w:sz w:val="18"/>
                <w:szCs w:val="18"/>
                <w:lang w:val="en-US"/>
              </w:rPr>
            </w:pPr>
            <w:ins w:id="2358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85" w:author=" " w:date="2019-05-27T04:43:00Z"/>
                <w:rStyle w:val="af2"/>
                <w:rFonts w:cs="Arial"/>
                <w:szCs w:val="18"/>
              </w:rPr>
            </w:pPr>
            <w:ins w:id="2358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587" w:author=" " w:date="2019-05-27T04:43:00Z"/>
                <w:rFonts w:ascii="Arial" w:hAnsi="Arial" w:cs="Arial"/>
                <w:sz w:val="18"/>
                <w:szCs w:val="18"/>
              </w:rPr>
            </w:pPr>
            <w:ins w:id="2358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89" w:author=" " w:date="2019-05-27T04:43:00Z"/>
                <w:rFonts w:ascii="Arial" w:hAnsi="Arial" w:cs="Arial"/>
                <w:sz w:val="18"/>
                <w:szCs w:val="18"/>
              </w:rPr>
            </w:pPr>
            <w:ins w:id="2359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91" w:author=" " w:date="2019-05-27T04:43:00Z"/>
                <w:rFonts w:ascii="Arial" w:hAnsi="Arial" w:cs="Arial"/>
                <w:sz w:val="18"/>
                <w:szCs w:val="18"/>
              </w:rPr>
            </w:pPr>
            <w:ins w:id="2359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93" w:author=" " w:date="2019-05-27T04:43:00Z"/>
                <w:rFonts w:ascii="Arial" w:hAnsi="Arial" w:cs="Arial"/>
                <w:sz w:val="18"/>
                <w:szCs w:val="18"/>
              </w:rPr>
            </w:pPr>
            <w:ins w:id="23594" w:author=" " w:date="2019-05-27T04:43:00Z">
              <w:r w:rsidRPr="00340831">
                <w:rPr>
                  <w:rFonts w:ascii="Arial" w:hAnsi="Arial" w:cs="Arial"/>
                  <w:sz w:val="18"/>
                  <w:szCs w:val="18"/>
                </w:rPr>
                <w:t>None</w:t>
              </w:r>
            </w:ins>
          </w:p>
        </w:tc>
      </w:tr>
      <w:tr w:rsidR="007B2B12" w:rsidRPr="00340831" w:rsidTr="004C693F">
        <w:trPr>
          <w:gridAfter w:val="1"/>
          <w:wAfter w:w="12" w:type="pct"/>
          <w:cantSplit/>
          <w:ins w:id="2359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596" w:author=" " w:date="2019-05-27T04:43:00Z"/>
                <w:rFonts w:ascii="Arial" w:hAnsi="Arial" w:cs="Arial"/>
                <w:color w:val="000000"/>
                <w:sz w:val="18"/>
                <w:szCs w:val="18"/>
                <w:lang w:val="en-US"/>
              </w:rPr>
            </w:pPr>
            <w:ins w:id="23597" w:author=" " w:date="2019-05-27T04:43:00Z">
              <w:r w:rsidRPr="00340831">
                <w:rPr>
                  <w:rFonts w:ascii="Arial" w:hAnsi="Arial" w:cs="Arial"/>
                  <w:color w:val="000000"/>
                  <w:sz w:val="18"/>
                  <w:szCs w:val="18"/>
                  <w:lang w:val="en-US"/>
                </w:rPr>
                <w:t>DC_66A_n260(A-O-P)_UL_66A_n260O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98" w:author=" " w:date="2019-05-27T04:43:00Z"/>
                <w:rFonts w:ascii="Arial" w:hAnsi="Arial" w:cs="Arial"/>
                <w:color w:val="000000"/>
                <w:sz w:val="18"/>
                <w:szCs w:val="18"/>
                <w:lang w:val="en-US"/>
              </w:rPr>
            </w:pPr>
            <w:ins w:id="2359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00" w:author=" " w:date="2019-05-27T04:43:00Z"/>
                <w:rStyle w:val="af2"/>
                <w:rFonts w:cs="Arial"/>
                <w:szCs w:val="18"/>
              </w:rPr>
            </w:pPr>
            <w:ins w:id="2360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602" w:author=" " w:date="2019-05-27T04:43:00Z"/>
                <w:rFonts w:ascii="Arial" w:hAnsi="Arial" w:cs="Arial"/>
                <w:sz w:val="18"/>
                <w:szCs w:val="18"/>
              </w:rPr>
            </w:pPr>
            <w:ins w:id="2360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04" w:author=" " w:date="2019-05-27T04:43:00Z"/>
                <w:rFonts w:ascii="Arial" w:hAnsi="Arial" w:cs="Arial"/>
                <w:sz w:val="18"/>
                <w:szCs w:val="18"/>
              </w:rPr>
            </w:pPr>
            <w:ins w:id="2360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06" w:author=" " w:date="2019-05-27T04:43:00Z"/>
                <w:rFonts w:ascii="Arial" w:hAnsi="Arial" w:cs="Arial"/>
                <w:sz w:val="18"/>
                <w:szCs w:val="18"/>
              </w:rPr>
            </w:pPr>
            <w:ins w:id="2360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08" w:author=" " w:date="2019-05-27T04:43:00Z"/>
                <w:rFonts w:ascii="Arial" w:hAnsi="Arial" w:cs="Arial"/>
                <w:sz w:val="18"/>
                <w:szCs w:val="18"/>
              </w:rPr>
            </w:pPr>
            <w:ins w:id="23609" w:author=" " w:date="2019-05-27T04:43:00Z">
              <w:r w:rsidRPr="00340831">
                <w:rPr>
                  <w:rFonts w:ascii="Arial" w:hAnsi="Arial" w:cs="Arial"/>
                  <w:sz w:val="18"/>
                  <w:szCs w:val="18"/>
                </w:rPr>
                <w:t>None</w:t>
              </w:r>
            </w:ins>
          </w:p>
        </w:tc>
      </w:tr>
      <w:tr w:rsidR="007B2B12" w:rsidRPr="00340831" w:rsidTr="004C693F">
        <w:trPr>
          <w:gridAfter w:val="1"/>
          <w:wAfter w:w="12" w:type="pct"/>
          <w:cantSplit/>
          <w:ins w:id="2361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611" w:author=" " w:date="2019-05-27T04:43:00Z"/>
                <w:rFonts w:ascii="Arial" w:hAnsi="Arial" w:cs="Arial"/>
                <w:color w:val="000000"/>
                <w:sz w:val="18"/>
                <w:szCs w:val="18"/>
                <w:lang w:val="en-US"/>
              </w:rPr>
            </w:pPr>
            <w:ins w:id="23612" w:author=" " w:date="2019-05-27T04:43:00Z">
              <w:r w:rsidRPr="00340831">
                <w:rPr>
                  <w:rFonts w:ascii="Arial" w:hAnsi="Arial" w:cs="Arial"/>
                  <w:color w:val="000000"/>
                  <w:sz w:val="18"/>
                  <w:szCs w:val="18"/>
                  <w:lang w:val="en-US"/>
                </w:rPr>
                <w:t>DC_66A_n260(O-P)_UL_66A_n260O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613" w:author=" " w:date="2019-05-27T04:43:00Z"/>
                <w:rFonts w:ascii="Arial" w:hAnsi="Arial" w:cs="Arial"/>
                <w:color w:val="000000"/>
                <w:sz w:val="18"/>
                <w:szCs w:val="18"/>
                <w:lang w:val="en-US"/>
              </w:rPr>
            </w:pPr>
            <w:ins w:id="2361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15" w:author=" " w:date="2019-05-27T04:43:00Z"/>
                <w:rStyle w:val="af2"/>
                <w:rFonts w:cs="Arial"/>
                <w:szCs w:val="18"/>
              </w:rPr>
            </w:pPr>
            <w:ins w:id="2361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617" w:author=" " w:date="2019-05-27T04:43:00Z"/>
                <w:rFonts w:ascii="Arial" w:hAnsi="Arial" w:cs="Arial"/>
                <w:sz w:val="18"/>
                <w:szCs w:val="18"/>
              </w:rPr>
            </w:pPr>
            <w:ins w:id="2361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19" w:author=" " w:date="2019-05-27T04:43:00Z"/>
                <w:rFonts w:ascii="Arial" w:hAnsi="Arial" w:cs="Arial"/>
                <w:sz w:val="18"/>
                <w:szCs w:val="18"/>
              </w:rPr>
            </w:pPr>
            <w:ins w:id="2362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21" w:author=" " w:date="2019-05-27T04:43:00Z"/>
                <w:rFonts w:ascii="Arial" w:hAnsi="Arial" w:cs="Arial"/>
                <w:sz w:val="18"/>
                <w:szCs w:val="18"/>
              </w:rPr>
            </w:pPr>
            <w:ins w:id="2362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23" w:author=" " w:date="2019-05-27T04:43:00Z"/>
                <w:rFonts w:ascii="Arial" w:hAnsi="Arial" w:cs="Arial"/>
                <w:sz w:val="18"/>
                <w:szCs w:val="18"/>
              </w:rPr>
            </w:pPr>
            <w:ins w:id="23624" w:author=" " w:date="2019-05-27T04:43:00Z">
              <w:r w:rsidRPr="00340831">
                <w:rPr>
                  <w:rFonts w:ascii="Arial" w:hAnsi="Arial" w:cs="Arial"/>
                  <w:sz w:val="18"/>
                  <w:szCs w:val="18"/>
                </w:rPr>
                <w:t>None</w:t>
              </w:r>
            </w:ins>
          </w:p>
        </w:tc>
      </w:tr>
      <w:tr w:rsidR="007B2B12" w:rsidRPr="00340831" w:rsidTr="004C693F">
        <w:trPr>
          <w:gridAfter w:val="1"/>
          <w:wAfter w:w="12" w:type="pct"/>
          <w:cantSplit/>
          <w:ins w:id="2362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626" w:author=" " w:date="2019-05-27T04:43:00Z"/>
                <w:rFonts w:ascii="Arial" w:hAnsi="Arial" w:cs="Arial"/>
                <w:color w:val="000000"/>
                <w:sz w:val="18"/>
                <w:szCs w:val="18"/>
                <w:lang w:val="en-US"/>
              </w:rPr>
            </w:pPr>
            <w:ins w:id="23627" w:author=" " w:date="2019-05-27T04:43:00Z">
              <w:r w:rsidRPr="00340831">
                <w:rPr>
                  <w:rFonts w:ascii="Arial" w:hAnsi="Arial" w:cs="Arial"/>
                  <w:color w:val="000000"/>
                  <w:sz w:val="18"/>
                  <w:szCs w:val="18"/>
                  <w:lang w:val="en-US"/>
                </w:rPr>
                <w:t>DC_66A_n260(2A-P)_UL_66A_n260O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628" w:author=" " w:date="2019-05-27T04:43:00Z"/>
                <w:rFonts w:ascii="Arial" w:hAnsi="Arial" w:cs="Arial"/>
                <w:color w:val="000000"/>
                <w:sz w:val="18"/>
                <w:szCs w:val="18"/>
                <w:lang w:val="en-US"/>
              </w:rPr>
            </w:pPr>
            <w:ins w:id="2362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30" w:author=" " w:date="2019-05-27T04:43:00Z"/>
                <w:rStyle w:val="af2"/>
                <w:rFonts w:cs="Arial"/>
                <w:szCs w:val="18"/>
              </w:rPr>
            </w:pPr>
            <w:ins w:id="2363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632" w:author=" " w:date="2019-05-27T04:43:00Z"/>
                <w:rFonts w:ascii="Arial" w:hAnsi="Arial" w:cs="Arial"/>
                <w:sz w:val="18"/>
                <w:szCs w:val="18"/>
              </w:rPr>
            </w:pPr>
            <w:ins w:id="2363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34" w:author=" " w:date="2019-05-27T04:43:00Z"/>
                <w:rFonts w:ascii="Arial" w:hAnsi="Arial" w:cs="Arial"/>
                <w:sz w:val="18"/>
                <w:szCs w:val="18"/>
              </w:rPr>
            </w:pPr>
            <w:ins w:id="2363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36" w:author=" " w:date="2019-05-27T04:43:00Z"/>
                <w:rFonts w:ascii="Arial" w:hAnsi="Arial" w:cs="Arial"/>
                <w:sz w:val="18"/>
                <w:szCs w:val="18"/>
              </w:rPr>
            </w:pPr>
            <w:ins w:id="2363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38" w:author=" " w:date="2019-05-27T04:43:00Z"/>
                <w:rFonts w:ascii="Arial" w:hAnsi="Arial" w:cs="Arial"/>
                <w:sz w:val="18"/>
                <w:szCs w:val="18"/>
              </w:rPr>
            </w:pPr>
            <w:ins w:id="23639" w:author=" " w:date="2019-05-27T04:43:00Z">
              <w:r w:rsidRPr="00340831">
                <w:rPr>
                  <w:rFonts w:ascii="Arial" w:hAnsi="Arial" w:cs="Arial"/>
                  <w:sz w:val="18"/>
                  <w:szCs w:val="18"/>
                </w:rPr>
                <w:t>None</w:t>
              </w:r>
            </w:ins>
          </w:p>
        </w:tc>
      </w:tr>
      <w:tr w:rsidR="007B2B12" w:rsidRPr="00340831" w:rsidTr="004C693F">
        <w:trPr>
          <w:gridAfter w:val="1"/>
          <w:wAfter w:w="12" w:type="pct"/>
          <w:cantSplit/>
          <w:ins w:id="2364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641" w:author=" " w:date="2019-05-27T04:43:00Z"/>
                <w:rFonts w:ascii="Arial" w:hAnsi="Arial" w:cs="Arial"/>
                <w:color w:val="000000"/>
                <w:sz w:val="18"/>
                <w:szCs w:val="18"/>
                <w:lang w:val="en-US"/>
              </w:rPr>
            </w:pPr>
            <w:ins w:id="23642" w:author=" " w:date="2019-05-27T04:43:00Z">
              <w:r w:rsidRPr="00340831">
                <w:rPr>
                  <w:rFonts w:ascii="Arial" w:hAnsi="Arial" w:cs="Arial"/>
                  <w:color w:val="000000"/>
                  <w:sz w:val="18"/>
                  <w:szCs w:val="18"/>
                  <w:lang w:val="en-US"/>
                </w:rPr>
                <w:t>DC_66A_n260(A-O-P)_UL_66A_n260P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643" w:author=" " w:date="2019-05-27T04:43:00Z"/>
                <w:rFonts w:ascii="Arial" w:hAnsi="Arial" w:cs="Arial"/>
                <w:color w:val="000000"/>
                <w:sz w:val="18"/>
                <w:szCs w:val="18"/>
                <w:lang w:val="en-US"/>
              </w:rPr>
            </w:pPr>
            <w:ins w:id="2364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45" w:author=" " w:date="2019-05-27T04:43:00Z"/>
                <w:rStyle w:val="af2"/>
                <w:rFonts w:cs="Arial"/>
                <w:szCs w:val="18"/>
              </w:rPr>
            </w:pPr>
            <w:ins w:id="2364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647" w:author=" " w:date="2019-05-27T04:43:00Z"/>
                <w:rFonts w:ascii="Arial" w:hAnsi="Arial" w:cs="Arial"/>
                <w:sz w:val="18"/>
                <w:szCs w:val="18"/>
              </w:rPr>
            </w:pPr>
            <w:ins w:id="2364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49" w:author=" " w:date="2019-05-27T04:43:00Z"/>
                <w:rFonts w:ascii="Arial" w:hAnsi="Arial" w:cs="Arial"/>
                <w:sz w:val="18"/>
                <w:szCs w:val="18"/>
              </w:rPr>
            </w:pPr>
            <w:ins w:id="2365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51" w:author=" " w:date="2019-05-27T04:43:00Z"/>
                <w:rFonts w:ascii="Arial" w:hAnsi="Arial" w:cs="Arial"/>
                <w:sz w:val="18"/>
                <w:szCs w:val="18"/>
              </w:rPr>
            </w:pPr>
            <w:ins w:id="2365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53" w:author=" " w:date="2019-05-27T04:43:00Z"/>
                <w:rFonts w:ascii="Arial" w:hAnsi="Arial" w:cs="Arial"/>
                <w:sz w:val="18"/>
                <w:szCs w:val="18"/>
              </w:rPr>
            </w:pPr>
            <w:ins w:id="23654" w:author=" " w:date="2019-05-27T04:43:00Z">
              <w:r w:rsidRPr="00340831">
                <w:rPr>
                  <w:rFonts w:ascii="Arial" w:hAnsi="Arial" w:cs="Arial"/>
                  <w:sz w:val="18"/>
                  <w:szCs w:val="18"/>
                </w:rPr>
                <w:t>None</w:t>
              </w:r>
            </w:ins>
          </w:p>
        </w:tc>
      </w:tr>
      <w:tr w:rsidR="007B2B12" w:rsidRPr="00340831" w:rsidTr="004C693F">
        <w:trPr>
          <w:gridAfter w:val="1"/>
          <w:wAfter w:w="12" w:type="pct"/>
          <w:cantSplit/>
          <w:ins w:id="2365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656" w:author=" " w:date="2019-05-27T04:43:00Z"/>
                <w:rFonts w:ascii="Arial" w:hAnsi="Arial" w:cs="Arial"/>
                <w:color w:val="000000"/>
                <w:sz w:val="18"/>
                <w:szCs w:val="18"/>
                <w:lang w:val="en-US"/>
              </w:rPr>
            </w:pPr>
            <w:ins w:id="23657" w:author=" " w:date="2019-05-27T04:43:00Z">
              <w:r w:rsidRPr="00340831">
                <w:rPr>
                  <w:rFonts w:ascii="Arial" w:hAnsi="Arial" w:cs="Arial"/>
                  <w:color w:val="000000"/>
                  <w:sz w:val="18"/>
                  <w:szCs w:val="18"/>
                  <w:lang w:val="en-US"/>
                </w:rPr>
                <w:t>DC_66A_n260(O-P)_UL_66A_n260P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658" w:author=" " w:date="2019-05-27T04:43:00Z"/>
                <w:rFonts w:ascii="Arial" w:hAnsi="Arial" w:cs="Arial"/>
                <w:color w:val="000000"/>
                <w:sz w:val="18"/>
                <w:szCs w:val="18"/>
                <w:lang w:val="en-US"/>
              </w:rPr>
            </w:pPr>
            <w:ins w:id="2365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60" w:author=" " w:date="2019-05-27T04:43:00Z"/>
                <w:rStyle w:val="af2"/>
                <w:rFonts w:cs="Arial"/>
                <w:szCs w:val="18"/>
              </w:rPr>
            </w:pPr>
            <w:ins w:id="2366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662" w:author=" " w:date="2019-05-27T04:43:00Z"/>
                <w:rFonts w:ascii="Arial" w:hAnsi="Arial" w:cs="Arial"/>
                <w:sz w:val="18"/>
                <w:szCs w:val="18"/>
              </w:rPr>
            </w:pPr>
            <w:ins w:id="2366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64" w:author=" " w:date="2019-05-27T04:43:00Z"/>
                <w:rFonts w:ascii="Arial" w:hAnsi="Arial" w:cs="Arial"/>
                <w:sz w:val="18"/>
                <w:szCs w:val="18"/>
              </w:rPr>
            </w:pPr>
            <w:ins w:id="2366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66" w:author=" " w:date="2019-05-27T04:43:00Z"/>
                <w:rFonts w:ascii="Arial" w:hAnsi="Arial" w:cs="Arial"/>
                <w:sz w:val="18"/>
                <w:szCs w:val="18"/>
              </w:rPr>
            </w:pPr>
            <w:ins w:id="2366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68" w:author=" " w:date="2019-05-27T04:43:00Z"/>
                <w:rFonts w:ascii="Arial" w:hAnsi="Arial" w:cs="Arial"/>
                <w:sz w:val="18"/>
                <w:szCs w:val="18"/>
              </w:rPr>
            </w:pPr>
            <w:ins w:id="23669" w:author=" " w:date="2019-05-27T04:43:00Z">
              <w:r w:rsidRPr="00340831">
                <w:rPr>
                  <w:rFonts w:ascii="Arial" w:hAnsi="Arial" w:cs="Arial"/>
                  <w:sz w:val="18"/>
                  <w:szCs w:val="18"/>
                </w:rPr>
                <w:t>None</w:t>
              </w:r>
            </w:ins>
          </w:p>
        </w:tc>
      </w:tr>
      <w:tr w:rsidR="007B2B12" w:rsidRPr="00340831" w:rsidTr="004C693F">
        <w:trPr>
          <w:gridAfter w:val="1"/>
          <w:wAfter w:w="12" w:type="pct"/>
          <w:cantSplit/>
          <w:ins w:id="2367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671" w:author=" " w:date="2019-05-27T04:43:00Z"/>
                <w:rFonts w:ascii="Arial" w:hAnsi="Arial" w:cs="Arial"/>
                <w:color w:val="000000"/>
                <w:sz w:val="18"/>
                <w:szCs w:val="18"/>
                <w:lang w:val="en-US"/>
              </w:rPr>
            </w:pPr>
            <w:ins w:id="23672" w:author=" " w:date="2019-05-27T04:43:00Z">
              <w:r w:rsidRPr="00340831">
                <w:rPr>
                  <w:rFonts w:ascii="Arial" w:hAnsi="Arial" w:cs="Arial"/>
                  <w:color w:val="000000"/>
                  <w:sz w:val="18"/>
                  <w:szCs w:val="18"/>
                  <w:lang w:val="en-US"/>
                </w:rPr>
                <w:t>DC_66A_n260(2A-2O)_UL_66A_n260O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673" w:author=" " w:date="2019-05-27T04:43:00Z"/>
                <w:rFonts w:ascii="Arial" w:hAnsi="Arial" w:cs="Arial"/>
                <w:color w:val="000000"/>
                <w:sz w:val="18"/>
                <w:szCs w:val="18"/>
                <w:lang w:val="en-US"/>
              </w:rPr>
            </w:pPr>
            <w:ins w:id="2367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75" w:author=" " w:date="2019-05-27T04:43:00Z"/>
                <w:rStyle w:val="af2"/>
                <w:rFonts w:cs="Arial"/>
                <w:szCs w:val="18"/>
              </w:rPr>
            </w:pPr>
            <w:ins w:id="2367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677" w:author=" " w:date="2019-05-27T04:43:00Z"/>
                <w:rFonts w:ascii="Arial" w:hAnsi="Arial" w:cs="Arial"/>
                <w:sz w:val="18"/>
                <w:szCs w:val="18"/>
              </w:rPr>
            </w:pPr>
            <w:ins w:id="2367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79" w:author=" " w:date="2019-05-27T04:43:00Z"/>
                <w:rFonts w:ascii="Arial" w:hAnsi="Arial" w:cs="Arial"/>
                <w:sz w:val="18"/>
                <w:szCs w:val="18"/>
              </w:rPr>
            </w:pPr>
            <w:ins w:id="2368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81" w:author=" " w:date="2019-05-27T04:43:00Z"/>
                <w:rFonts w:ascii="Arial" w:hAnsi="Arial" w:cs="Arial"/>
                <w:sz w:val="18"/>
                <w:szCs w:val="18"/>
              </w:rPr>
            </w:pPr>
            <w:ins w:id="2368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83" w:author=" " w:date="2019-05-27T04:43:00Z"/>
                <w:rFonts w:ascii="Arial" w:hAnsi="Arial" w:cs="Arial"/>
                <w:sz w:val="18"/>
                <w:szCs w:val="18"/>
              </w:rPr>
            </w:pPr>
            <w:ins w:id="23684" w:author=" " w:date="2019-05-27T04:43:00Z">
              <w:r w:rsidRPr="00340831">
                <w:rPr>
                  <w:rFonts w:ascii="Arial" w:hAnsi="Arial" w:cs="Arial"/>
                  <w:sz w:val="18"/>
                  <w:szCs w:val="18"/>
                </w:rPr>
                <w:t>None</w:t>
              </w:r>
            </w:ins>
          </w:p>
        </w:tc>
      </w:tr>
      <w:tr w:rsidR="007B2B12" w:rsidRPr="00340831" w:rsidTr="004C693F">
        <w:trPr>
          <w:gridAfter w:val="1"/>
          <w:wAfter w:w="12" w:type="pct"/>
          <w:cantSplit/>
          <w:ins w:id="2368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686" w:author=" " w:date="2019-05-27T04:43:00Z"/>
                <w:rFonts w:ascii="Arial" w:hAnsi="Arial" w:cs="Arial"/>
                <w:color w:val="000000"/>
                <w:sz w:val="18"/>
                <w:szCs w:val="18"/>
                <w:lang w:val="en-US"/>
              </w:rPr>
            </w:pPr>
            <w:ins w:id="23687" w:author=" " w:date="2019-05-27T04:43:00Z">
              <w:r w:rsidRPr="00340831">
                <w:rPr>
                  <w:rFonts w:ascii="Arial" w:hAnsi="Arial" w:cs="Arial"/>
                  <w:color w:val="000000"/>
                  <w:sz w:val="18"/>
                  <w:szCs w:val="18"/>
                  <w:lang w:val="en-US"/>
                </w:rPr>
                <w:t>DC_66A_n260(A-2O)_UL_66A_n260O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688" w:author=" " w:date="2019-05-27T04:43:00Z"/>
                <w:rFonts w:ascii="Arial" w:hAnsi="Arial" w:cs="Arial"/>
                <w:color w:val="000000"/>
                <w:sz w:val="18"/>
                <w:szCs w:val="18"/>
                <w:lang w:val="en-US"/>
              </w:rPr>
            </w:pPr>
            <w:ins w:id="2368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90" w:author=" " w:date="2019-05-27T04:43:00Z"/>
                <w:rStyle w:val="af2"/>
                <w:rFonts w:cs="Arial"/>
                <w:szCs w:val="18"/>
              </w:rPr>
            </w:pPr>
            <w:ins w:id="2369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692" w:author=" " w:date="2019-05-27T04:43:00Z"/>
                <w:rFonts w:ascii="Arial" w:hAnsi="Arial" w:cs="Arial"/>
                <w:sz w:val="18"/>
                <w:szCs w:val="18"/>
              </w:rPr>
            </w:pPr>
            <w:ins w:id="2369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94" w:author=" " w:date="2019-05-27T04:43:00Z"/>
                <w:rFonts w:ascii="Arial" w:hAnsi="Arial" w:cs="Arial"/>
                <w:sz w:val="18"/>
                <w:szCs w:val="18"/>
              </w:rPr>
            </w:pPr>
            <w:ins w:id="2369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96" w:author=" " w:date="2019-05-27T04:43:00Z"/>
                <w:rFonts w:ascii="Arial" w:hAnsi="Arial" w:cs="Arial"/>
                <w:sz w:val="18"/>
                <w:szCs w:val="18"/>
              </w:rPr>
            </w:pPr>
            <w:ins w:id="2369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98" w:author=" " w:date="2019-05-27T04:43:00Z"/>
                <w:rFonts w:ascii="Arial" w:hAnsi="Arial" w:cs="Arial"/>
                <w:sz w:val="18"/>
                <w:szCs w:val="18"/>
              </w:rPr>
            </w:pPr>
            <w:ins w:id="23699" w:author=" " w:date="2019-05-27T04:43:00Z">
              <w:r w:rsidRPr="00340831">
                <w:rPr>
                  <w:rFonts w:ascii="Arial" w:hAnsi="Arial" w:cs="Arial"/>
                  <w:sz w:val="18"/>
                  <w:szCs w:val="18"/>
                </w:rPr>
                <w:t>None</w:t>
              </w:r>
            </w:ins>
          </w:p>
        </w:tc>
      </w:tr>
      <w:tr w:rsidR="007B2B12" w:rsidRPr="00340831" w:rsidTr="004C693F">
        <w:trPr>
          <w:gridAfter w:val="1"/>
          <w:wAfter w:w="12" w:type="pct"/>
          <w:cantSplit/>
          <w:ins w:id="2370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3701" w:author=" " w:date="2019-05-27T04:43:00Z"/>
                <w:rFonts w:ascii="Arial" w:hAnsi="Arial" w:cs="Arial"/>
                <w:color w:val="000000"/>
                <w:sz w:val="18"/>
                <w:szCs w:val="18"/>
                <w:lang w:val="en-US"/>
              </w:rPr>
            </w:pPr>
            <w:ins w:id="23702" w:author=" " w:date="2019-05-27T04:43:00Z">
              <w:r w:rsidRPr="00340831">
                <w:rPr>
                  <w:rFonts w:ascii="Arial" w:hAnsi="Arial" w:cs="Arial"/>
                  <w:color w:val="000000"/>
                  <w:sz w:val="18"/>
                  <w:szCs w:val="18"/>
                  <w:lang w:val="en-US"/>
                </w:rPr>
                <w:t>DC_66A_n260(2O)_UL_66A_n260O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03" w:author=" " w:date="2019-05-27T04:43:00Z"/>
                <w:rFonts w:ascii="Arial" w:hAnsi="Arial" w:cs="Arial"/>
                <w:color w:val="000000"/>
                <w:sz w:val="18"/>
                <w:szCs w:val="18"/>
                <w:lang w:val="en-US"/>
              </w:rPr>
            </w:pPr>
            <w:ins w:id="2370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05" w:author=" " w:date="2019-05-27T04:43:00Z"/>
                <w:rStyle w:val="af2"/>
                <w:rFonts w:cs="Arial"/>
                <w:szCs w:val="18"/>
              </w:rPr>
            </w:pPr>
            <w:ins w:id="2370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707" w:author=" " w:date="2019-05-27T04:43:00Z"/>
                <w:rFonts w:ascii="Arial" w:hAnsi="Arial" w:cs="Arial"/>
                <w:sz w:val="18"/>
                <w:szCs w:val="18"/>
              </w:rPr>
            </w:pPr>
            <w:ins w:id="2370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09" w:author=" " w:date="2019-05-27T04:43:00Z"/>
                <w:rFonts w:ascii="Arial" w:hAnsi="Arial" w:cs="Arial"/>
                <w:sz w:val="18"/>
                <w:szCs w:val="18"/>
              </w:rPr>
            </w:pPr>
            <w:ins w:id="2371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11" w:author=" " w:date="2019-05-27T04:43:00Z"/>
                <w:rFonts w:ascii="Arial" w:hAnsi="Arial" w:cs="Arial"/>
                <w:sz w:val="18"/>
                <w:szCs w:val="18"/>
              </w:rPr>
            </w:pPr>
            <w:ins w:id="2371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13" w:author=" " w:date="2019-05-27T04:43:00Z"/>
                <w:rFonts w:ascii="Arial" w:hAnsi="Arial" w:cs="Arial"/>
                <w:sz w:val="18"/>
                <w:szCs w:val="18"/>
              </w:rPr>
            </w:pPr>
            <w:ins w:id="23714" w:author=" " w:date="2019-05-27T04:43:00Z">
              <w:r w:rsidRPr="00340831">
                <w:rPr>
                  <w:rFonts w:ascii="Arial" w:hAnsi="Arial" w:cs="Arial"/>
                  <w:sz w:val="18"/>
                  <w:szCs w:val="18"/>
                </w:rPr>
                <w:t>None</w:t>
              </w:r>
            </w:ins>
          </w:p>
        </w:tc>
      </w:tr>
      <w:tr w:rsidR="007B2B12" w:rsidRPr="00340831" w:rsidTr="004C693F">
        <w:trPr>
          <w:gridAfter w:val="1"/>
          <w:wAfter w:w="12" w:type="pct"/>
          <w:cantSplit/>
          <w:ins w:id="2371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3716" w:author=" " w:date="2019-05-27T04:43:00Z"/>
                <w:rFonts w:ascii="Arial" w:eastAsia="SimSun" w:hAnsi="Arial" w:cs="Arial"/>
                <w:sz w:val="18"/>
                <w:szCs w:val="18"/>
                <w:lang w:eastAsia="zh-CN"/>
              </w:rPr>
            </w:pPr>
            <w:ins w:id="23717"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_n261(A-D)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18" w:author=" " w:date="2019-05-27T04:43:00Z"/>
                <w:rFonts w:ascii="Arial" w:hAnsi="Arial" w:cs="Arial"/>
                <w:sz w:val="18"/>
                <w:szCs w:val="18"/>
              </w:rPr>
            </w:pPr>
            <w:ins w:id="2371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20" w:author=" " w:date="2019-05-27T04:43:00Z"/>
                <w:rFonts w:ascii="Arial" w:hAnsi="Arial" w:cs="Arial"/>
                <w:sz w:val="18"/>
                <w:szCs w:val="18"/>
              </w:rPr>
            </w:pPr>
            <w:ins w:id="2372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722" w:author=" " w:date="2019-05-27T04:43:00Z"/>
                <w:rFonts w:cs="Arial"/>
                <w:szCs w:val="18"/>
              </w:rPr>
            </w:pPr>
            <w:ins w:id="23723"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24" w:author=" " w:date="2019-05-27T04:43:00Z"/>
                <w:rFonts w:ascii="Arial" w:hAnsi="Arial" w:cs="Arial"/>
                <w:sz w:val="18"/>
                <w:szCs w:val="18"/>
              </w:rPr>
            </w:pPr>
            <w:ins w:id="2372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26" w:author=" " w:date="2019-05-27T04:43:00Z"/>
                <w:rFonts w:ascii="Arial" w:hAnsi="Arial" w:cs="Arial"/>
                <w:sz w:val="18"/>
                <w:szCs w:val="18"/>
              </w:rPr>
            </w:pPr>
            <w:ins w:id="2372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28" w:author=" " w:date="2019-05-27T04:43:00Z"/>
                <w:rFonts w:ascii="Arial" w:hAnsi="Arial" w:cs="Arial"/>
                <w:sz w:val="18"/>
                <w:szCs w:val="18"/>
              </w:rPr>
            </w:pPr>
            <w:ins w:id="23729" w:author=" " w:date="2019-05-27T04:43:00Z">
              <w:r w:rsidRPr="00340831">
                <w:rPr>
                  <w:rFonts w:ascii="Arial" w:hAnsi="Arial" w:cs="Arial"/>
                  <w:sz w:val="18"/>
                  <w:szCs w:val="18"/>
                </w:rPr>
                <w:t>None</w:t>
              </w:r>
            </w:ins>
          </w:p>
        </w:tc>
      </w:tr>
      <w:tr w:rsidR="007B2B12" w:rsidRPr="00340831" w:rsidTr="004C693F">
        <w:trPr>
          <w:gridAfter w:val="1"/>
          <w:wAfter w:w="12" w:type="pct"/>
          <w:cantSplit/>
          <w:ins w:id="2373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3731" w:author=" " w:date="2019-05-27T04:43:00Z"/>
                <w:rFonts w:ascii="Arial" w:eastAsia="SimSun" w:hAnsi="Arial" w:cs="Arial"/>
                <w:sz w:val="18"/>
                <w:szCs w:val="18"/>
                <w:lang w:eastAsia="zh-CN"/>
              </w:rPr>
            </w:pPr>
            <w:ins w:id="23732"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_n261(A-D-H)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33" w:author=" " w:date="2019-05-27T04:43:00Z"/>
                <w:rFonts w:ascii="Arial" w:hAnsi="Arial" w:cs="Arial"/>
                <w:sz w:val="18"/>
                <w:szCs w:val="18"/>
              </w:rPr>
            </w:pPr>
            <w:ins w:id="2373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35" w:author=" " w:date="2019-05-27T04:43:00Z"/>
                <w:rFonts w:ascii="Arial" w:hAnsi="Arial" w:cs="Arial"/>
                <w:sz w:val="18"/>
                <w:szCs w:val="18"/>
              </w:rPr>
            </w:pPr>
            <w:ins w:id="2373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737" w:author=" " w:date="2019-05-27T04:43:00Z"/>
                <w:rFonts w:cs="Arial"/>
                <w:szCs w:val="18"/>
              </w:rPr>
            </w:pPr>
            <w:ins w:id="23738"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39" w:author=" " w:date="2019-05-27T04:43:00Z"/>
                <w:rFonts w:ascii="Arial" w:hAnsi="Arial" w:cs="Arial"/>
                <w:sz w:val="18"/>
                <w:szCs w:val="18"/>
              </w:rPr>
            </w:pPr>
            <w:ins w:id="2374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41" w:author=" " w:date="2019-05-27T04:43:00Z"/>
                <w:rFonts w:ascii="Arial" w:hAnsi="Arial" w:cs="Arial"/>
                <w:sz w:val="18"/>
                <w:szCs w:val="18"/>
              </w:rPr>
            </w:pPr>
            <w:ins w:id="2374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43" w:author=" " w:date="2019-05-27T04:43:00Z"/>
                <w:rFonts w:ascii="Arial" w:hAnsi="Arial" w:cs="Arial"/>
                <w:sz w:val="18"/>
                <w:szCs w:val="18"/>
              </w:rPr>
            </w:pPr>
            <w:ins w:id="23744" w:author=" " w:date="2019-05-27T04:43:00Z">
              <w:r w:rsidRPr="00340831">
                <w:rPr>
                  <w:rFonts w:ascii="Arial" w:hAnsi="Arial" w:cs="Arial"/>
                  <w:sz w:val="18"/>
                  <w:szCs w:val="18"/>
                </w:rPr>
                <w:t>None</w:t>
              </w:r>
            </w:ins>
          </w:p>
        </w:tc>
      </w:tr>
      <w:tr w:rsidR="007B2B12" w:rsidRPr="00340831" w:rsidTr="004C693F">
        <w:trPr>
          <w:gridAfter w:val="1"/>
          <w:wAfter w:w="12" w:type="pct"/>
          <w:cantSplit/>
          <w:ins w:id="2374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3746" w:author=" " w:date="2019-05-27T04:43:00Z"/>
                <w:rFonts w:ascii="Arial" w:eastAsia="SimSun" w:hAnsi="Arial" w:cs="Arial"/>
                <w:sz w:val="18"/>
                <w:szCs w:val="18"/>
                <w:lang w:eastAsia="zh-CN"/>
              </w:rPr>
            </w:pPr>
            <w:ins w:id="23747"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_n261(A-G)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48" w:author=" " w:date="2019-05-27T04:43:00Z"/>
                <w:rFonts w:ascii="Arial" w:hAnsi="Arial" w:cs="Arial"/>
                <w:sz w:val="18"/>
                <w:szCs w:val="18"/>
              </w:rPr>
            </w:pPr>
            <w:ins w:id="2374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50" w:author=" " w:date="2019-05-27T04:43:00Z"/>
                <w:rFonts w:ascii="Arial" w:hAnsi="Arial" w:cs="Arial"/>
                <w:sz w:val="18"/>
                <w:szCs w:val="18"/>
              </w:rPr>
            </w:pPr>
            <w:ins w:id="2375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752" w:author=" " w:date="2019-05-27T04:43:00Z"/>
                <w:rFonts w:cs="Arial"/>
                <w:szCs w:val="18"/>
              </w:rPr>
            </w:pPr>
            <w:ins w:id="23753"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54" w:author=" " w:date="2019-05-27T04:43:00Z"/>
                <w:rFonts w:ascii="Arial" w:hAnsi="Arial" w:cs="Arial"/>
                <w:sz w:val="18"/>
                <w:szCs w:val="18"/>
              </w:rPr>
            </w:pPr>
            <w:ins w:id="2375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56" w:author=" " w:date="2019-05-27T04:43:00Z"/>
                <w:rFonts w:ascii="Arial" w:hAnsi="Arial" w:cs="Arial"/>
                <w:sz w:val="18"/>
                <w:szCs w:val="18"/>
              </w:rPr>
            </w:pPr>
            <w:ins w:id="2375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58" w:author=" " w:date="2019-05-27T04:43:00Z"/>
                <w:rFonts w:ascii="Arial" w:hAnsi="Arial" w:cs="Arial"/>
                <w:sz w:val="18"/>
                <w:szCs w:val="18"/>
              </w:rPr>
            </w:pPr>
            <w:ins w:id="23759" w:author=" " w:date="2019-05-27T04:43:00Z">
              <w:r w:rsidRPr="00340831">
                <w:rPr>
                  <w:rFonts w:ascii="Arial" w:hAnsi="Arial" w:cs="Arial"/>
                  <w:sz w:val="18"/>
                  <w:szCs w:val="18"/>
                </w:rPr>
                <w:t>None</w:t>
              </w:r>
            </w:ins>
          </w:p>
        </w:tc>
      </w:tr>
      <w:tr w:rsidR="007B2B12" w:rsidRPr="00340831" w:rsidTr="004C693F">
        <w:trPr>
          <w:gridAfter w:val="1"/>
          <w:wAfter w:w="12" w:type="pct"/>
          <w:cantSplit/>
          <w:ins w:id="2376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3761" w:author=" " w:date="2019-05-27T04:43:00Z"/>
                <w:rFonts w:ascii="Arial" w:eastAsia="SimSun" w:hAnsi="Arial" w:cs="Arial"/>
                <w:sz w:val="18"/>
                <w:szCs w:val="18"/>
                <w:lang w:eastAsia="zh-CN"/>
              </w:rPr>
            </w:pPr>
            <w:ins w:id="23762"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_n261(A-G-H)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63" w:author=" " w:date="2019-05-27T04:43:00Z"/>
                <w:rFonts w:ascii="Arial" w:hAnsi="Arial" w:cs="Arial"/>
                <w:sz w:val="18"/>
                <w:szCs w:val="18"/>
              </w:rPr>
            </w:pPr>
            <w:ins w:id="2376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65" w:author=" " w:date="2019-05-27T04:43:00Z"/>
                <w:rFonts w:ascii="Arial" w:hAnsi="Arial" w:cs="Arial"/>
                <w:sz w:val="18"/>
                <w:szCs w:val="18"/>
              </w:rPr>
            </w:pPr>
            <w:ins w:id="2376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767" w:author=" " w:date="2019-05-27T04:43:00Z"/>
                <w:rFonts w:cs="Arial"/>
                <w:szCs w:val="18"/>
              </w:rPr>
            </w:pPr>
            <w:ins w:id="23768"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69" w:author=" " w:date="2019-05-27T04:43:00Z"/>
                <w:rFonts w:ascii="Arial" w:hAnsi="Arial" w:cs="Arial"/>
                <w:sz w:val="18"/>
                <w:szCs w:val="18"/>
              </w:rPr>
            </w:pPr>
            <w:ins w:id="2377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71" w:author=" " w:date="2019-05-27T04:43:00Z"/>
                <w:rFonts w:ascii="Arial" w:hAnsi="Arial" w:cs="Arial"/>
                <w:sz w:val="18"/>
                <w:szCs w:val="18"/>
              </w:rPr>
            </w:pPr>
            <w:ins w:id="2377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73" w:author=" " w:date="2019-05-27T04:43:00Z"/>
                <w:rFonts w:ascii="Arial" w:hAnsi="Arial" w:cs="Arial"/>
                <w:sz w:val="18"/>
                <w:szCs w:val="18"/>
              </w:rPr>
            </w:pPr>
            <w:ins w:id="23774" w:author=" " w:date="2019-05-27T04:43:00Z">
              <w:r w:rsidRPr="00340831">
                <w:rPr>
                  <w:rFonts w:ascii="Arial" w:hAnsi="Arial" w:cs="Arial"/>
                  <w:sz w:val="18"/>
                  <w:szCs w:val="18"/>
                </w:rPr>
                <w:t>None</w:t>
              </w:r>
            </w:ins>
          </w:p>
        </w:tc>
      </w:tr>
      <w:tr w:rsidR="007B2B12" w:rsidRPr="00340831" w:rsidTr="004C693F">
        <w:trPr>
          <w:gridAfter w:val="1"/>
          <w:wAfter w:w="12" w:type="pct"/>
          <w:cantSplit/>
          <w:ins w:id="2377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3776" w:author=" " w:date="2019-05-27T04:43:00Z"/>
                <w:rFonts w:ascii="Arial" w:eastAsia="SimSun" w:hAnsi="Arial" w:cs="Arial"/>
                <w:sz w:val="18"/>
                <w:szCs w:val="18"/>
                <w:lang w:eastAsia="zh-CN"/>
              </w:rPr>
            </w:pPr>
            <w:ins w:id="23777"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_n261(G-I)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78" w:author=" " w:date="2019-05-27T04:43:00Z"/>
                <w:rFonts w:ascii="Arial" w:hAnsi="Arial" w:cs="Arial"/>
                <w:sz w:val="18"/>
                <w:szCs w:val="18"/>
              </w:rPr>
            </w:pPr>
            <w:ins w:id="2377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80" w:author=" " w:date="2019-05-27T04:43:00Z"/>
                <w:rFonts w:ascii="Arial" w:hAnsi="Arial" w:cs="Arial"/>
                <w:sz w:val="18"/>
                <w:szCs w:val="18"/>
              </w:rPr>
            </w:pPr>
            <w:ins w:id="2378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782" w:author=" " w:date="2019-05-27T04:43:00Z"/>
                <w:rFonts w:cs="Arial"/>
                <w:szCs w:val="18"/>
              </w:rPr>
            </w:pPr>
            <w:ins w:id="23783"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84" w:author=" " w:date="2019-05-27T04:43:00Z"/>
                <w:rFonts w:ascii="Arial" w:hAnsi="Arial" w:cs="Arial"/>
                <w:sz w:val="18"/>
                <w:szCs w:val="18"/>
              </w:rPr>
            </w:pPr>
            <w:ins w:id="2378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86" w:author=" " w:date="2019-05-27T04:43:00Z"/>
                <w:rFonts w:ascii="Arial" w:hAnsi="Arial" w:cs="Arial"/>
                <w:sz w:val="18"/>
                <w:szCs w:val="18"/>
              </w:rPr>
            </w:pPr>
            <w:ins w:id="2378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88" w:author=" " w:date="2019-05-27T04:43:00Z"/>
                <w:rFonts w:ascii="Arial" w:hAnsi="Arial" w:cs="Arial"/>
                <w:sz w:val="18"/>
                <w:szCs w:val="18"/>
              </w:rPr>
            </w:pPr>
            <w:ins w:id="23789" w:author=" " w:date="2019-05-27T04:43:00Z">
              <w:r w:rsidRPr="00340831">
                <w:rPr>
                  <w:rFonts w:ascii="Arial" w:hAnsi="Arial" w:cs="Arial"/>
                  <w:sz w:val="18"/>
                  <w:szCs w:val="18"/>
                </w:rPr>
                <w:t>None</w:t>
              </w:r>
            </w:ins>
          </w:p>
        </w:tc>
      </w:tr>
      <w:tr w:rsidR="007B2B12" w:rsidRPr="00340831" w:rsidTr="004C693F">
        <w:trPr>
          <w:gridAfter w:val="1"/>
          <w:wAfter w:w="12" w:type="pct"/>
          <w:cantSplit/>
          <w:ins w:id="2379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3791" w:author=" " w:date="2019-05-27T04:43:00Z"/>
                <w:rFonts w:ascii="Arial" w:eastAsia="SimSun" w:hAnsi="Arial" w:cs="Arial"/>
                <w:sz w:val="18"/>
                <w:szCs w:val="18"/>
                <w:lang w:eastAsia="zh-CN"/>
              </w:rPr>
            </w:pPr>
            <w:ins w:id="23792"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_n261(A-G-I)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93" w:author=" " w:date="2019-05-27T04:43:00Z"/>
                <w:rFonts w:ascii="Arial" w:hAnsi="Arial" w:cs="Arial"/>
                <w:sz w:val="18"/>
                <w:szCs w:val="18"/>
              </w:rPr>
            </w:pPr>
            <w:ins w:id="2379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95" w:author=" " w:date="2019-05-27T04:43:00Z"/>
                <w:rFonts w:ascii="Arial" w:hAnsi="Arial" w:cs="Arial"/>
                <w:sz w:val="18"/>
                <w:szCs w:val="18"/>
              </w:rPr>
            </w:pPr>
            <w:ins w:id="2379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797" w:author=" " w:date="2019-05-27T04:43:00Z"/>
                <w:rFonts w:cs="Arial"/>
                <w:szCs w:val="18"/>
              </w:rPr>
            </w:pPr>
            <w:ins w:id="23798"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99" w:author=" " w:date="2019-05-27T04:43:00Z"/>
                <w:rFonts w:ascii="Arial" w:hAnsi="Arial" w:cs="Arial"/>
                <w:sz w:val="18"/>
                <w:szCs w:val="18"/>
              </w:rPr>
            </w:pPr>
            <w:ins w:id="2380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01" w:author=" " w:date="2019-05-27T04:43:00Z"/>
                <w:rFonts w:ascii="Arial" w:hAnsi="Arial" w:cs="Arial"/>
                <w:sz w:val="18"/>
                <w:szCs w:val="18"/>
              </w:rPr>
            </w:pPr>
            <w:ins w:id="2380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03" w:author=" " w:date="2019-05-27T04:43:00Z"/>
                <w:rFonts w:ascii="Arial" w:hAnsi="Arial" w:cs="Arial"/>
                <w:sz w:val="18"/>
                <w:szCs w:val="18"/>
              </w:rPr>
            </w:pPr>
            <w:ins w:id="23804" w:author=" " w:date="2019-05-27T04:43:00Z">
              <w:r w:rsidRPr="00340831">
                <w:rPr>
                  <w:rFonts w:ascii="Arial" w:hAnsi="Arial" w:cs="Arial"/>
                  <w:sz w:val="18"/>
                  <w:szCs w:val="18"/>
                </w:rPr>
                <w:t>None</w:t>
              </w:r>
            </w:ins>
          </w:p>
        </w:tc>
      </w:tr>
      <w:tr w:rsidR="007B2B12" w:rsidRPr="00340831" w:rsidTr="004C693F">
        <w:trPr>
          <w:gridAfter w:val="1"/>
          <w:wAfter w:w="12" w:type="pct"/>
          <w:cantSplit/>
          <w:ins w:id="2380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3806" w:author=" " w:date="2019-05-27T04:43:00Z"/>
                <w:rFonts w:ascii="Arial" w:eastAsia="SimSun" w:hAnsi="Arial" w:cs="Arial"/>
                <w:sz w:val="18"/>
                <w:szCs w:val="18"/>
                <w:lang w:eastAsia="zh-CN"/>
              </w:rPr>
            </w:pPr>
            <w:ins w:id="23807"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_n261(A-H-I)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08" w:author=" " w:date="2019-05-27T04:43:00Z"/>
                <w:rFonts w:ascii="Arial" w:hAnsi="Arial" w:cs="Arial"/>
                <w:sz w:val="18"/>
                <w:szCs w:val="18"/>
              </w:rPr>
            </w:pPr>
            <w:ins w:id="2380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10" w:author=" " w:date="2019-05-27T04:43:00Z"/>
                <w:rFonts w:ascii="Arial" w:hAnsi="Arial" w:cs="Arial"/>
                <w:sz w:val="18"/>
                <w:szCs w:val="18"/>
              </w:rPr>
            </w:pPr>
            <w:ins w:id="2381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812" w:author=" " w:date="2019-05-27T04:43:00Z"/>
                <w:rFonts w:cs="Arial"/>
                <w:szCs w:val="18"/>
              </w:rPr>
            </w:pPr>
            <w:ins w:id="23813"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14" w:author=" " w:date="2019-05-27T04:43:00Z"/>
                <w:rFonts w:ascii="Arial" w:hAnsi="Arial" w:cs="Arial"/>
                <w:sz w:val="18"/>
                <w:szCs w:val="18"/>
              </w:rPr>
            </w:pPr>
            <w:ins w:id="2381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16" w:author=" " w:date="2019-05-27T04:43:00Z"/>
                <w:rFonts w:ascii="Arial" w:hAnsi="Arial" w:cs="Arial"/>
                <w:sz w:val="18"/>
                <w:szCs w:val="18"/>
              </w:rPr>
            </w:pPr>
            <w:ins w:id="2381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18" w:author=" " w:date="2019-05-27T04:43:00Z"/>
                <w:rFonts w:ascii="Arial" w:hAnsi="Arial" w:cs="Arial"/>
                <w:sz w:val="18"/>
                <w:szCs w:val="18"/>
              </w:rPr>
            </w:pPr>
            <w:ins w:id="23819" w:author=" " w:date="2019-05-27T04:43:00Z">
              <w:r w:rsidRPr="00340831">
                <w:rPr>
                  <w:rFonts w:ascii="Arial" w:hAnsi="Arial" w:cs="Arial"/>
                  <w:sz w:val="18"/>
                  <w:szCs w:val="18"/>
                </w:rPr>
                <w:t>None</w:t>
              </w:r>
            </w:ins>
          </w:p>
        </w:tc>
      </w:tr>
      <w:tr w:rsidR="007B2B12" w:rsidRPr="00340831" w:rsidTr="004C693F">
        <w:trPr>
          <w:gridAfter w:val="1"/>
          <w:wAfter w:w="12" w:type="pct"/>
          <w:cantSplit/>
          <w:ins w:id="2382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3821" w:author=" " w:date="2019-05-27T04:43:00Z"/>
                <w:rFonts w:ascii="Arial" w:eastAsia="SimSun" w:hAnsi="Arial" w:cs="Arial"/>
                <w:sz w:val="18"/>
                <w:szCs w:val="18"/>
                <w:lang w:eastAsia="zh-CN"/>
              </w:rPr>
            </w:pPr>
            <w:ins w:id="23822"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_n261(G-H)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23" w:author=" " w:date="2019-05-27T04:43:00Z"/>
                <w:rFonts w:ascii="Arial" w:hAnsi="Arial" w:cs="Arial"/>
                <w:sz w:val="18"/>
                <w:szCs w:val="18"/>
              </w:rPr>
            </w:pPr>
            <w:ins w:id="23824"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25" w:author=" " w:date="2019-05-27T04:43:00Z"/>
                <w:rFonts w:ascii="Arial" w:hAnsi="Arial" w:cs="Arial"/>
                <w:sz w:val="18"/>
                <w:szCs w:val="18"/>
              </w:rPr>
            </w:pPr>
            <w:ins w:id="23826"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827" w:author=" " w:date="2019-05-27T04:43:00Z"/>
                <w:rFonts w:cs="Arial"/>
                <w:szCs w:val="18"/>
              </w:rPr>
            </w:pPr>
            <w:ins w:id="23828"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29" w:author=" " w:date="2019-05-27T04:43:00Z"/>
                <w:rFonts w:ascii="Arial" w:hAnsi="Arial" w:cs="Arial"/>
                <w:sz w:val="18"/>
                <w:szCs w:val="18"/>
              </w:rPr>
            </w:pPr>
            <w:ins w:id="2383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31" w:author=" " w:date="2019-05-27T04:43:00Z"/>
                <w:rFonts w:ascii="Arial" w:hAnsi="Arial" w:cs="Arial"/>
                <w:sz w:val="18"/>
                <w:szCs w:val="18"/>
              </w:rPr>
            </w:pPr>
            <w:ins w:id="2383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33" w:author=" " w:date="2019-05-27T04:43:00Z"/>
                <w:rFonts w:ascii="Arial" w:hAnsi="Arial" w:cs="Arial"/>
                <w:sz w:val="18"/>
                <w:szCs w:val="18"/>
              </w:rPr>
            </w:pPr>
            <w:ins w:id="23834" w:author=" " w:date="2019-05-27T04:43:00Z">
              <w:r w:rsidRPr="00340831">
                <w:rPr>
                  <w:rFonts w:ascii="Arial" w:hAnsi="Arial" w:cs="Arial"/>
                  <w:sz w:val="18"/>
                  <w:szCs w:val="18"/>
                </w:rPr>
                <w:t>None</w:t>
              </w:r>
            </w:ins>
          </w:p>
        </w:tc>
      </w:tr>
      <w:tr w:rsidR="007B2B12" w:rsidRPr="00340831" w:rsidTr="004C693F">
        <w:trPr>
          <w:gridAfter w:val="1"/>
          <w:wAfter w:w="12" w:type="pct"/>
          <w:cantSplit/>
          <w:ins w:id="2383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3836" w:author=" " w:date="2019-05-27T04:43:00Z"/>
                <w:rFonts w:ascii="Arial" w:eastAsia="SimSun" w:hAnsi="Arial" w:cs="Arial"/>
                <w:sz w:val="18"/>
                <w:szCs w:val="18"/>
                <w:lang w:eastAsia="zh-CN"/>
              </w:rPr>
            </w:pPr>
            <w:ins w:id="23837" w:author=" " w:date="2019-05-27T04:43:00Z">
              <w:r w:rsidRPr="00340831">
                <w:rPr>
                  <w:rFonts w:ascii="Arial" w:hAnsi="Arial" w:cs="Arial"/>
                  <w:sz w:val="18"/>
                  <w:szCs w:val="18"/>
                  <w:lang w:val="x-none" w:eastAsia="ja-JP"/>
                </w:rPr>
                <w:t>DC_66A</w:t>
              </w:r>
              <w:r w:rsidRPr="00340831">
                <w:rPr>
                  <w:rFonts w:ascii="Arial" w:hAnsi="Arial" w:cs="Arial"/>
                  <w:sz w:val="18"/>
                  <w:szCs w:val="18"/>
                  <w:lang w:val="sv-SE" w:eastAsia="ja-JP"/>
                </w:rPr>
                <w:t>_n261(H-I)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38" w:author=" " w:date="2019-05-27T04:43:00Z"/>
                <w:rFonts w:ascii="Arial" w:hAnsi="Arial" w:cs="Arial"/>
                <w:sz w:val="18"/>
                <w:szCs w:val="18"/>
              </w:rPr>
            </w:pPr>
            <w:ins w:id="23839" w:author=" " w:date="2019-05-27T04:43:00Z">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40" w:author=" " w:date="2019-05-27T04:43:00Z"/>
                <w:rFonts w:ascii="Arial" w:hAnsi="Arial" w:cs="Arial"/>
                <w:sz w:val="18"/>
                <w:szCs w:val="18"/>
              </w:rPr>
            </w:pPr>
            <w:ins w:id="23841" w:author=" " w:date="2019-05-27T04:43:00Z">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842" w:author=" " w:date="2019-05-27T04:43:00Z"/>
                <w:rFonts w:cs="Arial"/>
                <w:szCs w:val="18"/>
              </w:rPr>
            </w:pPr>
            <w:ins w:id="23843" w:author=" " w:date="2019-05-27T04:43:00Z">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44" w:author=" " w:date="2019-05-27T04:43:00Z"/>
                <w:rFonts w:ascii="Arial" w:hAnsi="Arial" w:cs="Arial"/>
                <w:sz w:val="18"/>
                <w:szCs w:val="18"/>
              </w:rPr>
            </w:pPr>
            <w:ins w:id="2384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46" w:author=" " w:date="2019-05-27T04:43:00Z"/>
                <w:rFonts w:ascii="Arial" w:hAnsi="Arial" w:cs="Arial"/>
                <w:sz w:val="18"/>
                <w:szCs w:val="18"/>
              </w:rPr>
            </w:pPr>
            <w:ins w:id="2384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48" w:author=" " w:date="2019-05-27T04:43:00Z"/>
                <w:rFonts w:ascii="Arial" w:hAnsi="Arial" w:cs="Arial"/>
                <w:sz w:val="18"/>
                <w:szCs w:val="18"/>
              </w:rPr>
            </w:pPr>
            <w:ins w:id="23849" w:author=" " w:date="2019-05-27T04:43:00Z">
              <w:r w:rsidRPr="00340831">
                <w:rPr>
                  <w:rFonts w:ascii="Arial" w:hAnsi="Arial" w:cs="Arial"/>
                  <w:sz w:val="18"/>
                  <w:szCs w:val="18"/>
                </w:rPr>
                <w:t>None</w:t>
              </w:r>
            </w:ins>
          </w:p>
        </w:tc>
      </w:tr>
      <w:tr w:rsidR="007B2B12" w:rsidRPr="00340831" w:rsidTr="004C693F">
        <w:trPr>
          <w:gridAfter w:val="1"/>
          <w:wAfter w:w="12" w:type="pct"/>
          <w:cantSplit/>
          <w:ins w:id="2385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3851" w:author=" " w:date="2019-05-27T04:43:00Z"/>
                <w:rFonts w:ascii="Arial" w:hAnsi="Arial" w:cs="Arial"/>
                <w:sz w:val="18"/>
                <w:szCs w:val="18"/>
                <w:lang w:val="x-none" w:eastAsia="ja-JP"/>
              </w:rPr>
            </w:pPr>
            <w:ins w:id="23852" w:author=" " w:date="2019-05-27T04:43:00Z">
              <w:r w:rsidRPr="00340831">
                <w:rPr>
                  <w:rFonts w:ascii="Arial" w:hAnsi="Arial" w:cs="Arial"/>
                  <w:color w:val="000000"/>
                  <w:lang w:val="en-US"/>
                </w:rPr>
                <w:t>DC_66A_n261(4A)_UL_66A_n261A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53" w:author=" " w:date="2019-05-27T04:43:00Z"/>
                <w:rFonts w:ascii="Arial" w:hAnsi="Arial" w:cs="Arial"/>
                <w:sz w:val="18"/>
                <w:szCs w:val="18"/>
              </w:rPr>
            </w:pPr>
            <w:ins w:id="2385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55" w:author=" " w:date="2019-05-27T04:43:00Z"/>
                <w:rFonts w:ascii="Arial" w:hAnsi="Arial" w:cs="Arial"/>
                <w:sz w:val="18"/>
                <w:szCs w:val="18"/>
              </w:rPr>
            </w:pPr>
            <w:ins w:id="2385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857" w:author=" " w:date="2019-05-27T04:43:00Z"/>
                <w:rFonts w:cs="Arial"/>
                <w:szCs w:val="18"/>
              </w:rPr>
            </w:pPr>
            <w:ins w:id="23858" w:author=" " w:date="2019-05-27T04:43:00Z">
              <w:r w:rsidRPr="00340831">
                <w:rPr>
                  <w:rFonts w:cs="Arial"/>
                  <w:szCs w:val="18"/>
                  <w:lang w:eastAsia="ja-JP"/>
                </w:rPr>
                <w:t>TS 38101-3</w:t>
              </w:r>
              <w:r w:rsidRPr="00340831">
                <w:rPr>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59" w:author=" " w:date="2019-05-27T04:43:00Z"/>
                <w:rFonts w:ascii="Arial" w:hAnsi="Arial" w:cs="Arial"/>
                <w:sz w:val="18"/>
                <w:szCs w:val="18"/>
              </w:rPr>
            </w:pPr>
            <w:ins w:id="2386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61" w:author=" " w:date="2019-05-27T04:43:00Z"/>
                <w:rFonts w:ascii="Arial" w:hAnsi="Arial" w:cs="Arial"/>
                <w:sz w:val="18"/>
                <w:szCs w:val="18"/>
              </w:rPr>
            </w:pPr>
            <w:ins w:id="2386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63" w:author=" " w:date="2019-05-27T04:43:00Z"/>
                <w:rFonts w:ascii="Arial" w:hAnsi="Arial" w:cs="Arial"/>
                <w:sz w:val="18"/>
                <w:szCs w:val="18"/>
              </w:rPr>
            </w:pPr>
            <w:ins w:id="23864" w:author=" " w:date="2019-05-27T04:43:00Z">
              <w:r w:rsidRPr="00340831">
                <w:rPr>
                  <w:rFonts w:ascii="Arial" w:hAnsi="Arial" w:cs="Arial"/>
                  <w:sz w:val="18"/>
                  <w:szCs w:val="18"/>
                </w:rPr>
                <w:t>None</w:t>
              </w:r>
            </w:ins>
          </w:p>
        </w:tc>
      </w:tr>
      <w:tr w:rsidR="007B2B12" w:rsidRPr="00340831" w:rsidTr="004C693F">
        <w:trPr>
          <w:gridAfter w:val="1"/>
          <w:wAfter w:w="12" w:type="pct"/>
          <w:cantSplit/>
          <w:ins w:id="2386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3866" w:author=" " w:date="2019-05-27T04:43:00Z"/>
                <w:rFonts w:ascii="Arial" w:hAnsi="Arial" w:cs="Arial"/>
                <w:sz w:val="18"/>
                <w:szCs w:val="18"/>
                <w:lang w:val="x-none" w:eastAsia="ja-JP"/>
              </w:rPr>
            </w:pPr>
            <w:ins w:id="23867" w:author=" " w:date="2019-05-27T04:43:00Z">
              <w:r w:rsidRPr="00340831">
                <w:rPr>
                  <w:rFonts w:ascii="Arial" w:hAnsi="Arial" w:cs="Arial"/>
                  <w:color w:val="000000"/>
                  <w:lang w:val="en-US"/>
                </w:rPr>
                <w:t>DC_66A_n261G_UL_66A_n261G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68" w:author=" " w:date="2019-05-27T04:43:00Z"/>
                <w:rFonts w:ascii="Arial" w:hAnsi="Arial" w:cs="Arial"/>
                <w:sz w:val="18"/>
                <w:szCs w:val="18"/>
              </w:rPr>
            </w:pPr>
            <w:ins w:id="2386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70" w:author=" " w:date="2019-05-27T04:43:00Z"/>
                <w:rFonts w:ascii="Arial" w:hAnsi="Arial" w:cs="Arial"/>
                <w:sz w:val="18"/>
                <w:szCs w:val="18"/>
              </w:rPr>
            </w:pPr>
            <w:ins w:id="2387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872" w:author=" " w:date="2019-05-27T04:43:00Z"/>
                <w:rFonts w:ascii="Arial" w:hAnsi="Arial" w:cs="Arial"/>
                <w:sz w:val="18"/>
                <w:szCs w:val="18"/>
              </w:rPr>
            </w:pPr>
            <w:ins w:id="2387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74" w:author=" " w:date="2019-05-27T04:43:00Z"/>
                <w:rFonts w:ascii="Arial" w:hAnsi="Arial" w:cs="Arial"/>
                <w:sz w:val="18"/>
                <w:szCs w:val="18"/>
              </w:rPr>
            </w:pPr>
            <w:ins w:id="2387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76" w:author=" " w:date="2019-05-27T04:43:00Z"/>
                <w:rFonts w:ascii="Arial" w:hAnsi="Arial" w:cs="Arial"/>
                <w:sz w:val="18"/>
                <w:szCs w:val="18"/>
              </w:rPr>
            </w:pPr>
            <w:ins w:id="2387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78" w:author=" " w:date="2019-05-27T04:43:00Z"/>
                <w:rFonts w:ascii="Arial" w:hAnsi="Arial" w:cs="Arial"/>
                <w:sz w:val="18"/>
                <w:szCs w:val="18"/>
              </w:rPr>
            </w:pPr>
            <w:ins w:id="23879" w:author=" " w:date="2019-05-27T04:43:00Z">
              <w:r w:rsidRPr="00340831">
                <w:rPr>
                  <w:rFonts w:ascii="Arial" w:hAnsi="Arial" w:cs="Arial"/>
                  <w:sz w:val="18"/>
                  <w:szCs w:val="18"/>
                </w:rPr>
                <w:t>None</w:t>
              </w:r>
            </w:ins>
          </w:p>
        </w:tc>
      </w:tr>
      <w:tr w:rsidR="007B2B12" w:rsidRPr="00340831" w:rsidTr="004C693F">
        <w:trPr>
          <w:gridAfter w:val="1"/>
          <w:wAfter w:w="12" w:type="pct"/>
          <w:cantSplit/>
          <w:ins w:id="2388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3881" w:author=" " w:date="2019-05-27T04:43:00Z"/>
                <w:rFonts w:ascii="Arial" w:hAnsi="Arial" w:cs="Arial"/>
                <w:sz w:val="18"/>
                <w:szCs w:val="18"/>
                <w:lang w:val="x-none" w:eastAsia="ja-JP"/>
              </w:rPr>
            </w:pPr>
            <w:ins w:id="23882" w:author=" " w:date="2019-05-27T04:43:00Z">
              <w:r w:rsidRPr="00340831">
                <w:rPr>
                  <w:rFonts w:ascii="Arial" w:hAnsi="Arial" w:cs="Arial"/>
                  <w:color w:val="000000"/>
                  <w:lang w:val="en-US"/>
                </w:rPr>
                <w:t>DC_66A_n261H_UL_66A_n261H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83" w:author=" " w:date="2019-05-27T04:43:00Z"/>
                <w:rFonts w:ascii="Arial" w:hAnsi="Arial" w:cs="Arial"/>
                <w:sz w:val="18"/>
                <w:szCs w:val="18"/>
              </w:rPr>
            </w:pPr>
            <w:ins w:id="2388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85" w:author=" " w:date="2019-05-27T04:43:00Z"/>
                <w:rFonts w:ascii="Arial" w:hAnsi="Arial" w:cs="Arial"/>
                <w:sz w:val="18"/>
                <w:szCs w:val="18"/>
              </w:rPr>
            </w:pPr>
            <w:ins w:id="2388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887" w:author=" " w:date="2019-05-27T04:43:00Z"/>
                <w:rFonts w:ascii="Arial" w:hAnsi="Arial" w:cs="Arial"/>
                <w:sz w:val="18"/>
                <w:szCs w:val="18"/>
              </w:rPr>
            </w:pPr>
            <w:ins w:id="2388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89" w:author=" " w:date="2019-05-27T04:43:00Z"/>
                <w:rFonts w:ascii="Arial" w:hAnsi="Arial" w:cs="Arial"/>
                <w:sz w:val="18"/>
                <w:szCs w:val="18"/>
              </w:rPr>
            </w:pPr>
            <w:ins w:id="2389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91" w:author=" " w:date="2019-05-27T04:43:00Z"/>
                <w:rFonts w:ascii="Arial" w:hAnsi="Arial" w:cs="Arial"/>
                <w:sz w:val="18"/>
                <w:szCs w:val="18"/>
              </w:rPr>
            </w:pPr>
            <w:ins w:id="2389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93" w:author=" " w:date="2019-05-27T04:43:00Z"/>
                <w:rFonts w:ascii="Arial" w:hAnsi="Arial" w:cs="Arial"/>
                <w:sz w:val="18"/>
                <w:szCs w:val="18"/>
              </w:rPr>
            </w:pPr>
            <w:ins w:id="23894" w:author=" " w:date="2019-05-27T04:43:00Z">
              <w:r w:rsidRPr="00340831">
                <w:rPr>
                  <w:rFonts w:ascii="Arial" w:hAnsi="Arial" w:cs="Arial"/>
                  <w:sz w:val="18"/>
                  <w:szCs w:val="18"/>
                </w:rPr>
                <w:t>None</w:t>
              </w:r>
            </w:ins>
          </w:p>
        </w:tc>
      </w:tr>
      <w:tr w:rsidR="007B2B12" w:rsidRPr="00340831" w:rsidTr="004C693F">
        <w:trPr>
          <w:gridAfter w:val="1"/>
          <w:wAfter w:w="12" w:type="pct"/>
          <w:cantSplit/>
          <w:ins w:id="2389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3896" w:author=" " w:date="2019-05-27T04:43:00Z"/>
                <w:rFonts w:ascii="Arial" w:hAnsi="Arial" w:cs="Arial"/>
                <w:sz w:val="18"/>
                <w:szCs w:val="18"/>
                <w:lang w:val="x-none" w:eastAsia="ja-JP"/>
              </w:rPr>
            </w:pPr>
            <w:ins w:id="23897" w:author=" " w:date="2019-05-27T04:43:00Z">
              <w:r w:rsidRPr="00340831">
                <w:rPr>
                  <w:rFonts w:ascii="Arial" w:hAnsi="Arial" w:cs="Arial"/>
                  <w:color w:val="000000"/>
                  <w:lang w:val="en-US"/>
                </w:rPr>
                <w:t>DC_66A_n261H_UL_66A_n261G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98" w:author=" " w:date="2019-05-27T04:43:00Z"/>
                <w:rFonts w:ascii="Arial" w:hAnsi="Arial" w:cs="Arial"/>
                <w:sz w:val="18"/>
                <w:szCs w:val="18"/>
              </w:rPr>
            </w:pPr>
            <w:ins w:id="2389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00" w:author=" " w:date="2019-05-27T04:43:00Z"/>
                <w:rFonts w:ascii="Arial" w:hAnsi="Arial" w:cs="Arial"/>
                <w:sz w:val="18"/>
                <w:szCs w:val="18"/>
              </w:rPr>
            </w:pPr>
            <w:ins w:id="2390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902" w:author=" " w:date="2019-05-27T04:43:00Z"/>
                <w:rFonts w:ascii="Arial" w:hAnsi="Arial" w:cs="Arial"/>
                <w:sz w:val="18"/>
                <w:szCs w:val="18"/>
              </w:rPr>
            </w:pPr>
            <w:ins w:id="2390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04" w:author=" " w:date="2019-05-27T04:43:00Z"/>
                <w:rFonts w:ascii="Arial" w:hAnsi="Arial" w:cs="Arial"/>
                <w:sz w:val="18"/>
                <w:szCs w:val="18"/>
              </w:rPr>
            </w:pPr>
            <w:ins w:id="2390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06" w:author=" " w:date="2019-05-27T04:43:00Z"/>
                <w:rFonts w:ascii="Arial" w:hAnsi="Arial" w:cs="Arial"/>
                <w:sz w:val="18"/>
                <w:szCs w:val="18"/>
              </w:rPr>
            </w:pPr>
            <w:ins w:id="2390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08" w:author=" " w:date="2019-05-27T04:43:00Z"/>
                <w:rFonts w:ascii="Arial" w:hAnsi="Arial" w:cs="Arial"/>
                <w:sz w:val="18"/>
                <w:szCs w:val="18"/>
              </w:rPr>
            </w:pPr>
            <w:ins w:id="23909" w:author=" " w:date="2019-05-27T04:43:00Z">
              <w:r w:rsidRPr="00340831">
                <w:rPr>
                  <w:rFonts w:ascii="Arial" w:hAnsi="Arial" w:cs="Arial"/>
                  <w:sz w:val="18"/>
                  <w:szCs w:val="18"/>
                </w:rPr>
                <w:t>None</w:t>
              </w:r>
            </w:ins>
          </w:p>
        </w:tc>
      </w:tr>
      <w:tr w:rsidR="007B2B12" w:rsidRPr="00340831" w:rsidTr="004C693F">
        <w:trPr>
          <w:gridAfter w:val="1"/>
          <w:wAfter w:w="12" w:type="pct"/>
          <w:cantSplit/>
          <w:ins w:id="2391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3911" w:author=" " w:date="2019-05-27T04:43:00Z"/>
                <w:rFonts w:ascii="Arial" w:hAnsi="Arial" w:cs="Arial"/>
                <w:sz w:val="18"/>
                <w:szCs w:val="18"/>
                <w:lang w:val="x-none" w:eastAsia="ja-JP"/>
              </w:rPr>
            </w:pPr>
            <w:ins w:id="23912" w:author=" " w:date="2019-05-27T04:43:00Z">
              <w:r w:rsidRPr="00340831">
                <w:rPr>
                  <w:rFonts w:ascii="Arial" w:hAnsi="Arial" w:cs="Arial"/>
                  <w:color w:val="000000"/>
                  <w:lang w:val="en-US"/>
                </w:rPr>
                <w:lastRenderedPageBreak/>
                <w:t>DC_66A_n261I_UL_66A_n261I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913" w:author=" " w:date="2019-05-27T04:43:00Z"/>
                <w:rFonts w:ascii="Arial" w:hAnsi="Arial" w:cs="Arial"/>
                <w:sz w:val="18"/>
                <w:szCs w:val="18"/>
              </w:rPr>
            </w:pPr>
            <w:ins w:id="2391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15" w:author=" " w:date="2019-05-27T04:43:00Z"/>
                <w:rFonts w:ascii="Arial" w:hAnsi="Arial" w:cs="Arial"/>
                <w:sz w:val="18"/>
                <w:szCs w:val="18"/>
              </w:rPr>
            </w:pPr>
            <w:ins w:id="2391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917" w:author=" " w:date="2019-05-27T04:43:00Z"/>
                <w:rFonts w:ascii="Arial" w:hAnsi="Arial" w:cs="Arial"/>
                <w:sz w:val="18"/>
                <w:szCs w:val="18"/>
              </w:rPr>
            </w:pPr>
            <w:ins w:id="2391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19" w:author=" " w:date="2019-05-27T04:43:00Z"/>
                <w:rFonts w:ascii="Arial" w:hAnsi="Arial" w:cs="Arial"/>
                <w:sz w:val="18"/>
                <w:szCs w:val="18"/>
              </w:rPr>
            </w:pPr>
            <w:ins w:id="2392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21" w:author=" " w:date="2019-05-27T04:43:00Z"/>
                <w:rFonts w:ascii="Arial" w:hAnsi="Arial" w:cs="Arial"/>
                <w:sz w:val="18"/>
                <w:szCs w:val="18"/>
              </w:rPr>
            </w:pPr>
            <w:ins w:id="2392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23" w:author=" " w:date="2019-05-27T04:43:00Z"/>
                <w:rFonts w:ascii="Arial" w:hAnsi="Arial" w:cs="Arial"/>
                <w:sz w:val="18"/>
                <w:szCs w:val="18"/>
              </w:rPr>
            </w:pPr>
            <w:ins w:id="23924" w:author=" " w:date="2019-05-27T04:43:00Z">
              <w:r w:rsidRPr="00340831">
                <w:rPr>
                  <w:rFonts w:ascii="Arial" w:hAnsi="Arial" w:cs="Arial"/>
                  <w:sz w:val="18"/>
                  <w:szCs w:val="18"/>
                </w:rPr>
                <w:t>None</w:t>
              </w:r>
            </w:ins>
          </w:p>
        </w:tc>
      </w:tr>
      <w:tr w:rsidR="007B2B12" w:rsidRPr="00340831" w:rsidTr="004C693F">
        <w:trPr>
          <w:gridAfter w:val="1"/>
          <w:wAfter w:w="12" w:type="pct"/>
          <w:cantSplit/>
          <w:ins w:id="2392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3926" w:author=" " w:date="2019-05-27T04:43:00Z"/>
                <w:rFonts w:ascii="Arial" w:hAnsi="Arial" w:cs="Arial"/>
                <w:sz w:val="18"/>
                <w:szCs w:val="18"/>
                <w:lang w:val="x-none" w:eastAsia="ja-JP"/>
              </w:rPr>
            </w:pPr>
            <w:ins w:id="23927" w:author=" " w:date="2019-05-27T04:43:00Z">
              <w:r w:rsidRPr="00340831">
                <w:rPr>
                  <w:rFonts w:ascii="Arial" w:hAnsi="Arial" w:cs="Arial"/>
                  <w:color w:val="000000"/>
                  <w:lang w:val="en-US"/>
                </w:rPr>
                <w:t>DC_66A_n261M_UL_66A_n261A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928" w:author=" " w:date="2019-05-27T04:43:00Z"/>
                <w:rFonts w:ascii="Arial" w:hAnsi="Arial" w:cs="Arial"/>
                <w:sz w:val="18"/>
                <w:szCs w:val="18"/>
              </w:rPr>
            </w:pPr>
            <w:ins w:id="2392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30" w:author=" " w:date="2019-05-27T04:43:00Z"/>
                <w:rFonts w:ascii="Arial" w:hAnsi="Arial" w:cs="Arial"/>
                <w:sz w:val="18"/>
                <w:szCs w:val="18"/>
              </w:rPr>
            </w:pPr>
            <w:ins w:id="2393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932" w:author=" " w:date="2019-05-27T04:43:00Z"/>
                <w:rFonts w:cs="Arial"/>
                <w:szCs w:val="18"/>
              </w:rPr>
            </w:pPr>
            <w:ins w:id="23933" w:author=" " w:date="2019-05-27T04:43:00Z">
              <w:r w:rsidRPr="00340831">
                <w:rPr>
                  <w:rFonts w:cs="Arial"/>
                  <w:szCs w:val="18"/>
                  <w:lang w:eastAsia="ja-JP"/>
                </w:rPr>
                <w:t>TS 38101-3</w:t>
              </w:r>
              <w:r w:rsidRPr="00340831">
                <w:rPr>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34" w:author=" " w:date="2019-05-27T04:43:00Z"/>
                <w:rFonts w:ascii="Arial" w:hAnsi="Arial" w:cs="Arial"/>
                <w:sz w:val="18"/>
                <w:szCs w:val="18"/>
              </w:rPr>
            </w:pPr>
            <w:ins w:id="2393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36" w:author=" " w:date="2019-05-27T04:43:00Z"/>
                <w:rFonts w:ascii="Arial" w:hAnsi="Arial" w:cs="Arial"/>
                <w:sz w:val="18"/>
                <w:szCs w:val="18"/>
              </w:rPr>
            </w:pPr>
            <w:ins w:id="2393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38" w:author=" " w:date="2019-05-27T04:43:00Z"/>
                <w:rFonts w:ascii="Arial" w:hAnsi="Arial" w:cs="Arial"/>
                <w:sz w:val="18"/>
                <w:szCs w:val="18"/>
              </w:rPr>
            </w:pPr>
            <w:ins w:id="23939" w:author=" " w:date="2019-05-27T04:43:00Z">
              <w:r w:rsidRPr="00340831">
                <w:rPr>
                  <w:rFonts w:ascii="Arial" w:hAnsi="Arial" w:cs="Arial"/>
                  <w:sz w:val="18"/>
                  <w:szCs w:val="18"/>
                </w:rPr>
                <w:t>None</w:t>
              </w:r>
            </w:ins>
          </w:p>
        </w:tc>
      </w:tr>
      <w:tr w:rsidR="007B2B12" w:rsidRPr="00340831" w:rsidTr="004C693F">
        <w:trPr>
          <w:gridAfter w:val="1"/>
          <w:wAfter w:w="12" w:type="pct"/>
          <w:cantSplit/>
          <w:ins w:id="2394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3941" w:author=" " w:date="2019-05-27T04:43:00Z"/>
                <w:rFonts w:ascii="Arial" w:hAnsi="Arial" w:cs="Arial"/>
                <w:sz w:val="18"/>
                <w:szCs w:val="18"/>
                <w:lang w:val="x-none" w:eastAsia="ja-JP"/>
              </w:rPr>
            </w:pPr>
            <w:ins w:id="23942" w:author=" " w:date="2019-05-27T04:43:00Z">
              <w:r w:rsidRPr="00340831">
                <w:rPr>
                  <w:rFonts w:ascii="Arial" w:hAnsi="Arial" w:cs="Arial"/>
                  <w:color w:val="000000"/>
                  <w:lang w:val="en-US"/>
                </w:rPr>
                <w:t>DC_66A_n261M_UL_66A_n261I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943" w:author=" " w:date="2019-05-27T04:43:00Z"/>
                <w:rFonts w:ascii="Arial" w:hAnsi="Arial" w:cs="Arial"/>
                <w:sz w:val="18"/>
                <w:szCs w:val="18"/>
              </w:rPr>
            </w:pPr>
            <w:ins w:id="2394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45" w:author=" " w:date="2019-05-27T04:43:00Z"/>
                <w:rFonts w:ascii="Arial" w:hAnsi="Arial" w:cs="Arial"/>
                <w:sz w:val="18"/>
                <w:szCs w:val="18"/>
              </w:rPr>
            </w:pPr>
            <w:ins w:id="2394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947" w:author=" " w:date="2019-05-27T04:43:00Z"/>
                <w:rFonts w:ascii="Arial" w:hAnsi="Arial" w:cs="Arial"/>
                <w:sz w:val="18"/>
                <w:szCs w:val="18"/>
              </w:rPr>
            </w:pPr>
            <w:ins w:id="2394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49" w:author=" " w:date="2019-05-27T04:43:00Z"/>
                <w:rFonts w:ascii="Arial" w:hAnsi="Arial" w:cs="Arial"/>
                <w:sz w:val="18"/>
                <w:szCs w:val="18"/>
              </w:rPr>
            </w:pPr>
            <w:ins w:id="2395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51" w:author=" " w:date="2019-05-27T04:43:00Z"/>
                <w:rFonts w:ascii="Arial" w:hAnsi="Arial" w:cs="Arial"/>
                <w:sz w:val="18"/>
                <w:szCs w:val="18"/>
              </w:rPr>
            </w:pPr>
            <w:ins w:id="2395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53" w:author=" " w:date="2019-05-27T04:43:00Z"/>
                <w:rFonts w:ascii="Arial" w:hAnsi="Arial" w:cs="Arial"/>
                <w:sz w:val="18"/>
                <w:szCs w:val="18"/>
              </w:rPr>
            </w:pPr>
            <w:ins w:id="23954" w:author=" " w:date="2019-05-27T04:43:00Z">
              <w:r w:rsidRPr="00340831">
                <w:rPr>
                  <w:rFonts w:ascii="Arial" w:hAnsi="Arial" w:cs="Arial"/>
                  <w:sz w:val="18"/>
                  <w:szCs w:val="18"/>
                </w:rPr>
                <w:t>None</w:t>
              </w:r>
            </w:ins>
          </w:p>
        </w:tc>
      </w:tr>
      <w:tr w:rsidR="007B2B12" w:rsidRPr="00340831" w:rsidTr="004C693F">
        <w:trPr>
          <w:gridAfter w:val="1"/>
          <w:wAfter w:w="12" w:type="pct"/>
          <w:cantSplit/>
          <w:ins w:id="2395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3956" w:author=" " w:date="2019-05-27T04:43:00Z"/>
                <w:rFonts w:ascii="Arial" w:hAnsi="Arial" w:cs="Arial"/>
                <w:sz w:val="18"/>
                <w:szCs w:val="18"/>
                <w:lang w:val="x-none" w:eastAsia="ja-JP"/>
              </w:rPr>
            </w:pPr>
            <w:ins w:id="23957" w:author=" " w:date="2019-05-27T04:43:00Z">
              <w:r w:rsidRPr="00340831">
                <w:rPr>
                  <w:rFonts w:ascii="Arial" w:hAnsi="Arial" w:cs="Arial"/>
                  <w:color w:val="000000"/>
                  <w:lang w:val="en-US"/>
                </w:rPr>
                <w:t>DC_66A_n261(A-H)_UL_66A_n261H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958" w:author=" " w:date="2019-05-27T04:43:00Z"/>
                <w:rFonts w:ascii="Arial" w:hAnsi="Arial" w:cs="Arial"/>
                <w:sz w:val="18"/>
                <w:szCs w:val="18"/>
              </w:rPr>
            </w:pPr>
            <w:ins w:id="2395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60" w:author=" " w:date="2019-05-27T04:43:00Z"/>
                <w:rFonts w:ascii="Arial" w:hAnsi="Arial" w:cs="Arial"/>
                <w:sz w:val="18"/>
                <w:szCs w:val="18"/>
              </w:rPr>
            </w:pPr>
            <w:ins w:id="2396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962" w:author=" " w:date="2019-05-27T04:43:00Z"/>
                <w:rFonts w:ascii="Arial" w:hAnsi="Arial" w:cs="Arial"/>
                <w:sz w:val="18"/>
                <w:szCs w:val="18"/>
              </w:rPr>
            </w:pPr>
            <w:ins w:id="2396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64" w:author=" " w:date="2019-05-27T04:43:00Z"/>
                <w:rFonts w:ascii="Arial" w:hAnsi="Arial" w:cs="Arial"/>
                <w:sz w:val="18"/>
                <w:szCs w:val="18"/>
              </w:rPr>
            </w:pPr>
            <w:ins w:id="2396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66" w:author=" " w:date="2019-05-27T04:43:00Z"/>
                <w:rFonts w:ascii="Arial" w:hAnsi="Arial" w:cs="Arial"/>
                <w:sz w:val="18"/>
                <w:szCs w:val="18"/>
              </w:rPr>
            </w:pPr>
            <w:ins w:id="2396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68" w:author=" " w:date="2019-05-27T04:43:00Z"/>
                <w:rFonts w:ascii="Arial" w:hAnsi="Arial" w:cs="Arial"/>
                <w:sz w:val="18"/>
                <w:szCs w:val="18"/>
              </w:rPr>
            </w:pPr>
            <w:ins w:id="23969" w:author=" " w:date="2019-05-27T04:43:00Z">
              <w:r w:rsidRPr="00340831">
                <w:rPr>
                  <w:rFonts w:ascii="Arial" w:hAnsi="Arial" w:cs="Arial"/>
                  <w:sz w:val="18"/>
                  <w:szCs w:val="18"/>
                </w:rPr>
                <w:t>None</w:t>
              </w:r>
            </w:ins>
          </w:p>
        </w:tc>
      </w:tr>
      <w:tr w:rsidR="007B2B12" w:rsidRPr="00340831" w:rsidTr="004C693F">
        <w:trPr>
          <w:gridAfter w:val="1"/>
          <w:wAfter w:w="12" w:type="pct"/>
          <w:cantSplit/>
          <w:ins w:id="2397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3971" w:author=" " w:date="2019-05-27T04:43:00Z"/>
                <w:rFonts w:ascii="Arial" w:hAnsi="Arial" w:cs="Arial"/>
                <w:sz w:val="18"/>
                <w:szCs w:val="18"/>
                <w:lang w:val="x-none" w:eastAsia="ja-JP"/>
              </w:rPr>
            </w:pPr>
            <w:ins w:id="23972" w:author=" " w:date="2019-05-27T04:43:00Z">
              <w:r w:rsidRPr="00340831">
                <w:rPr>
                  <w:rFonts w:ascii="Arial" w:hAnsi="Arial" w:cs="Arial"/>
                  <w:color w:val="000000"/>
                  <w:lang w:val="en-US"/>
                </w:rPr>
                <w:t>DC_66A_n261(A-H)_UL_66A_n261G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973" w:author=" " w:date="2019-05-27T04:43:00Z"/>
                <w:rFonts w:ascii="Arial" w:hAnsi="Arial" w:cs="Arial"/>
                <w:sz w:val="18"/>
                <w:szCs w:val="18"/>
              </w:rPr>
            </w:pPr>
            <w:ins w:id="2397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75" w:author=" " w:date="2019-05-27T04:43:00Z"/>
                <w:rFonts w:ascii="Arial" w:hAnsi="Arial" w:cs="Arial"/>
                <w:sz w:val="18"/>
                <w:szCs w:val="18"/>
              </w:rPr>
            </w:pPr>
            <w:ins w:id="2397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977" w:author=" " w:date="2019-05-27T04:43:00Z"/>
                <w:rFonts w:ascii="Arial" w:hAnsi="Arial" w:cs="Arial"/>
                <w:sz w:val="18"/>
                <w:szCs w:val="18"/>
              </w:rPr>
            </w:pPr>
            <w:ins w:id="2397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79" w:author=" " w:date="2019-05-27T04:43:00Z"/>
                <w:rFonts w:ascii="Arial" w:hAnsi="Arial" w:cs="Arial"/>
                <w:sz w:val="18"/>
                <w:szCs w:val="18"/>
              </w:rPr>
            </w:pPr>
            <w:ins w:id="2398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81" w:author=" " w:date="2019-05-27T04:43:00Z"/>
                <w:rFonts w:ascii="Arial" w:hAnsi="Arial" w:cs="Arial"/>
                <w:sz w:val="18"/>
                <w:szCs w:val="18"/>
              </w:rPr>
            </w:pPr>
            <w:ins w:id="2398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83" w:author=" " w:date="2019-05-27T04:43:00Z"/>
                <w:rFonts w:ascii="Arial" w:hAnsi="Arial" w:cs="Arial"/>
                <w:sz w:val="18"/>
                <w:szCs w:val="18"/>
              </w:rPr>
            </w:pPr>
            <w:ins w:id="23984" w:author=" " w:date="2019-05-27T04:43:00Z">
              <w:r w:rsidRPr="00340831">
                <w:rPr>
                  <w:rFonts w:ascii="Arial" w:hAnsi="Arial" w:cs="Arial"/>
                  <w:sz w:val="18"/>
                  <w:szCs w:val="18"/>
                </w:rPr>
                <w:t>None</w:t>
              </w:r>
            </w:ins>
          </w:p>
        </w:tc>
      </w:tr>
      <w:tr w:rsidR="007B2B12" w:rsidRPr="00340831" w:rsidTr="004C693F">
        <w:trPr>
          <w:gridAfter w:val="1"/>
          <w:wAfter w:w="12" w:type="pct"/>
          <w:cantSplit/>
          <w:ins w:id="2398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3986" w:author=" " w:date="2019-05-27T04:43:00Z"/>
                <w:rFonts w:ascii="Arial" w:hAnsi="Arial" w:cs="Arial"/>
                <w:sz w:val="18"/>
                <w:szCs w:val="18"/>
                <w:lang w:val="x-none" w:eastAsia="ja-JP"/>
              </w:rPr>
            </w:pPr>
            <w:ins w:id="23987" w:author=" " w:date="2019-05-27T04:43:00Z">
              <w:r w:rsidRPr="00340831">
                <w:rPr>
                  <w:rFonts w:ascii="Arial" w:hAnsi="Arial" w:cs="Arial"/>
                  <w:color w:val="000000"/>
                  <w:lang w:val="en-US"/>
                </w:rPr>
                <w:t>DC_66A_n261(G-H)_UL_66A_n261H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988" w:author=" " w:date="2019-05-27T04:43:00Z"/>
                <w:rFonts w:ascii="Arial" w:hAnsi="Arial" w:cs="Arial"/>
                <w:sz w:val="18"/>
                <w:szCs w:val="18"/>
              </w:rPr>
            </w:pPr>
            <w:ins w:id="2398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90" w:author=" " w:date="2019-05-27T04:43:00Z"/>
                <w:rFonts w:ascii="Arial" w:hAnsi="Arial" w:cs="Arial"/>
                <w:sz w:val="18"/>
                <w:szCs w:val="18"/>
              </w:rPr>
            </w:pPr>
            <w:ins w:id="2399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992" w:author=" " w:date="2019-05-27T04:43:00Z"/>
                <w:rFonts w:ascii="Arial" w:hAnsi="Arial" w:cs="Arial"/>
                <w:sz w:val="18"/>
                <w:szCs w:val="18"/>
              </w:rPr>
            </w:pPr>
            <w:ins w:id="2399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94" w:author=" " w:date="2019-05-27T04:43:00Z"/>
                <w:rFonts w:ascii="Arial" w:hAnsi="Arial" w:cs="Arial"/>
                <w:sz w:val="18"/>
                <w:szCs w:val="18"/>
              </w:rPr>
            </w:pPr>
            <w:ins w:id="2399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96" w:author=" " w:date="2019-05-27T04:43:00Z"/>
                <w:rFonts w:ascii="Arial" w:hAnsi="Arial" w:cs="Arial"/>
                <w:sz w:val="18"/>
                <w:szCs w:val="18"/>
              </w:rPr>
            </w:pPr>
            <w:ins w:id="2399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98" w:author=" " w:date="2019-05-27T04:43:00Z"/>
                <w:rFonts w:ascii="Arial" w:hAnsi="Arial" w:cs="Arial"/>
                <w:sz w:val="18"/>
                <w:szCs w:val="18"/>
              </w:rPr>
            </w:pPr>
            <w:ins w:id="23999" w:author=" " w:date="2019-05-27T04:43:00Z">
              <w:r w:rsidRPr="00340831">
                <w:rPr>
                  <w:rFonts w:ascii="Arial" w:hAnsi="Arial" w:cs="Arial"/>
                  <w:sz w:val="18"/>
                  <w:szCs w:val="18"/>
                </w:rPr>
                <w:t>None</w:t>
              </w:r>
            </w:ins>
          </w:p>
        </w:tc>
      </w:tr>
      <w:tr w:rsidR="007B2B12" w:rsidRPr="00340831" w:rsidTr="004C693F">
        <w:trPr>
          <w:gridAfter w:val="1"/>
          <w:wAfter w:w="12" w:type="pct"/>
          <w:cantSplit/>
          <w:ins w:id="2400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4001" w:author=" " w:date="2019-05-27T04:43:00Z"/>
                <w:rFonts w:ascii="Arial" w:hAnsi="Arial" w:cs="Arial"/>
                <w:sz w:val="18"/>
                <w:szCs w:val="18"/>
                <w:lang w:val="x-none" w:eastAsia="ja-JP"/>
              </w:rPr>
            </w:pPr>
            <w:ins w:id="24002" w:author=" " w:date="2019-05-27T04:43:00Z">
              <w:r w:rsidRPr="00340831">
                <w:rPr>
                  <w:rFonts w:ascii="Arial" w:hAnsi="Arial" w:cs="Arial"/>
                  <w:color w:val="000000"/>
                  <w:lang w:val="en-US"/>
                </w:rPr>
                <w:t>DC_66A_n261(G-H)_UL_66A_n261G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003" w:author=" " w:date="2019-05-27T04:43:00Z"/>
                <w:rFonts w:ascii="Arial" w:hAnsi="Arial" w:cs="Arial"/>
                <w:sz w:val="18"/>
                <w:szCs w:val="18"/>
              </w:rPr>
            </w:pPr>
            <w:ins w:id="2400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05" w:author=" " w:date="2019-05-27T04:43:00Z"/>
                <w:rFonts w:ascii="Arial" w:hAnsi="Arial" w:cs="Arial"/>
                <w:sz w:val="18"/>
                <w:szCs w:val="18"/>
              </w:rPr>
            </w:pPr>
            <w:ins w:id="2400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007" w:author=" " w:date="2019-05-27T04:43:00Z"/>
                <w:rFonts w:ascii="Arial" w:hAnsi="Arial" w:cs="Arial"/>
                <w:sz w:val="18"/>
                <w:szCs w:val="18"/>
              </w:rPr>
            </w:pPr>
            <w:ins w:id="2400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09" w:author=" " w:date="2019-05-27T04:43:00Z"/>
                <w:rFonts w:ascii="Arial" w:hAnsi="Arial" w:cs="Arial"/>
                <w:sz w:val="18"/>
                <w:szCs w:val="18"/>
              </w:rPr>
            </w:pPr>
            <w:ins w:id="2401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11" w:author=" " w:date="2019-05-27T04:43:00Z"/>
                <w:rFonts w:ascii="Arial" w:hAnsi="Arial" w:cs="Arial"/>
                <w:sz w:val="18"/>
                <w:szCs w:val="18"/>
              </w:rPr>
            </w:pPr>
            <w:ins w:id="2401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13" w:author=" " w:date="2019-05-27T04:43:00Z"/>
                <w:rFonts w:ascii="Arial" w:hAnsi="Arial" w:cs="Arial"/>
                <w:sz w:val="18"/>
                <w:szCs w:val="18"/>
              </w:rPr>
            </w:pPr>
            <w:ins w:id="24014" w:author=" " w:date="2019-05-27T04:43:00Z">
              <w:r w:rsidRPr="00340831">
                <w:rPr>
                  <w:rFonts w:ascii="Arial" w:hAnsi="Arial" w:cs="Arial"/>
                  <w:sz w:val="18"/>
                  <w:szCs w:val="18"/>
                </w:rPr>
                <w:t>None</w:t>
              </w:r>
            </w:ins>
          </w:p>
        </w:tc>
      </w:tr>
      <w:tr w:rsidR="007B2B12" w:rsidRPr="00340831" w:rsidTr="004C693F">
        <w:trPr>
          <w:gridAfter w:val="1"/>
          <w:wAfter w:w="12" w:type="pct"/>
          <w:cantSplit/>
          <w:ins w:id="2401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4016" w:author=" " w:date="2019-05-27T04:43:00Z"/>
                <w:rFonts w:ascii="Arial" w:hAnsi="Arial" w:cs="Arial"/>
                <w:sz w:val="18"/>
                <w:szCs w:val="18"/>
                <w:lang w:val="x-none" w:eastAsia="ja-JP"/>
              </w:rPr>
            </w:pPr>
            <w:ins w:id="24017" w:author=" " w:date="2019-05-27T04:43:00Z">
              <w:r w:rsidRPr="00340831">
                <w:rPr>
                  <w:rFonts w:ascii="Arial" w:hAnsi="Arial" w:cs="Arial"/>
                  <w:color w:val="000000"/>
                  <w:lang w:val="en-US"/>
                </w:rPr>
                <w:t xml:space="preserve">DC_66A_n261(2H)_UL_66A_n261A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018" w:author=" " w:date="2019-05-27T04:43:00Z"/>
                <w:rFonts w:ascii="Arial" w:hAnsi="Arial" w:cs="Arial"/>
                <w:sz w:val="18"/>
                <w:szCs w:val="18"/>
              </w:rPr>
            </w:pPr>
            <w:ins w:id="2401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20" w:author=" " w:date="2019-05-27T04:43:00Z"/>
                <w:rFonts w:ascii="Arial" w:hAnsi="Arial" w:cs="Arial"/>
                <w:sz w:val="18"/>
                <w:szCs w:val="18"/>
              </w:rPr>
            </w:pPr>
            <w:ins w:id="2402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4022" w:author=" " w:date="2019-05-27T04:43:00Z"/>
                <w:rFonts w:cs="Arial"/>
                <w:szCs w:val="18"/>
              </w:rPr>
            </w:pPr>
            <w:ins w:id="24023" w:author=" " w:date="2019-05-27T04:43:00Z">
              <w:r w:rsidRPr="00340831">
                <w:rPr>
                  <w:rFonts w:cs="Arial"/>
                  <w:szCs w:val="18"/>
                  <w:lang w:eastAsia="ja-JP"/>
                </w:rPr>
                <w:t>TS 38101-3</w:t>
              </w:r>
              <w:r w:rsidRPr="00340831">
                <w:rPr>
                  <w:rFonts w:cs="Arial"/>
                  <w:szCs w:val="18"/>
                </w:rPr>
                <w:t xml:space="preserve">: </w:t>
              </w:r>
              <w:r w:rsidRPr="00340831">
                <w:rPr>
                  <w:rFonts w:cs="Arial"/>
                  <w:noProof/>
                  <w:szCs w:val="18"/>
                </w:rPr>
                <w:t>R4-1813082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24" w:author=" " w:date="2019-05-27T04:43:00Z"/>
                <w:rFonts w:ascii="Arial" w:hAnsi="Arial" w:cs="Arial"/>
                <w:sz w:val="18"/>
                <w:szCs w:val="18"/>
              </w:rPr>
            </w:pPr>
            <w:ins w:id="2402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26" w:author=" " w:date="2019-05-27T04:43:00Z"/>
                <w:rFonts w:ascii="Arial" w:hAnsi="Arial" w:cs="Arial"/>
                <w:sz w:val="18"/>
                <w:szCs w:val="18"/>
              </w:rPr>
            </w:pPr>
            <w:ins w:id="2402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28" w:author=" " w:date="2019-05-27T04:43:00Z"/>
                <w:rFonts w:ascii="Arial" w:hAnsi="Arial" w:cs="Arial"/>
                <w:sz w:val="18"/>
                <w:szCs w:val="18"/>
              </w:rPr>
            </w:pPr>
            <w:ins w:id="24029" w:author=" " w:date="2019-05-27T04:43:00Z">
              <w:r w:rsidRPr="00340831">
                <w:rPr>
                  <w:rFonts w:ascii="Arial" w:hAnsi="Arial" w:cs="Arial"/>
                  <w:sz w:val="18"/>
                  <w:szCs w:val="18"/>
                </w:rPr>
                <w:t>None</w:t>
              </w:r>
            </w:ins>
          </w:p>
        </w:tc>
      </w:tr>
      <w:tr w:rsidR="007B2B12" w:rsidRPr="00340831" w:rsidTr="004C693F">
        <w:trPr>
          <w:gridAfter w:val="1"/>
          <w:wAfter w:w="12" w:type="pct"/>
          <w:cantSplit/>
          <w:ins w:id="2403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4031" w:author=" " w:date="2019-05-27T04:43:00Z"/>
                <w:rFonts w:ascii="Arial" w:hAnsi="Arial" w:cs="Arial"/>
                <w:sz w:val="18"/>
                <w:szCs w:val="18"/>
                <w:lang w:val="x-none" w:eastAsia="ja-JP"/>
              </w:rPr>
            </w:pPr>
            <w:ins w:id="24032" w:author=" " w:date="2019-05-27T04:43:00Z">
              <w:r w:rsidRPr="00340831">
                <w:rPr>
                  <w:rFonts w:ascii="Arial" w:hAnsi="Arial" w:cs="Arial"/>
                  <w:color w:val="000000"/>
                  <w:lang w:val="en-US"/>
                </w:rPr>
                <w:t>DC_66A_n261(2H)_UL_66A_n261H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033" w:author=" " w:date="2019-05-27T04:43:00Z"/>
                <w:rFonts w:ascii="Arial" w:hAnsi="Arial" w:cs="Arial"/>
                <w:sz w:val="18"/>
                <w:szCs w:val="18"/>
              </w:rPr>
            </w:pPr>
            <w:ins w:id="2403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35" w:author=" " w:date="2019-05-27T04:43:00Z"/>
                <w:rFonts w:ascii="Arial" w:hAnsi="Arial" w:cs="Arial"/>
                <w:sz w:val="18"/>
                <w:szCs w:val="18"/>
              </w:rPr>
            </w:pPr>
            <w:ins w:id="2403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037" w:author=" " w:date="2019-05-27T04:43:00Z"/>
                <w:rFonts w:ascii="Arial" w:hAnsi="Arial" w:cs="Arial"/>
                <w:sz w:val="18"/>
                <w:szCs w:val="18"/>
              </w:rPr>
            </w:pPr>
            <w:ins w:id="2403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39" w:author=" " w:date="2019-05-27T04:43:00Z"/>
                <w:rFonts w:ascii="Arial" w:hAnsi="Arial" w:cs="Arial"/>
                <w:sz w:val="18"/>
                <w:szCs w:val="18"/>
              </w:rPr>
            </w:pPr>
            <w:ins w:id="2404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41" w:author=" " w:date="2019-05-27T04:43:00Z"/>
                <w:rFonts w:ascii="Arial" w:hAnsi="Arial" w:cs="Arial"/>
                <w:sz w:val="18"/>
                <w:szCs w:val="18"/>
              </w:rPr>
            </w:pPr>
            <w:ins w:id="2404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43" w:author=" " w:date="2019-05-27T04:43:00Z"/>
                <w:rFonts w:ascii="Arial" w:hAnsi="Arial" w:cs="Arial"/>
                <w:sz w:val="18"/>
                <w:szCs w:val="18"/>
              </w:rPr>
            </w:pPr>
            <w:ins w:id="24044" w:author=" " w:date="2019-05-27T04:43:00Z">
              <w:r w:rsidRPr="00340831">
                <w:rPr>
                  <w:rFonts w:ascii="Arial" w:hAnsi="Arial" w:cs="Arial"/>
                  <w:sz w:val="18"/>
                  <w:szCs w:val="18"/>
                </w:rPr>
                <w:t>None</w:t>
              </w:r>
            </w:ins>
          </w:p>
        </w:tc>
      </w:tr>
      <w:tr w:rsidR="007B2B12" w:rsidRPr="00340831" w:rsidTr="004C693F">
        <w:trPr>
          <w:gridAfter w:val="1"/>
          <w:wAfter w:w="12" w:type="pct"/>
          <w:cantSplit/>
          <w:ins w:id="2404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4046" w:author=" " w:date="2019-05-27T04:43:00Z"/>
                <w:rFonts w:ascii="Arial" w:hAnsi="Arial" w:cs="Arial"/>
                <w:sz w:val="18"/>
                <w:szCs w:val="18"/>
                <w:lang w:val="x-none" w:eastAsia="ja-JP"/>
              </w:rPr>
            </w:pPr>
            <w:ins w:id="24047" w:author=" " w:date="2019-05-27T04:43:00Z">
              <w:r w:rsidRPr="00340831">
                <w:rPr>
                  <w:rFonts w:ascii="Arial" w:hAnsi="Arial" w:cs="Arial"/>
                  <w:color w:val="000000"/>
                  <w:lang w:val="en-US"/>
                </w:rPr>
                <w:t>DC_66A_n261(2H)_UL_66A_n261G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048" w:author=" " w:date="2019-05-27T04:43:00Z"/>
                <w:rFonts w:ascii="Arial" w:hAnsi="Arial" w:cs="Arial"/>
                <w:sz w:val="18"/>
                <w:szCs w:val="18"/>
              </w:rPr>
            </w:pPr>
            <w:ins w:id="2404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50" w:author=" " w:date="2019-05-27T04:43:00Z"/>
                <w:rFonts w:ascii="Arial" w:hAnsi="Arial" w:cs="Arial"/>
                <w:sz w:val="18"/>
                <w:szCs w:val="18"/>
              </w:rPr>
            </w:pPr>
            <w:ins w:id="2405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052" w:author=" " w:date="2019-05-27T04:43:00Z"/>
                <w:rFonts w:ascii="Arial" w:hAnsi="Arial" w:cs="Arial"/>
                <w:sz w:val="18"/>
                <w:szCs w:val="18"/>
              </w:rPr>
            </w:pPr>
            <w:ins w:id="2405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54" w:author=" " w:date="2019-05-27T04:43:00Z"/>
                <w:rFonts w:ascii="Arial" w:hAnsi="Arial" w:cs="Arial"/>
                <w:sz w:val="18"/>
                <w:szCs w:val="18"/>
              </w:rPr>
            </w:pPr>
            <w:ins w:id="2405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56" w:author=" " w:date="2019-05-27T04:43:00Z"/>
                <w:rFonts w:ascii="Arial" w:hAnsi="Arial" w:cs="Arial"/>
                <w:sz w:val="18"/>
                <w:szCs w:val="18"/>
              </w:rPr>
            </w:pPr>
            <w:ins w:id="2405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58" w:author=" " w:date="2019-05-27T04:43:00Z"/>
                <w:rFonts w:ascii="Arial" w:hAnsi="Arial" w:cs="Arial"/>
                <w:sz w:val="18"/>
                <w:szCs w:val="18"/>
              </w:rPr>
            </w:pPr>
            <w:ins w:id="24059" w:author=" " w:date="2019-05-27T04:43:00Z">
              <w:r w:rsidRPr="00340831">
                <w:rPr>
                  <w:rFonts w:ascii="Arial" w:hAnsi="Arial" w:cs="Arial"/>
                  <w:sz w:val="18"/>
                  <w:szCs w:val="18"/>
                </w:rPr>
                <w:t>None</w:t>
              </w:r>
            </w:ins>
          </w:p>
        </w:tc>
      </w:tr>
      <w:tr w:rsidR="007B2B12" w:rsidRPr="00340831" w:rsidTr="004C693F">
        <w:trPr>
          <w:gridAfter w:val="1"/>
          <w:wAfter w:w="12" w:type="pct"/>
          <w:cantSplit/>
          <w:ins w:id="2406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4061" w:author=" " w:date="2019-05-27T04:43:00Z"/>
                <w:rFonts w:ascii="Arial" w:hAnsi="Arial"/>
                <w:sz w:val="18"/>
                <w:lang w:val="x-none"/>
              </w:rPr>
            </w:pPr>
            <w:ins w:id="24062" w:author=" " w:date="2019-05-27T04:43:00Z">
              <w:r w:rsidRPr="00340831">
                <w:rPr>
                  <w:rFonts w:ascii="Arial" w:hAnsi="Arial"/>
                  <w:color w:val="000000"/>
                  <w:lang w:val="en-US"/>
                </w:rPr>
                <w:t>DC_66A_n261(</w:t>
              </w:r>
              <w:r w:rsidRPr="00340831">
                <w:rPr>
                  <w:rFonts w:ascii="Arial" w:hAnsi="Arial" w:cs="Arial"/>
                  <w:color w:val="000000"/>
                  <w:lang w:val="en-US"/>
                </w:rPr>
                <w:t>A-</w:t>
              </w:r>
              <w:r w:rsidRPr="00340831">
                <w:rPr>
                  <w:rFonts w:ascii="Arial" w:hAnsi="Arial"/>
                  <w:color w:val="000000"/>
                  <w:lang w:val="en-US"/>
                </w:rPr>
                <w:t>G-H</w:t>
              </w:r>
              <w:r w:rsidRPr="00340831">
                <w:rPr>
                  <w:rFonts w:ascii="Arial" w:hAnsi="Arial" w:cs="Arial"/>
                  <w:color w:val="000000"/>
                  <w:lang w:val="en-US"/>
                </w:rPr>
                <w:t>)_UL_66A_n261H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063" w:author=" " w:date="2019-05-27T04:43:00Z"/>
                <w:rFonts w:ascii="Arial" w:hAnsi="Arial" w:cs="Arial"/>
                <w:sz w:val="18"/>
                <w:szCs w:val="18"/>
              </w:rPr>
            </w:pPr>
            <w:ins w:id="24064" w:author=" " w:date="2019-05-27T04:43:00Z">
              <w:r w:rsidRPr="00340831">
                <w:rPr>
                  <w:rFonts w:ascii="Arial" w:hAnsi="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65" w:author=" " w:date="2019-05-27T04:43:00Z"/>
                <w:rFonts w:ascii="Arial" w:hAnsi="Arial" w:cs="Arial"/>
                <w:sz w:val="18"/>
                <w:szCs w:val="18"/>
              </w:rPr>
            </w:pPr>
            <w:ins w:id="2406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067" w:author=" " w:date="2019-05-27T04:43:00Z"/>
                <w:rFonts w:ascii="Arial" w:hAnsi="Arial" w:cs="Arial"/>
                <w:sz w:val="18"/>
                <w:szCs w:val="18"/>
              </w:rPr>
            </w:pPr>
            <w:ins w:id="2406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69" w:author=" " w:date="2019-05-27T04:43:00Z"/>
                <w:rFonts w:ascii="Arial" w:hAnsi="Arial" w:cs="Arial"/>
                <w:sz w:val="18"/>
                <w:szCs w:val="18"/>
              </w:rPr>
            </w:pPr>
            <w:ins w:id="2407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71" w:author=" " w:date="2019-05-27T04:43:00Z"/>
                <w:rFonts w:ascii="Arial" w:hAnsi="Arial" w:cs="Arial"/>
                <w:sz w:val="18"/>
                <w:szCs w:val="18"/>
              </w:rPr>
            </w:pPr>
            <w:ins w:id="2407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73" w:author=" " w:date="2019-05-27T04:43:00Z"/>
                <w:rFonts w:ascii="Arial" w:hAnsi="Arial" w:cs="Arial"/>
                <w:sz w:val="18"/>
                <w:szCs w:val="18"/>
              </w:rPr>
            </w:pPr>
            <w:ins w:id="24074" w:author=" " w:date="2019-05-27T04:43:00Z">
              <w:r w:rsidRPr="00340831">
                <w:rPr>
                  <w:rFonts w:ascii="Arial" w:hAnsi="Arial" w:cs="Arial"/>
                  <w:sz w:val="18"/>
                  <w:szCs w:val="18"/>
                </w:rPr>
                <w:t>None</w:t>
              </w:r>
            </w:ins>
          </w:p>
        </w:tc>
      </w:tr>
      <w:tr w:rsidR="007B2B12" w:rsidRPr="00340831" w:rsidTr="004C693F">
        <w:trPr>
          <w:gridAfter w:val="1"/>
          <w:wAfter w:w="12" w:type="pct"/>
          <w:cantSplit/>
          <w:ins w:id="2407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4076" w:author=" " w:date="2019-05-27T04:43:00Z"/>
                <w:rFonts w:ascii="Arial" w:hAnsi="Arial" w:cs="Arial"/>
                <w:sz w:val="18"/>
                <w:szCs w:val="18"/>
                <w:lang w:val="x-none" w:eastAsia="ja-JP"/>
              </w:rPr>
            </w:pPr>
            <w:ins w:id="24077" w:author=" " w:date="2019-05-27T04:43:00Z">
              <w:r w:rsidRPr="00340831">
                <w:rPr>
                  <w:rFonts w:ascii="Arial" w:hAnsi="Arial" w:cs="Arial"/>
                  <w:color w:val="000000"/>
                  <w:lang w:val="en-US"/>
                </w:rPr>
                <w:t>DC_66A_n261(A-G-H)_UL_66A_n261G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078" w:author=" " w:date="2019-05-27T04:43:00Z"/>
                <w:rFonts w:ascii="Arial" w:hAnsi="Arial" w:cs="Arial"/>
                <w:sz w:val="18"/>
                <w:szCs w:val="18"/>
              </w:rPr>
            </w:pPr>
            <w:ins w:id="2407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80" w:author=" " w:date="2019-05-27T04:43:00Z"/>
                <w:rFonts w:ascii="Arial" w:hAnsi="Arial" w:cs="Arial"/>
                <w:sz w:val="18"/>
                <w:szCs w:val="18"/>
              </w:rPr>
            </w:pPr>
            <w:ins w:id="2408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082" w:author=" " w:date="2019-05-27T04:43:00Z"/>
                <w:rFonts w:ascii="Arial" w:hAnsi="Arial" w:cs="Arial"/>
                <w:sz w:val="18"/>
                <w:szCs w:val="18"/>
              </w:rPr>
            </w:pPr>
            <w:ins w:id="2408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84" w:author=" " w:date="2019-05-27T04:43:00Z"/>
                <w:rFonts w:ascii="Arial" w:hAnsi="Arial" w:cs="Arial"/>
                <w:sz w:val="18"/>
                <w:szCs w:val="18"/>
              </w:rPr>
            </w:pPr>
            <w:ins w:id="2408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86" w:author=" " w:date="2019-05-27T04:43:00Z"/>
                <w:rFonts w:ascii="Arial" w:hAnsi="Arial" w:cs="Arial"/>
                <w:sz w:val="18"/>
                <w:szCs w:val="18"/>
              </w:rPr>
            </w:pPr>
            <w:ins w:id="2408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88" w:author=" " w:date="2019-05-27T04:43:00Z"/>
                <w:rFonts w:ascii="Arial" w:hAnsi="Arial" w:cs="Arial"/>
                <w:sz w:val="18"/>
                <w:szCs w:val="18"/>
              </w:rPr>
            </w:pPr>
            <w:ins w:id="24089" w:author=" " w:date="2019-05-27T04:43:00Z">
              <w:r w:rsidRPr="00340831">
                <w:rPr>
                  <w:rFonts w:ascii="Arial" w:hAnsi="Arial" w:cs="Arial"/>
                  <w:sz w:val="18"/>
                  <w:szCs w:val="18"/>
                </w:rPr>
                <w:t>None</w:t>
              </w:r>
            </w:ins>
          </w:p>
        </w:tc>
      </w:tr>
      <w:tr w:rsidR="007B2B12" w:rsidRPr="00340831" w:rsidTr="004C693F">
        <w:trPr>
          <w:gridAfter w:val="1"/>
          <w:wAfter w:w="12" w:type="pct"/>
          <w:cantSplit/>
          <w:ins w:id="2409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4091" w:author=" " w:date="2019-05-27T04:43:00Z"/>
                <w:rFonts w:ascii="Arial" w:hAnsi="Arial"/>
                <w:sz w:val="18"/>
                <w:lang w:val="x-none"/>
              </w:rPr>
            </w:pPr>
            <w:ins w:id="24092" w:author=" " w:date="2019-05-27T04:43:00Z">
              <w:r w:rsidRPr="00340831">
                <w:rPr>
                  <w:rFonts w:ascii="Arial" w:hAnsi="Arial"/>
                  <w:color w:val="000000"/>
                  <w:lang w:val="en-US"/>
                </w:rPr>
                <w:t>DC_66A_n261(</w:t>
              </w:r>
              <w:r w:rsidRPr="00340831">
                <w:rPr>
                  <w:rFonts w:ascii="Arial" w:hAnsi="Arial" w:cs="Arial"/>
                  <w:color w:val="000000"/>
                  <w:lang w:val="en-US"/>
                </w:rPr>
                <w:t>A-G</w:t>
              </w:r>
              <w:r w:rsidRPr="00340831">
                <w:rPr>
                  <w:rFonts w:ascii="Arial" w:hAnsi="Arial"/>
                  <w:color w:val="000000"/>
                  <w:lang w:val="en-US"/>
                </w:rPr>
                <w:t>-I</w:t>
              </w:r>
              <w:r w:rsidRPr="00340831">
                <w:rPr>
                  <w:rFonts w:ascii="Arial" w:hAnsi="Arial" w:cs="Arial"/>
                  <w:color w:val="000000"/>
                  <w:lang w:val="en-US"/>
                </w:rPr>
                <w:t>)_UL_66A_n261I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093" w:author=" " w:date="2019-05-27T04:43:00Z"/>
                <w:rFonts w:ascii="Arial" w:hAnsi="Arial" w:cs="Arial"/>
                <w:sz w:val="18"/>
                <w:szCs w:val="18"/>
              </w:rPr>
            </w:pPr>
            <w:ins w:id="24094" w:author=" " w:date="2019-05-27T04:43:00Z">
              <w:r w:rsidRPr="00340831">
                <w:rPr>
                  <w:rFonts w:ascii="Arial" w:hAnsi="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95" w:author=" " w:date="2019-05-27T04:43:00Z"/>
                <w:rFonts w:ascii="Arial" w:hAnsi="Arial" w:cs="Arial"/>
                <w:sz w:val="18"/>
                <w:szCs w:val="18"/>
              </w:rPr>
            </w:pPr>
            <w:ins w:id="2409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097" w:author=" " w:date="2019-05-27T04:43:00Z"/>
                <w:rFonts w:ascii="Arial" w:hAnsi="Arial" w:cs="Arial"/>
                <w:sz w:val="18"/>
                <w:szCs w:val="18"/>
              </w:rPr>
            </w:pPr>
            <w:ins w:id="2409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99" w:author=" " w:date="2019-05-27T04:43:00Z"/>
                <w:rFonts w:ascii="Arial" w:hAnsi="Arial" w:cs="Arial"/>
                <w:sz w:val="18"/>
                <w:szCs w:val="18"/>
              </w:rPr>
            </w:pPr>
            <w:ins w:id="2410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01" w:author=" " w:date="2019-05-27T04:43:00Z"/>
                <w:rFonts w:ascii="Arial" w:hAnsi="Arial" w:cs="Arial"/>
                <w:sz w:val="18"/>
                <w:szCs w:val="18"/>
              </w:rPr>
            </w:pPr>
            <w:ins w:id="2410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03" w:author=" " w:date="2019-05-27T04:43:00Z"/>
                <w:rFonts w:ascii="Arial" w:hAnsi="Arial" w:cs="Arial"/>
                <w:sz w:val="18"/>
                <w:szCs w:val="18"/>
              </w:rPr>
            </w:pPr>
            <w:ins w:id="24104" w:author=" " w:date="2019-05-27T04:43:00Z">
              <w:r w:rsidRPr="00340831">
                <w:rPr>
                  <w:rFonts w:ascii="Arial" w:hAnsi="Arial" w:cs="Arial"/>
                  <w:sz w:val="18"/>
                  <w:szCs w:val="18"/>
                </w:rPr>
                <w:t>None</w:t>
              </w:r>
            </w:ins>
          </w:p>
        </w:tc>
      </w:tr>
      <w:tr w:rsidR="007B2B12" w:rsidRPr="00340831" w:rsidTr="004C693F">
        <w:trPr>
          <w:gridAfter w:val="1"/>
          <w:wAfter w:w="12" w:type="pct"/>
          <w:cantSplit/>
          <w:ins w:id="2410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4106" w:author=" " w:date="2019-05-27T04:43:00Z"/>
                <w:rFonts w:ascii="Arial" w:hAnsi="Arial" w:cs="Arial"/>
                <w:sz w:val="18"/>
                <w:szCs w:val="18"/>
                <w:lang w:val="x-none" w:eastAsia="ja-JP"/>
              </w:rPr>
            </w:pPr>
            <w:ins w:id="24107" w:author=" " w:date="2019-05-27T04:43:00Z">
              <w:r w:rsidRPr="00340831">
                <w:rPr>
                  <w:rFonts w:ascii="Arial" w:hAnsi="Arial" w:cs="Arial"/>
                  <w:color w:val="000000"/>
                  <w:lang w:val="en-US"/>
                </w:rPr>
                <w:t>DC_66A_n261(A-G-I)_UL_66A_n261H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108" w:author=" " w:date="2019-05-27T04:43:00Z"/>
                <w:rFonts w:ascii="Arial" w:hAnsi="Arial" w:cs="Arial"/>
                <w:sz w:val="18"/>
                <w:szCs w:val="18"/>
              </w:rPr>
            </w:pPr>
            <w:ins w:id="2410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10" w:author=" " w:date="2019-05-27T04:43:00Z"/>
                <w:rFonts w:ascii="Arial" w:hAnsi="Arial" w:cs="Arial"/>
                <w:sz w:val="18"/>
                <w:szCs w:val="18"/>
              </w:rPr>
            </w:pPr>
            <w:ins w:id="2411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112" w:author=" " w:date="2019-05-27T04:43:00Z"/>
                <w:rFonts w:ascii="Arial" w:hAnsi="Arial" w:cs="Arial"/>
                <w:sz w:val="18"/>
                <w:szCs w:val="18"/>
              </w:rPr>
            </w:pPr>
            <w:ins w:id="2411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14" w:author=" " w:date="2019-05-27T04:43:00Z"/>
                <w:rFonts w:ascii="Arial" w:hAnsi="Arial" w:cs="Arial"/>
                <w:sz w:val="18"/>
                <w:szCs w:val="18"/>
              </w:rPr>
            </w:pPr>
            <w:ins w:id="2411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16" w:author=" " w:date="2019-05-27T04:43:00Z"/>
                <w:rFonts w:ascii="Arial" w:hAnsi="Arial" w:cs="Arial"/>
                <w:sz w:val="18"/>
                <w:szCs w:val="18"/>
              </w:rPr>
            </w:pPr>
            <w:ins w:id="2411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18" w:author=" " w:date="2019-05-27T04:43:00Z"/>
                <w:rFonts w:ascii="Arial" w:hAnsi="Arial" w:cs="Arial"/>
                <w:sz w:val="18"/>
                <w:szCs w:val="18"/>
              </w:rPr>
            </w:pPr>
            <w:ins w:id="24119" w:author=" " w:date="2019-05-27T04:43:00Z">
              <w:r w:rsidRPr="00340831">
                <w:rPr>
                  <w:rFonts w:ascii="Arial" w:hAnsi="Arial" w:cs="Arial"/>
                  <w:sz w:val="18"/>
                  <w:szCs w:val="18"/>
                </w:rPr>
                <w:t>None</w:t>
              </w:r>
            </w:ins>
          </w:p>
        </w:tc>
      </w:tr>
      <w:tr w:rsidR="007B2B12" w:rsidRPr="00340831" w:rsidTr="004C693F">
        <w:trPr>
          <w:gridAfter w:val="1"/>
          <w:wAfter w:w="12" w:type="pct"/>
          <w:cantSplit/>
          <w:ins w:id="2412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4121" w:author=" " w:date="2019-05-27T04:43:00Z"/>
                <w:rFonts w:ascii="Arial" w:hAnsi="Arial" w:cs="Arial"/>
                <w:sz w:val="18"/>
                <w:szCs w:val="18"/>
                <w:lang w:val="x-none" w:eastAsia="ja-JP"/>
              </w:rPr>
            </w:pPr>
            <w:ins w:id="24122" w:author=" " w:date="2019-05-27T04:43:00Z">
              <w:r w:rsidRPr="00340831">
                <w:rPr>
                  <w:rFonts w:ascii="Arial" w:hAnsi="Arial" w:cs="Arial"/>
                  <w:color w:val="000000"/>
                  <w:lang w:val="en-US"/>
                </w:rPr>
                <w:t>DC_66A_n261(A-G-I)_UL_66A_n261G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123" w:author=" " w:date="2019-05-27T04:43:00Z"/>
                <w:rFonts w:ascii="Arial" w:hAnsi="Arial" w:cs="Arial"/>
                <w:sz w:val="18"/>
                <w:szCs w:val="18"/>
              </w:rPr>
            </w:pPr>
            <w:ins w:id="2412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25" w:author=" " w:date="2019-05-27T04:43:00Z"/>
                <w:rFonts w:ascii="Arial" w:hAnsi="Arial" w:cs="Arial"/>
                <w:sz w:val="18"/>
                <w:szCs w:val="18"/>
              </w:rPr>
            </w:pPr>
            <w:ins w:id="2412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127" w:author=" " w:date="2019-05-27T04:43:00Z"/>
                <w:rFonts w:ascii="Arial" w:hAnsi="Arial" w:cs="Arial"/>
                <w:sz w:val="18"/>
                <w:szCs w:val="18"/>
              </w:rPr>
            </w:pPr>
            <w:ins w:id="2412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29" w:author=" " w:date="2019-05-27T04:43:00Z"/>
                <w:rFonts w:ascii="Arial" w:hAnsi="Arial" w:cs="Arial"/>
                <w:sz w:val="18"/>
                <w:szCs w:val="18"/>
              </w:rPr>
            </w:pPr>
            <w:ins w:id="2413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31" w:author=" " w:date="2019-05-27T04:43:00Z"/>
                <w:rFonts w:ascii="Arial" w:hAnsi="Arial" w:cs="Arial"/>
                <w:sz w:val="18"/>
                <w:szCs w:val="18"/>
              </w:rPr>
            </w:pPr>
            <w:ins w:id="2413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33" w:author=" " w:date="2019-05-27T04:43:00Z"/>
                <w:rFonts w:ascii="Arial" w:hAnsi="Arial" w:cs="Arial"/>
                <w:sz w:val="18"/>
                <w:szCs w:val="18"/>
              </w:rPr>
            </w:pPr>
            <w:ins w:id="24134" w:author=" " w:date="2019-05-27T04:43:00Z">
              <w:r w:rsidRPr="00340831">
                <w:rPr>
                  <w:rFonts w:ascii="Arial" w:hAnsi="Arial" w:cs="Arial"/>
                  <w:sz w:val="18"/>
                  <w:szCs w:val="18"/>
                </w:rPr>
                <w:t>None</w:t>
              </w:r>
            </w:ins>
          </w:p>
        </w:tc>
      </w:tr>
      <w:tr w:rsidR="007B2B12" w:rsidRPr="00340831" w:rsidTr="004C693F">
        <w:trPr>
          <w:gridAfter w:val="1"/>
          <w:wAfter w:w="12" w:type="pct"/>
          <w:cantSplit/>
          <w:ins w:id="2413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4136" w:author=" " w:date="2019-05-27T04:43:00Z"/>
                <w:rFonts w:ascii="Arial" w:hAnsi="Arial" w:cs="Arial"/>
                <w:sz w:val="18"/>
                <w:szCs w:val="18"/>
                <w:lang w:val="x-none" w:eastAsia="ja-JP"/>
              </w:rPr>
            </w:pPr>
            <w:ins w:id="24137" w:author=" " w:date="2019-05-27T04:43:00Z">
              <w:r w:rsidRPr="00340831">
                <w:rPr>
                  <w:rFonts w:ascii="Arial" w:hAnsi="Arial" w:cs="Arial"/>
                  <w:color w:val="000000"/>
                  <w:lang w:val="en-US"/>
                </w:rPr>
                <w:t>DC_66A_n261(H-I)_UL_66A_n261I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138" w:author=" " w:date="2019-05-27T04:43:00Z"/>
                <w:rFonts w:ascii="Arial" w:hAnsi="Arial" w:cs="Arial"/>
                <w:sz w:val="18"/>
                <w:szCs w:val="18"/>
              </w:rPr>
            </w:pPr>
            <w:ins w:id="2413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40" w:author=" " w:date="2019-05-27T04:43:00Z"/>
                <w:rFonts w:ascii="Arial" w:hAnsi="Arial" w:cs="Arial"/>
                <w:sz w:val="18"/>
                <w:szCs w:val="18"/>
              </w:rPr>
            </w:pPr>
            <w:ins w:id="2414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142" w:author=" " w:date="2019-05-27T04:43:00Z"/>
                <w:rFonts w:ascii="Arial" w:hAnsi="Arial" w:cs="Arial"/>
                <w:sz w:val="18"/>
                <w:szCs w:val="18"/>
              </w:rPr>
            </w:pPr>
            <w:ins w:id="2414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44" w:author=" " w:date="2019-05-27T04:43:00Z"/>
                <w:rFonts w:ascii="Arial" w:hAnsi="Arial" w:cs="Arial"/>
                <w:sz w:val="18"/>
                <w:szCs w:val="18"/>
              </w:rPr>
            </w:pPr>
            <w:ins w:id="2414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46" w:author=" " w:date="2019-05-27T04:43:00Z"/>
                <w:rFonts w:ascii="Arial" w:hAnsi="Arial" w:cs="Arial"/>
                <w:sz w:val="18"/>
                <w:szCs w:val="18"/>
              </w:rPr>
            </w:pPr>
            <w:ins w:id="2414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48" w:author=" " w:date="2019-05-27T04:43:00Z"/>
                <w:rFonts w:ascii="Arial" w:hAnsi="Arial" w:cs="Arial"/>
                <w:sz w:val="18"/>
                <w:szCs w:val="18"/>
              </w:rPr>
            </w:pPr>
            <w:ins w:id="24149" w:author=" " w:date="2019-05-27T04:43:00Z">
              <w:r w:rsidRPr="00340831">
                <w:rPr>
                  <w:rFonts w:ascii="Arial" w:hAnsi="Arial" w:cs="Arial"/>
                  <w:sz w:val="18"/>
                  <w:szCs w:val="18"/>
                </w:rPr>
                <w:t>None</w:t>
              </w:r>
            </w:ins>
          </w:p>
        </w:tc>
      </w:tr>
      <w:tr w:rsidR="007B2B12" w:rsidRPr="00340831" w:rsidTr="004C693F">
        <w:trPr>
          <w:gridAfter w:val="1"/>
          <w:wAfter w:w="12" w:type="pct"/>
          <w:cantSplit/>
          <w:ins w:id="2415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4151" w:author=" " w:date="2019-05-27T04:43:00Z"/>
                <w:rFonts w:ascii="Arial" w:hAnsi="Arial" w:cs="Arial"/>
                <w:sz w:val="18"/>
                <w:szCs w:val="18"/>
                <w:lang w:val="x-none" w:eastAsia="ja-JP"/>
              </w:rPr>
            </w:pPr>
            <w:ins w:id="24152" w:author=" " w:date="2019-05-27T04:43:00Z">
              <w:r w:rsidRPr="00340831">
                <w:rPr>
                  <w:rFonts w:ascii="Arial" w:hAnsi="Arial" w:cs="Arial"/>
                  <w:color w:val="000000"/>
                  <w:lang w:val="en-US"/>
                </w:rPr>
                <w:t>DC_66A_n261(H-I)_UL_66A_n261H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153" w:author=" " w:date="2019-05-27T04:43:00Z"/>
                <w:rFonts w:ascii="Arial" w:hAnsi="Arial" w:cs="Arial"/>
                <w:sz w:val="18"/>
                <w:szCs w:val="18"/>
              </w:rPr>
            </w:pPr>
            <w:ins w:id="2415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55" w:author=" " w:date="2019-05-27T04:43:00Z"/>
                <w:rFonts w:ascii="Arial" w:hAnsi="Arial" w:cs="Arial"/>
                <w:sz w:val="18"/>
                <w:szCs w:val="18"/>
              </w:rPr>
            </w:pPr>
            <w:ins w:id="2415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157" w:author=" " w:date="2019-05-27T04:43:00Z"/>
                <w:rFonts w:ascii="Arial" w:hAnsi="Arial" w:cs="Arial"/>
                <w:sz w:val="18"/>
                <w:szCs w:val="18"/>
              </w:rPr>
            </w:pPr>
            <w:ins w:id="2415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59" w:author=" " w:date="2019-05-27T04:43:00Z"/>
                <w:rFonts w:ascii="Arial" w:hAnsi="Arial" w:cs="Arial"/>
                <w:sz w:val="18"/>
                <w:szCs w:val="18"/>
              </w:rPr>
            </w:pPr>
            <w:ins w:id="2416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61" w:author=" " w:date="2019-05-27T04:43:00Z"/>
                <w:rFonts w:ascii="Arial" w:hAnsi="Arial" w:cs="Arial"/>
                <w:sz w:val="18"/>
                <w:szCs w:val="18"/>
              </w:rPr>
            </w:pPr>
            <w:ins w:id="2416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63" w:author=" " w:date="2019-05-27T04:43:00Z"/>
                <w:rFonts w:ascii="Arial" w:hAnsi="Arial" w:cs="Arial"/>
                <w:sz w:val="18"/>
                <w:szCs w:val="18"/>
              </w:rPr>
            </w:pPr>
            <w:ins w:id="24164" w:author=" " w:date="2019-05-27T04:43:00Z">
              <w:r w:rsidRPr="00340831">
                <w:rPr>
                  <w:rFonts w:ascii="Arial" w:hAnsi="Arial" w:cs="Arial"/>
                  <w:sz w:val="18"/>
                  <w:szCs w:val="18"/>
                </w:rPr>
                <w:t>None</w:t>
              </w:r>
            </w:ins>
          </w:p>
        </w:tc>
      </w:tr>
      <w:tr w:rsidR="007B2B12" w:rsidRPr="00340831" w:rsidTr="004C693F">
        <w:trPr>
          <w:gridAfter w:val="1"/>
          <w:wAfter w:w="12" w:type="pct"/>
          <w:cantSplit/>
          <w:ins w:id="2416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pacing w:after="0"/>
              <w:jc w:val="center"/>
              <w:rPr>
                <w:ins w:id="24166" w:author=" " w:date="2019-05-27T04:43:00Z"/>
                <w:rFonts w:ascii="Arial" w:hAnsi="Arial" w:cs="Arial"/>
                <w:sz w:val="18"/>
                <w:szCs w:val="18"/>
                <w:lang w:val="x-none" w:eastAsia="ja-JP"/>
              </w:rPr>
            </w:pPr>
            <w:ins w:id="24167" w:author=" " w:date="2019-05-27T04:43:00Z">
              <w:r w:rsidRPr="00340831">
                <w:rPr>
                  <w:rFonts w:ascii="Arial" w:hAnsi="Arial" w:cs="Arial"/>
                  <w:color w:val="000000"/>
                  <w:lang w:val="en-US"/>
                </w:rPr>
                <w:t>DC_66A_n261(H-I)_UL_66A_n261G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168" w:author=" " w:date="2019-05-27T04:43:00Z"/>
                <w:rFonts w:ascii="Arial" w:hAnsi="Arial" w:cs="Arial"/>
                <w:sz w:val="18"/>
                <w:szCs w:val="18"/>
              </w:rPr>
            </w:pPr>
            <w:ins w:id="2416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70" w:author=" " w:date="2019-05-27T04:43:00Z"/>
                <w:rFonts w:ascii="Arial" w:hAnsi="Arial" w:cs="Arial"/>
                <w:sz w:val="18"/>
                <w:szCs w:val="18"/>
              </w:rPr>
            </w:pPr>
            <w:ins w:id="2417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172" w:author=" " w:date="2019-05-27T04:43:00Z"/>
                <w:rFonts w:ascii="Arial" w:hAnsi="Arial" w:cs="Arial"/>
                <w:sz w:val="18"/>
                <w:szCs w:val="18"/>
              </w:rPr>
            </w:pPr>
            <w:ins w:id="2417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74" w:author=" " w:date="2019-05-27T04:43:00Z"/>
                <w:rFonts w:ascii="Arial" w:hAnsi="Arial" w:cs="Arial"/>
                <w:sz w:val="18"/>
                <w:szCs w:val="18"/>
              </w:rPr>
            </w:pPr>
            <w:ins w:id="2417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76" w:author=" " w:date="2019-05-27T04:43:00Z"/>
                <w:rFonts w:ascii="Arial" w:hAnsi="Arial" w:cs="Arial"/>
                <w:sz w:val="18"/>
                <w:szCs w:val="18"/>
              </w:rPr>
            </w:pPr>
            <w:ins w:id="2417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78" w:author=" " w:date="2019-05-27T04:43:00Z"/>
                <w:rFonts w:ascii="Arial" w:hAnsi="Arial" w:cs="Arial"/>
                <w:sz w:val="18"/>
                <w:szCs w:val="18"/>
              </w:rPr>
            </w:pPr>
            <w:ins w:id="24179" w:author=" " w:date="2019-05-27T04:43:00Z">
              <w:r w:rsidRPr="00340831">
                <w:rPr>
                  <w:rFonts w:ascii="Arial" w:hAnsi="Arial" w:cs="Arial"/>
                  <w:sz w:val="18"/>
                  <w:szCs w:val="18"/>
                </w:rPr>
                <w:t>None</w:t>
              </w:r>
            </w:ins>
          </w:p>
        </w:tc>
      </w:tr>
      <w:tr w:rsidR="007B2B12" w:rsidRPr="00340831" w:rsidTr="004C693F">
        <w:trPr>
          <w:gridAfter w:val="1"/>
          <w:wAfter w:w="12" w:type="pct"/>
          <w:cantSplit/>
          <w:ins w:id="2418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181" w:author=" " w:date="2019-05-27T04:43:00Z"/>
                <w:rFonts w:ascii="Arial" w:hAnsi="Arial" w:cs="Arial"/>
                <w:color w:val="000000"/>
                <w:sz w:val="18"/>
                <w:szCs w:val="18"/>
                <w:lang w:val="en-US"/>
              </w:rPr>
            </w:pPr>
            <w:ins w:id="24182" w:author=" " w:date="2019-05-27T04:43:00Z">
              <w:r w:rsidRPr="00340831">
                <w:rPr>
                  <w:rFonts w:ascii="Arial" w:hAnsi="Arial" w:cs="Arial"/>
                  <w:color w:val="000000"/>
                  <w:sz w:val="18"/>
                  <w:szCs w:val="18"/>
                  <w:lang w:val="en-US"/>
                </w:rPr>
                <w:t>DC_66A_n261G_UL_66A_n261G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183" w:author=" " w:date="2019-05-27T04:43:00Z"/>
                <w:rFonts w:ascii="Arial" w:hAnsi="Arial" w:cs="Arial"/>
                <w:color w:val="000000"/>
                <w:sz w:val="18"/>
                <w:szCs w:val="18"/>
                <w:lang w:val="en-US"/>
              </w:rPr>
            </w:pPr>
            <w:ins w:id="2418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85" w:author=" " w:date="2019-05-27T04:43:00Z"/>
                <w:rStyle w:val="af2"/>
                <w:rFonts w:cs="Arial"/>
                <w:szCs w:val="18"/>
              </w:rPr>
            </w:pPr>
            <w:ins w:id="2418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187" w:author=" " w:date="2019-05-27T04:43:00Z"/>
                <w:rFonts w:ascii="Arial" w:hAnsi="Arial" w:cs="Arial"/>
                <w:sz w:val="18"/>
                <w:szCs w:val="18"/>
              </w:rPr>
            </w:pPr>
            <w:ins w:id="2418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89" w:author=" " w:date="2019-05-27T04:43:00Z"/>
                <w:rFonts w:ascii="Arial" w:hAnsi="Arial" w:cs="Arial"/>
                <w:sz w:val="18"/>
                <w:szCs w:val="18"/>
              </w:rPr>
            </w:pPr>
            <w:ins w:id="2419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91" w:author=" " w:date="2019-05-27T04:43:00Z"/>
                <w:rFonts w:ascii="Arial" w:hAnsi="Arial" w:cs="Arial"/>
                <w:sz w:val="18"/>
                <w:szCs w:val="18"/>
              </w:rPr>
            </w:pPr>
            <w:ins w:id="2419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93" w:author=" " w:date="2019-05-27T04:43:00Z"/>
                <w:rFonts w:ascii="Arial" w:hAnsi="Arial" w:cs="Arial"/>
                <w:sz w:val="18"/>
                <w:szCs w:val="18"/>
              </w:rPr>
            </w:pPr>
            <w:ins w:id="24194" w:author=" " w:date="2019-05-27T04:43:00Z">
              <w:r w:rsidRPr="00340831">
                <w:rPr>
                  <w:rFonts w:ascii="Arial" w:hAnsi="Arial" w:cs="Arial"/>
                  <w:sz w:val="18"/>
                  <w:szCs w:val="18"/>
                </w:rPr>
                <w:t>None</w:t>
              </w:r>
            </w:ins>
          </w:p>
        </w:tc>
      </w:tr>
      <w:tr w:rsidR="007B2B12" w:rsidRPr="00340831" w:rsidTr="004C693F">
        <w:trPr>
          <w:gridAfter w:val="1"/>
          <w:wAfter w:w="12" w:type="pct"/>
          <w:cantSplit/>
          <w:ins w:id="2419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196" w:author=" " w:date="2019-05-27T04:43:00Z"/>
                <w:rFonts w:ascii="Arial" w:hAnsi="Arial" w:cs="Arial"/>
                <w:color w:val="000000"/>
                <w:sz w:val="18"/>
                <w:szCs w:val="18"/>
                <w:lang w:val="en-US"/>
              </w:rPr>
            </w:pPr>
            <w:ins w:id="24197" w:author=" " w:date="2019-05-27T04:43:00Z">
              <w:r w:rsidRPr="00340831">
                <w:rPr>
                  <w:rFonts w:ascii="Arial" w:hAnsi="Arial" w:cs="Arial"/>
                  <w:color w:val="000000"/>
                  <w:sz w:val="18"/>
                  <w:szCs w:val="18"/>
                  <w:lang w:val="en-US"/>
                </w:rPr>
                <w:t>DC_66A_n261H_UL_66A_n261H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198" w:author=" " w:date="2019-05-27T04:43:00Z"/>
                <w:rFonts w:ascii="Arial" w:hAnsi="Arial" w:cs="Arial"/>
                <w:color w:val="000000"/>
                <w:sz w:val="18"/>
                <w:szCs w:val="18"/>
                <w:lang w:val="en-US"/>
              </w:rPr>
            </w:pPr>
            <w:ins w:id="2419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00" w:author=" " w:date="2019-05-27T04:43:00Z"/>
                <w:rStyle w:val="af2"/>
                <w:rFonts w:cs="Arial"/>
                <w:szCs w:val="18"/>
              </w:rPr>
            </w:pPr>
            <w:ins w:id="2420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202" w:author=" " w:date="2019-05-27T04:43:00Z"/>
                <w:rFonts w:ascii="Arial" w:hAnsi="Arial" w:cs="Arial"/>
                <w:sz w:val="18"/>
                <w:szCs w:val="18"/>
              </w:rPr>
            </w:pPr>
            <w:ins w:id="2420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04" w:author=" " w:date="2019-05-27T04:43:00Z"/>
                <w:rFonts w:ascii="Arial" w:hAnsi="Arial" w:cs="Arial"/>
                <w:sz w:val="18"/>
                <w:szCs w:val="18"/>
              </w:rPr>
            </w:pPr>
            <w:ins w:id="2420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06" w:author=" " w:date="2019-05-27T04:43:00Z"/>
                <w:rFonts w:ascii="Arial" w:hAnsi="Arial" w:cs="Arial"/>
                <w:sz w:val="18"/>
                <w:szCs w:val="18"/>
              </w:rPr>
            </w:pPr>
            <w:ins w:id="2420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08" w:author=" " w:date="2019-05-27T04:43:00Z"/>
                <w:rFonts w:ascii="Arial" w:hAnsi="Arial" w:cs="Arial"/>
                <w:sz w:val="18"/>
                <w:szCs w:val="18"/>
              </w:rPr>
            </w:pPr>
            <w:ins w:id="24209" w:author=" " w:date="2019-05-27T04:43:00Z">
              <w:r w:rsidRPr="00340831">
                <w:rPr>
                  <w:rFonts w:ascii="Arial" w:hAnsi="Arial" w:cs="Arial"/>
                  <w:sz w:val="18"/>
                  <w:szCs w:val="18"/>
                </w:rPr>
                <w:t>None</w:t>
              </w:r>
            </w:ins>
          </w:p>
        </w:tc>
      </w:tr>
      <w:tr w:rsidR="007B2B12" w:rsidRPr="00340831" w:rsidTr="004C693F">
        <w:trPr>
          <w:gridAfter w:val="1"/>
          <w:wAfter w:w="12" w:type="pct"/>
          <w:cantSplit/>
          <w:ins w:id="2421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211" w:author=" " w:date="2019-05-27T04:43:00Z"/>
                <w:rFonts w:ascii="Arial" w:hAnsi="Arial" w:cs="Arial"/>
                <w:color w:val="000000"/>
                <w:sz w:val="18"/>
                <w:szCs w:val="18"/>
                <w:lang w:val="en-US"/>
              </w:rPr>
            </w:pPr>
            <w:ins w:id="24212" w:author=" " w:date="2019-05-27T04:43:00Z">
              <w:r w:rsidRPr="00340831">
                <w:rPr>
                  <w:rFonts w:ascii="Arial" w:hAnsi="Arial" w:cs="Arial"/>
                  <w:color w:val="000000"/>
                  <w:sz w:val="18"/>
                  <w:szCs w:val="18"/>
                  <w:lang w:val="en-US"/>
                </w:rPr>
                <w:t>DC_66A_n261L_UL_66A_n261I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213" w:author=" " w:date="2019-05-27T04:43:00Z"/>
                <w:rFonts w:ascii="Arial" w:hAnsi="Arial" w:cs="Arial"/>
                <w:color w:val="000000"/>
                <w:sz w:val="18"/>
                <w:szCs w:val="18"/>
                <w:lang w:val="en-US"/>
              </w:rPr>
            </w:pPr>
            <w:ins w:id="2421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15" w:author=" " w:date="2019-05-27T04:43:00Z"/>
                <w:rStyle w:val="af2"/>
                <w:rFonts w:cs="Arial"/>
                <w:szCs w:val="18"/>
              </w:rPr>
            </w:pPr>
            <w:ins w:id="2421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217" w:author=" " w:date="2019-05-27T04:43:00Z"/>
                <w:rFonts w:ascii="Arial" w:hAnsi="Arial" w:cs="Arial"/>
                <w:sz w:val="18"/>
                <w:szCs w:val="18"/>
              </w:rPr>
            </w:pPr>
            <w:ins w:id="2421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19" w:author=" " w:date="2019-05-27T04:43:00Z"/>
                <w:rFonts w:ascii="Arial" w:hAnsi="Arial" w:cs="Arial"/>
                <w:sz w:val="18"/>
                <w:szCs w:val="18"/>
              </w:rPr>
            </w:pPr>
            <w:ins w:id="2422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21" w:author=" " w:date="2019-05-27T04:43:00Z"/>
                <w:rFonts w:ascii="Arial" w:hAnsi="Arial" w:cs="Arial"/>
                <w:sz w:val="18"/>
                <w:szCs w:val="18"/>
              </w:rPr>
            </w:pPr>
            <w:ins w:id="2422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23" w:author=" " w:date="2019-05-27T04:43:00Z"/>
                <w:rFonts w:ascii="Arial" w:hAnsi="Arial" w:cs="Arial"/>
                <w:sz w:val="18"/>
                <w:szCs w:val="18"/>
              </w:rPr>
            </w:pPr>
            <w:ins w:id="24224" w:author=" " w:date="2019-05-27T04:43:00Z">
              <w:r w:rsidRPr="00340831">
                <w:rPr>
                  <w:rFonts w:ascii="Arial" w:hAnsi="Arial" w:cs="Arial"/>
                  <w:sz w:val="18"/>
                  <w:szCs w:val="18"/>
                </w:rPr>
                <w:t>None</w:t>
              </w:r>
            </w:ins>
          </w:p>
        </w:tc>
      </w:tr>
      <w:tr w:rsidR="007B2B12" w:rsidRPr="00340831" w:rsidTr="004C693F">
        <w:trPr>
          <w:gridAfter w:val="1"/>
          <w:wAfter w:w="12" w:type="pct"/>
          <w:cantSplit/>
          <w:ins w:id="2422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226" w:author=" " w:date="2019-05-27T04:43:00Z"/>
                <w:rFonts w:ascii="Arial" w:hAnsi="Arial" w:cs="Arial"/>
                <w:color w:val="000000"/>
                <w:sz w:val="18"/>
                <w:szCs w:val="18"/>
                <w:lang w:val="en-US"/>
              </w:rPr>
            </w:pPr>
            <w:ins w:id="24227" w:author=" " w:date="2019-05-27T04:43:00Z">
              <w:r w:rsidRPr="00340831">
                <w:rPr>
                  <w:rFonts w:ascii="Arial" w:hAnsi="Arial" w:cs="Arial"/>
                  <w:color w:val="000000"/>
                  <w:sz w:val="18"/>
                  <w:szCs w:val="18"/>
                  <w:lang w:val="en-US"/>
                </w:rPr>
                <w:t>DC_66A_n261H_UL_66A_n261G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228" w:author=" " w:date="2019-05-27T04:43:00Z"/>
                <w:rFonts w:ascii="Arial" w:hAnsi="Arial" w:cs="Arial"/>
                <w:color w:val="000000"/>
                <w:sz w:val="18"/>
                <w:szCs w:val="18"/>
                <w:lang w:val="en-US"/>
              </w:rPr>
            </w:pPr>
            <w:ins w:id="2422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30" w:author=" " w:date="2019-05-27T04:43:00Z"/>
                <w:rStyle w:val="af2"/>
                <w:rFonts w:cs="Arial"/>
                <w:szCs w:val="18"/>
              </w:rPr>
            </w:pPr>
            <w:ins w:id="2423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232" w:author=" " w:date="2019-05-27T04:43:00Z"/>
                <w:rFonts w:ascii="Arial" w:hAnsi="Arial" w:cs="Arial"/>
                <w:sz w:val="18"/>
                <w:szCs w:val="18"/>
              </w:rPr>
            </w:pPr>
            <w:ins w:id="2423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34" w:author=" " w:date="2019-05-27T04:43:00Z"/>
                <w:rFonts w:ascii="Arial" w:hAnsi="Arial" w:cs="Arial"/>
                <w:sz w:val="18"/>
                <w:szCs w:val="18"/>
              </w:rPr>
            </w:pPr>
            <w:ins w:id="2423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36" w:author=" " w:date="2019-05-27T04:43:00Z"/>
                <w:rFonts w:ascii="Arial" w:hAnsi="Arial" w:cs="Arial"/>
                <w:sz w:val="18"/>
                <w:szCs w:val="18"/>
              </w:rPr>
            </w:pPr>
            <w:ins w:id="2423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38" w:author=" " w:date="2019-05-27T04:43:00Z"/>
                <w:rFonts w:ascii="Arial" w:hAnsi="Arial" w:cs="Arial"/>
                <w:sz w:val="18"/>
                <w:szCs w:val="18"/>
              </w:rPr>
            </w:pPr>
            <w:ins w:id="24239" w:author=" " w:date="2019-05-27T04:43:00Z">
              <w:r w:rsidRPr="00340831">
                <w:rPr>
                  <w:rFonts w:ascii="Arial" w:hAnsi="Arial" w:cs="Arial"/>
                  <w:sz w:val="18"/>
                  <w:szCs w:val="18"/>
                </w:rPr>
                <w:t>None</w:t>
              </w:r>
            </w:ins>
          </w:p>
        </w:tc>
      </w:tr>
      <w:tr w:rsidR="007B2B12" w:rsidRPr="00340831" w:rsidTr="004C693F">
        <w:trPr>
          <w:gridAfter w:val="1"/>
          <w:wAfter w:w="12" w:type="pct"/>
          <w:cantSplit/>
          <w:ins w:id="2424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241" w:author=" " w:date="2019-05-27T04:43:00Z"/>
                <w:rFonts w:ascii="Arial" w:hAnsi="Arial" w:cs="Arial"/>
                <w:color w:val="000000"/>
                <w:sz w:val="18"/>
                <w:szCs w:val="18"/>
                <w:lang w:val="en-US"/>
              </w:rPr>
            </w:pPr>
            <w:ins w:id="24242" w:author=" " w:date="2019-05-27T04:43:00Z">
              <w:r w:rsidRPr="00340831">
                <w:rPr>
                  <w:rFonts w:ascii="Arial" w:hAnsi="Arial" w:cs="Arial"/>
                  <w:color w:val="000000"/>
                  <w:sz w:val="18"/>
                  <w:szCs w:val="18"/>
                  <w:lang w:val="en-US"/>
                </w:rPr>
                <w:t>DC_66A_n261(A-G)_UL_66A_n261G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243" w:author=" " w:date="2019-05-27T04:43:00Z"/>
                <w:rFonts w:ascii="Arial" w:hAnsi="Arial" w:cs="Arial"/>
                <w:color w:val="000000"/>
                <w:sz w:val="18"/>
                <w:szCs w:val="18"/>
                <w:lang w:val="en-US"/>
              </w:rPr>
            </w:pPr>
            <w:ins w:id="2424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45" w:author=" " w:date="2019-05-27T04:43:00Z"/>
                <w:rStyle w:val="af2"/>
                <w:rFonts w:cs="Arial"/>
                <w:szCs w:val="18"/>
              </w:rPr>
            </w:pPr>
            <w:ins w:id="2424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247" w:author=" " w:date="2019-05-27T04:43:00Z"/>
                <w:rFonts w:ascii="Arial" w:hAnsi="Arial" w:cs="Arial"/>
                <w:sz w:val="18"/>
                <w:szCs w:val="18"/>
              </w:rPr>
            </w:pPr>
            <w:ins w:id="2424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49" w:author=" " w:date="2019-05-27T04:43:00Z"/>
                <w:rFonts w:ascii="Arial" w:hAnsi="Arial" w:cs="Arial"/>
                <w:sz w:val="18"/>
                <w:szCs w:val="18"/>
              </w:rPr>
            </w:pPr>
            <w:ins w:id="2425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51" w:author=" " w:date="2019-05-27T04:43:00Z"/>
                <w:rFonts w:ascii="Arial" w:hAnsi="Arial" w:cs="Arial"/>
                <w:sz w:val="18"/>
                <w:szCs w:val="18"/>
              </w:rPr>
            </w:pPr>
            <w:ins w:id="2425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53" w:author=" " w:date="2019-05-27T04:43:00Z"/>
                <w:rFonts w:ascii="Arial" w:hAnsi="Arial" w:cs="Arial"/>
                <w:sz w:val="18"/>
                <w:szCs w:val="18"/>
              </w:rPr>
            </w:pPr>
            <w:ins w:id="24254" w:author=" " w:date="2019-05-27T04:43:00Z">
              <w:r w:rsidRPr="00340831">
                <w:rPr>
                  <w:rFonts w:ascii="Arial" w:hAnsi="Arial" w:cs="Arial"/>
                  <w:sz w:val="18"/>
                  <w:szCs w:val="18"/>
                </w:rPr>
                <w:t>None</w:t>
              </w:r>
            </w:ins>
          </w:p>
        </w:tc>
      </w:tr>
      <w:tr w:rsidR="007B2B12" w:rsidRPr="00340831" w:rsidTr="004C693F">
        <w:trPr>
          <w:gridAfter w:val="1"/>
          <w:wAfter w:w="12" w:type="pct"/>
          <w:cantSplit/>
          <w:ins w:id="2425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256" w:author=" " w:date="2019-05-27T04:43:00Z"/>
                <w:rFonts w:ascii="Arial" w:hAnsi="Arial" w:cs="Arial"/>
                <w:color w:val="000000"/>
                <w:sz w:val="18"/>
                <w:szCs w:val="18"/>
                <w:lang w:val="en-US"/>
              </w:rPr>
            </w:pPr>
            <w:ins w:id="24257" w:author=" " w:date="2019-05-27T04:43:00Z">
              <w:r w:rsidRPr="00340831">
                <w:rPr>
                  <w:rFonts w:ascii="Arial" w:hAnsi="Arial" w:cs="Arial"/>
                  <w:color w:val="000000"/>
                  <w:sz w:val="18"/>
                  <w:szCs w:val="18"/>
                  <w:lang w:val="en-US"/>
                </w:rPr>
                <w:lastRenderedPageBreak/>
                <w:t>DC_66A_n261(A-H)_UL_66A_n261H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258" w:author=" " w:date="2019-05-27T04:43:00Z"/>
                <w:rFonts w:ascii="Arial" w:hAnsi="Arial" w:cs="Arial"/>
                <w:color w:val="000000"/>
                <w:sz w:val="18"/>
                <w:szCs w:val="18"/>
                <w:lang w:val="en-US"/>
              </w:rPr>
            </w:pPr>
            <w:ins w:id="2425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60" w:author=" " w:date="2019-05-27T04:43:00Z"/>
                <w:rStyle w:val="af2"/>
                <w:rFonts w:cs="Arial"/>
                <w:szCs w:val="18"/>
              </w:rPr>
            </w:pPr>
            <w:ins w:id="2426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262" w:author=" " w:date="2019-05-27T04:43:00Z"/>
                <w:rFonts w:ascii="Arial" w:hAnsi="Arial" w:cs="Arial"/>
                <w:sz w:val="18"/>
                <w:szCs w:val="18"/>
              </w:rPr>
            </w:pPr>
            <w:ins w:id="2426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64" w:author=" " w:date="2019-05-27T04:43:00Z"/>
                <w:rFonts w:ascii="Arial" w:hAnsi="Arial" w:cs="Arial"/>
                <w:sz w:val="18"/>
                <w:szCs w:val="18"/>
              </w:rPr>
            </w:pPr>
            <w:ins w:id="2426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66" w:author=" " w:date="2019-05-27T04:43:00Z"/>
                <w:rFonts w:ascii="Arial" w:hAnsi="Arial" w:cs="Arial"/>
                <w:sz w:val="18"/>
                <w:szCs w:val="18"/>
              </w:rPr>
            </w:pPr>
            <w:ins w:id="2426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68" w:author=" " w:date="2019-05-27T04:43:00Z"/>
                <w:rFonts w:ascii="Arial" w:hAnsi="Arial" w:cs="Arial"/>
                <w:sz w:val="18"/>
                <w:szCs w:val="18"/>
              </w:rPr>
            </w:pPr>
            <w:ins w:id="24269" w:author=" " w:date="2019-05-27T04:43:00Z">
              <w:r w:rsidRPr="00340831">
                <w:rPr>
                  <w:rFonts w:ascii="Arial" w:hAnsi="Arial" w:cs="Arial"/>
                  <w:sz w:val="18"/>
                  <w:szCs w:val="18"/>
                </w:rPr>
                <w:t>None</w:t>
              </w:r>
            </w:ins>
          </w:p>
        </w:tc>
      </w:tr>
      <w:tr w:rsidR="007B2B12" w:rsidRPr="00340831" w:rsidTr="004C693F">
        <w:trPr>
          <w:gridAfter w:val="1"/>
          <w:wAfter w:w="12" w:type="pct"/>
          <w:cantSplit/>
          <w:ins w:id="2427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271" w:author=" " w:date="2019-05-27T04:43:00Z"/>
                <w:rFonts w:ascii="Arial" w:hAnsi="Arial" w:cs="Arial"/>
                <w:color w:val="000000"/>
                <w:sz w:val="18"/>
                <w:szCs w:val="18"/>
                <w:lang w:val="en-US"/>
              </w:rPr>
            </w:pPr>
            <w:ins w:id="24272" w:author=" " w:date="2019-05-27T04:43:00Z">
              <w:r w:rsidRPr="00340831">
                <w:rPr>
                  <w:rFonts w:ascii="Arial" w:hAnsi="Arial" w:cs="Arial"/>
                  <w:color w:val="000000"/>
                  <w:sz w:val="18"/>
                  <w:szCs w:val="18"/>
                  <w:lang w:val="en-US"/>
                </w:rPr>
                <w:t>DC_66A_n261(G-H)_UL_66A_n261H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273" w:author=" " w:date="2019-05-27T04:43:00Z"/>
                <w:rFonts w:ascii="Arial" w:hAnsi="Arial" w:cs="Arial"/>
                <w:color w:val="000000"/>
                <w:sz w:val="18"/>
                <w:szCs w:val="18"/>
                <w:lang w:val="en-US"/>
              </w:rPr>
            </w:pPr>
            <w:ins w:id="2427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75" w:author=" " w:date="2019-05-27T04:43:00Z"/>
                <w:rStyle w:val="af2"/>
                <w:rFonts w:cs="Arial"/>
                <w:szCs w:val="18"/>
              </w:rPr>
            </w:pPr>
            <w:ins w:id="2427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277" w:author=" " w:date="2019-05-27T04:43:00Z"/>
                <w:rFonts w:ascii="Arial" w:hAnsi="Arial" w:cs="Arial"/>
                <w:sz w:val="18"/>
                <w:szCs w:val="18"/>
              </w:rPr>
            </w:pPr>
            <w:ins w:id="2427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79" w:author=" " w:date="2019-05-27T04:43:00Z"/>
                <w:rFonts w:ascii="Arial" w:hAnsi="Arial" w:cs="Arial"/>
                <w:sz w:val="18"/>
                <w:szCs w:val="18"/>
              </w:rPr>
            </w:pPr>
            <w:ins w:id="2428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81" w:author=" " w:date="2019-05-27T04:43:00Z"/>
                <w:rFonts w:ascii="Arial" w:hAnsi="Arial" w:cs="Arial"/>
                <w:sz w:val="18"/>
                <w:szCs w:val="18"/>
              </w:rPr>
            </w:pPr>
            <w:ins w:id="2428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83" w:author=" " w:date="2019-05-27T04:43:00Z"/>
                <w:rFonts w:ascii="Arial" w:hAnsi="Arial" w:cs="Arial"/>
                <w:sz w:val="18"/>
                <w:szCs w:val="18"/>
              </w:rPr>
            </w:pPr>
            <w:ins w:id="24284" w:author=" " w:date="2019-05-27T04:43:00Z">
              <w:r w:rsidRPr="00340831">
                <w:rPr>
                  <w:rFonts w:ascii="Arial" w:hAnsi="Arial" w:cs="Arial"/>
                  <w:sz w:val="18"/>
                  <w:szCs w:val="18"/>
                </w:rPr>
                <w:t>None</w:t>
              </w:r>
            </w:ins>
          </w:p>
        </w:tc>
      </w:tr>
      <w:tr w:rsidR="007B2B12" w:rsidRPr="00340831" w:rsidTr="004C693F">
        <w:trPr>
          <w:gridAfter w:val="1"/>
          <w:wAfter w:w="12" w:type="pct"/>
          <w:cantSplit/>
          <w:ins w:id="2428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286" w:author=" " w:date="2019-05-27T04:43:00Z"/>
                <w:rFonts w:ascii="Arial" w:hAnsi="Arial" w:cs="Arial"/>
                <w:color w:val="000000"/>
                <w:sz w:val="18"/>
                <w:szCs w:val="18"/>
                <w:lang w:val="en-US"/>
              </w:rPr>
            </w:pPr>
            <w:ins w:id="24287" w:author=" " w:date="2019-05-27T04:43:00Z">
              <w:r w:rsidRPr="00340831">
                <w:rPr>
                  <w:rFonts w:ascii="Arial" w:hAnsi="Arial" w:cs="Arial"/>
                  <w:color w:val="000000"/>
                  <w:sz w:val="18"/>
                  <w:szCs w:val="18"/>
                  <w:lang w:val="en-US"/>
                </w:rPr>
                <w:t>DC_66A_n261(A-H)_UL_66A_n261G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288" w:author=" " w:date="2019-05-27T04:43:00Z"/>
                <w:rFonts w:ascii="Arial" w:hAnsi="Arial" w:cs="Arial"/>
                <w:color w:val="000000"/>
                <w:sz w:val="18"/>
                <w:szCs w:val="18"/>
                <w:lang w:val="en-US"/>
              </w:rPr>
            </w:pPr>
            <w:ins w:id="2428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90" w:author=" " w:date="2019-05-27T04:43:00Z"/>
                <w:rStyle w:val="af2"/>
                <w:rFonts w:cs="Arial"/>
                <w:szCs w:val="18"/>
              </w:rPr>
            </w:pPr>
            <w:ins w:id="2429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292" w:author=" " w:date="2019-05-27T04:43:00Z"/>
                <w:rFonts w:ascii="Arial" w:hAnsi="Arial" w:cs="Arial"/>
                <w:sz w:val="18"/>
                <w:szCs w:val="18"/>
              </w:rPr>
            </w:pPr>
            <w:ins w:id="2429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94" w:author=" " w:date="2019-05-27T04:43:00Z"/>
                <w:rFonts w:ascii="Arial" w:hAnsi="Arial" w:cs="Arial"/>
                <w:sz w:val="18"/>
                <w:szCs w:val="18"/>
              </w:rPr>
            </w:pPr>
            <w:ins w:id="2429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96" w:author=" " w:date="2019-05-27T04:43:00Z"/>
                <w:rFonts w:ascii="Arial" w:hAnsi="Arial" w:cs="Arial"/>
                <w:sz w:val="18"/>
                <w:szCs w:val="18"/>
              </w:rPr>
            </w:pPr>
            <w:ins w:id="2429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98" w:author=" " w:date="2019-05-27T04:43:00Z"/>
                <w:rFonts w:ascii="Arial" w:hAnsi="Arial" w:cs="Arial"/>
                <w:sz w:val="18"/>
                <w:szCs w:val="18"/>
              </w:rPr>
            </w:pPr>
            <w:ins w:id="24299" w:author=" " w:date="2019-05-27T04:43:00Z">
              <w:r w:rsidRPr="00340831">
                <w:rPr>
                  <w:rFonts w:ascii="Arial" w:hAnsi="Arial" w:cs="Arial"/>
                  <w:sz w:val="18"/>
                  <w:szCs w:val="18"/>
                </w:rPr>
                <w:t>None</w:t>
              </w:r>
            </w:ins>
          </w:p>
        </w:tc>
      </w:tr>
      <w:tr w:rsidR="007B2B12" w:rsidRPr="00340831" w:rsidTr="004C693F">
        <w:trPr>
          <w:gridAfter w:val="1"/>
          <w:wAfter w:w="12" w:type="pct"/>
          <w:cantSplit/>
          <w:ins w:id="2430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301" w:author=" " w:date="2019-05-27T04:43:00Z"/>
                <w:rFonts w:ascii="Arial" w:hAnsi="Arial" w:cs="Arial"/>
                <w:color w:val="000000"/>
                <w:sz w:val="18"/>
                <w:szCs w:val="18"/>
                <w:lang w:val="en-US"/>
              </w:rPr>
            </w:pPr>
            <w:ins w:id="24302" w:author=" " w:date="2019-05-27T04:43:00Z">
              <w:r w:rsidRPr="00340831">
                <w:rPr>
                  <w:rFonts w:ascii="Arial" w:hAnsi="Arial" w:cs="Arial"/>
                  <w:color w:val="000000"/>
                  <w:sz w:val="18"/>
                  <w:szCs w:val="18"/>
                  <w:lang w:val="en-US"/>
                </w:rPr>
                <w:t>DC_66A_n261(G-H)_UL_66A_n261G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303" w:author=" " w:date="2019-05-27T04:43:00Z"/>
                <w:rFonts w:ascii="Arial" w:hAnsi="Arial" w:cs="Arial"/>
                <w:color w:val="000000"/>
                <w:sz w:val="18"/>
                <w:szCs w:val="18"/>
                <w:lang w:val="en-US"/>
              </w:rPr>
            </w:pPr>
            <w:ins w:id="2430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05" w:author=" " w:date="2019-05-27T04:43:00Z"/>
                <w:rStyle w:val="af2"/>
                <w:rFonts w:cs="Arial"/>
                <w:szCs w:val="18"/>
              </w:rPr>
            </w:pPr>
            <w:ins w:id="2430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307" w:author=" " w:date="2019-05-27T04:43:00Z"/>
                <w:rFonts w:ascii="Arial" w:hAnsi="Arial" w:cs="Arial"/>
                <w:sz w:val="18"/>
                <w:szCs w:val="18"/>
              </w:rPr>
            </w:pPr>
            <w:ins w:id="2430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09" w:author=" " w:date="2019-05-27T04:43:00Z"/>
                <w:rFonts w:ascii="Arial" w:hAnsi="Arial" w:cs="Arial"/>
                <w:sz w:val="18"/>
                <w:szCs w:val="18"/>
              </w:rPr>
            </w:pPr>
            <w:ins w:id="2431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11" w:author=" " w:date="2019-05-27T04:43:00Z"/>
                <w:rFonts w:ascii="Arial" w:hAnsi="Arial" w:cs="Arial"/>
                <w:sz w:val="18"/>
                <w:szCs w:val="18"/>
              </w:rPr>
            </w:pPr>
            <w:ins w:id="2431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13" w:author=" " w:date="2019-05-27T04:43:00Z"/>
                <w:rFonts w:ascii="Arial" w:hAnsi="Arial" w:cs="Arial"/>
                <w:sz w:val="18"/>
                <w:szCs w:val="18"/>
              </w:rPr>
            </w:pPr>
            <w:ins w:id="24314" w:author=" " w:date="2019-05-27T04:43:00Z">
              <w:r w:rsidRPr="00340831">
                <w:rPr>
                  <w:rFonts w:ascii="Arial" w:hAnsi="Arial" w:cs="Arial"/>
                  <w:sz w:val="18"/>
                  <w:szCs w:val="18"/>
                </w:rPr>
                <w:t>None</w:t>
              </w:r>
            </w:ins>
          </w:p>
        </w:tc>
      </w:tr>
      <w:tr w:rsidR="007B2B12" w:rsidRPr="00340831" w:rsidTr="004C693F">
        <w:trPr>
          <w:gridAfter w:val="1"/>
          <w:wAfter w:w="12" w:type="pct"/>
          <w:cantSplit/>
          <w:ins w:id="2431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316" w:author=" " w:date="2019-05-27T04:43:00Z"/>
                <w:rFonts w:ascii="Arial" w:hAnsi="Arial" w:cs="Arial"/>
                <w:color w:val="000000"/>
                <w:sz w:val="18"/>
                <w:szCs w:val="18"/>
                <w:lang w:val="en-US"/>
              </w:rPr>
            </w:pPr>
            <w:ins w:id="24317" w:author=" " w:date="2019-05-27T04:43:00Z">
              <w:r w:rsidRPr="00340831">
                <w:rPr>
                  <w:rFonts w:ascii="Arial" w:hAnsi="Arial" w:cs="Arial"/>
                  <w:color w:val="000000"/>
                  <w:sz w:val="18"/>
                  <w:szCs w:val="18"/>
                  <w:lang w:val="en-US"/>
                </w:rPr>
                <w:t>DC_66A_n261(A-I)_UL_66A_n261I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318" w:author=" " w:date="2019-05-27T04:43:00Z"/>
                <w:rFonts w:ascii="Arial" w:hAnsi="Arial" w:cs="Arial"/>
                <w:color w:val="000000"/>
                <w:sz w:val="18"/>
                <w:szCs w:val="18"/>
                <w:lang w:val="en-US"/>
              </w:rPr>
            </w:pPr>
            <w:ins w:id="2431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20" w:author=" " w:date="2019-05-27T04:43:00Z"/>
                <w:rStyle w:val="af2"/>
                <w:rFonts w:cs="Arial"/>
                <w:szCs w:val="18"/>
              </w:rPr>
            </w:pPr>
            <w:ins w:id="2432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322" w:author=" " w:date="2019-05-27T04:43:00Z"/>
                <w:rFonts w:ascii="Arial" w:hAnsi="Arial" w:cs="Arial"/>
                <w:sz w:val="18"/>
                <w:szCs w:val="18"/>
              </w:rPr>
            </w:pPr>
            <w:ins w:id="2432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24" w:author=" " w:date="2019-05-27T04:43:00Z"/>
                <w:rFonts w:ascii="Arial" w:hAnsi="Arial" w:cs="Arial"/>
                <w:sz w:val="18"/>
                <w:szCs w:val="18"/>
              </w:rPr>
            </w:pPr>
            <w:ins w:id="2432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26" w:author=" " w:date="2019-05-27T04:43:00Z"/>
                <w:rFonts w:ascii="Arial" w:hAnsi="Arial" w:cs="Arial"/>
                <w:sz w:val="18"/>
                <w:szCs w:val="18"/>
              </w:rPr>
            </w:pPr>
            <w:ins w:id="2432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28" w:author=" " w:date="2019-05-27T04:43:00Z"/>
                <w:rFonts w:ascii="Arial" w:hAnsi="Arial" w:cs="Arial"/>
                <w:sz w:val="18"/>
                <w:szCs w:val="18"/>
              </w:rPr>
            </w:pPr>
            <w:ins w:id="24329" w:author=" " w:date="2019-05-27T04:43:00Z">
              <w:r w:rsidRPr="00340831">
                <w:rPr>
                  <w:rFonts w:ascii="Arial" w:hAnsi="Arial" w:cs="Arial"/>
                  <w:sz w:val="18"/>
                  <w:szCs w:val="18"/>
                </w:rPr>
                <w:t>None</w:t>
              </w:r>
            </w:ins>
          </w:p>
        </w:tc>
      </w:tr>
      <w:tr w:rsidR="007B2B12" w:rsidRPr="00340831" w:rsidTr="004C693F">
        <w:trPr>
          <w:gridAfter w:val="1"/>
          <w:wAfter w:w="12" w:type="pct"/>
          <w:cantSplit/>
          <w:ins w:id="2433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331" w:author=" " w:date="2019-05-27T04:43:00Z"/>
                <w:rFonts w:ascii="Arial" w:hAnsi="Arial" w:cs="Arial"/>
                <w:color w:val="000000"/>
                <w:sz w:val="18"/>
                <w:szCs w:val="18"/>
                <w:lang w:val="en-US"/>
              </w:rPr>
            </w:pPr>
            <w:ins w:id="24332" w:author=" " w:date="2019-05-27T04:43:00Z">
              <w:r w:rsidRPr="00340831">
                <w:rPr>
                  <w:rFonts w:ascii="Arial" w:hAnsi="Arial" w:cs="Arial"/>
                  <w:color w:val="000000"/>
                  <w:sz w:val="18"/>
                  <w:szCs w:val="18"/>
                  <w:lang w:val="en-US"/>
                </w:rPr>
                <w:t>DC_66A_n261(G-I)_UL_66A_n261I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333" w:author=" " w:date="2019-05-27T04:43:00Z"/>
                <w:rFonts w:ascii="Arial" w:hAnsi="Arial" w:cs="Arial"/>
                <w:color w:val="000000"/>
                <w:sz w:val="18"/>
                <w:szCs w:val="18"/>
                <w:lang w:val="en-US"/>
              </w:rPr>
            </w:pPr>
            <w:ins w:id="2433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35" w:author=" " w:date="2019-05-27T04:43:00Z"/>
                <w:rStyle w:val="af2"/>
                <w:rFonts w:cs="Arial"/>
                <w:szCs w:val="18"/>
              </w:rPr>
            </w:pPr>
            <w:ins w:id="2433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337" w:author=" " w:date="2019-05-27T04:43:00Z"/>
                <w:rFonts w:ascii="Arial" w:hAnsi="Arial" w:cs="Arial"/>
                <w:sz w:val="18"/>
                <w:szCs w:val="18"/>
              </w:rPr>
            </w:pPr>
            <w:ins w:id="2433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39" w:author=" " w:date="2019-05-27T04:43:00Z"/>
                <w:rFonts w:ascii="Arial" w:hAnsi="Arial" w:cs="Arial"/>
                <w:sz w:val="18"/>
                <w:szCs w:val="18"/>
              </w:rPr>
            </w:pPr>
            <w:ins w:id="2434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41" w:author=" " w:date="2019-05-27T04:43:00Z"/>
                <w:rFonts w:ascii="Arial" w:hAnsi="Arial" w:cs="Arial"/>
                <w:sz w:val="18"/>
                <w:szCs w:val="18"/>
              </w:rPr>
            </w:pPr>
            <w:ins w:id="2434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43" w:author=" " w:date="2019-05-27T04:43:00Z"/>
                <w:rFonts w:ascii="Arial" w:hAnsi="Arial" w:cs="Arial"/>
                <w:sz w:val="18"/>
                <w:szCs w:val="18"/>
              </w:rPr>
            </w:pPr>
            <w:ins w:id="24344" w:author=" " w:date="2019-05-27T04:43:00Z">
              <w:r w:rsidRPr="00340831">
                <w:rPr>
                  <w:rFonts w:ascii="Arial" w:hAnsi="Arial" w:cs="Arial"/>
                  <w:sz w:val="18"/>
                  <w:szCs w:val="18"/>
                </w:rPr>
                <w:t>None</w:t>
              </w:r>
            </w:ins>
          </w:p>
        </w:tc>
      </w:tr>
      <w:tr w:rsidR="007B2B12" w:rsidRPr="00340831" w:rsidTr="004C693F">
        <w:trPr>
          <w:gridAfter w:val="1"/>
          <w:wAfter w:w="12" w:type="pct"/>
          <w:cantSplit/>
          <w:ins w:id="2434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346" w:author=" " w:date="2019-05-27T04:43:00Z"/>
                <w:rFonts w:ascii="Arial" w:hAnsi="Arial" w:cs="Arial"/>
                <w:color w:val="000000"/>
                <w:sz w:val="18"/>
                <w:szCs w:val="18"/>
                <w:lang w:val="en-US"/>
              </w:rPr>
            </w:pPr>
            <w:ins w:id="24347" w:author=" " w:date="2019-05-27T04:43:00Z">
              <w:r w:rsidRPr="00340831">
                <w:rPr>
                  <w:rFonts w:ascii="Arial" w:hAnsi="Arial" w:cs="Arial"/>
                  <w:color w:val="000000"/>
                  <w:sz w:val="18"/>
                  <w:szCs w:val="18"/>
                  <w:lang w:val="en-US"/>
                </w:rPr>
                <w:t>DC_66A_n261(A-I)_UL_66A_n261H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348" w:author=" " w:date="2019-05-27T04:43:00Z"/>
                <w:rFonts w:ascii="Arial" w:hAnsi="Arial" w:cs="Arial"/>
                <w:color w:val="000000"/>
                <w:sz w:val="18"/>
                <w:szCs w:val="18"/>
                <w:lang w:val="en-US"/>
              </w:rPr>
            </w:pPr>
            <w:ins w:id="2434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50" w:author=" " w:date="2019-05-27T04:43:00Z"/>
                <w:rStyle w:val="af2"/>
                <w:rFonts w:cs="Arial"/>
                <w:szCs w:val="18"/>
              </w:rPr>
            </w:pPr>
            <w:ins w:id="2435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352" w:author=" " w:date="2019-05-27T04:43:00Z"/>
                <w:rFonts w:ascii="Arial" w:hAnsi="Arial" w:cs="Arial"/>
                <w:sz w:val="18"/>
                <w:szCs w:val="18"/>
              </w:rPr>
            </w:pPr>
            <w:ins w:id="2435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54" w:author=" " w:date="2019-05-27T04:43:00Z"/>
                <w:rFonts w:ascii="Arial" w:hAnsi="Arial" w:cs="Arial"/>
                <w:sz w:val="18"/>
                <w:szCs w:val="18"/>
              </w:rPr>
            </w:pPr>
            <w:ins w:id="2435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56" w:author=" " w:date="2019-05-27T04:43:00Z"/>
                <w:rFonts w:ascii="Arial" w:hAnsi="Arial" w:cs="Arial"/>
                <w:sz w:val="18"/>
                <w:szCs w:val="18"/>
              </w:rPr>
            </w:pPr>
            <w:ins w:id="2435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58" w:author=" " w:date="2019-05-27T04:43:00Z"/>
                <w:rFonts w:ascii="Arial" w:hAnsi="Arial" w:cs="Arial"/>
                <w:sz w:val="18"/>
                <w:szCs w:val="18"/>
              </w:rPr>
            </w:pPr>
            <w:ins w:id="24359" w:author=" " w:date="2019-05-27T04:43:00Z">
              <w:r w:rsidRPr="00340831">
                <w:rPr>
                  <w:rFonts w:ascii="Arial" w:hAnsi="Arial" w:cs="Arial"/>
                  <w:sz w:val="18"/>
                  <w:szCs w:val="18"/>
                </w:rPr>
                <w:t>None</w:t>
              </w:r>
            </w:ins>
          </w:p>
        </w:tc>
      </w:tr>
      <w:tr w:rsidR="007B2B12" w:rsidRPr="00340831" w:rsidTr="004C693F">
        <w:trPr>
          <w:gridAfter w:val="1"/>
          <w:wAfter w:w="12" w:type="pct"/>
          <w:cantSplit/>
          <w:ins w:id="2436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361" w:author=" " w:date="2019-05-27T04:43:00Z"/>
                <w:rFonts w:ascii="Arial" w:hAnsi="Arial" w:cs="Arial"/>
                <w:color w:val="000000"/>
                <w:sz w:val="18"/>
                <w:szCs w:val="18"/>
                <w:lang w:val="en-US"/>
              </w:rPr>
            </w:pPr>
            <w:ins w:id="24362" w:author=" " w:date="2019-05-27T04:43:00Z">
              <w:r w:rsidRPr="00340831">
                <w:rPr>
                  <w:rFonts w:ascii="Arial" w:hAnsi="Arial" w:cs="Arial"/>
                  <w:color w:val="000000"/>
                  <w:sz w:val="18"/>
                  <w:szCs w:val="18"/>
                  <w:lang w:val="en-US"/>
                </w:rPr>
                <w:t>DC_66A_n261(A-I)_UL_66A_n261G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363" w:author=" " w:date="2019-05-27T04:43:00Z"/>
                <w:rFonts w:ascii="Arial" w:hAnsi="Arial" w:cs="Arial"/>
                <w:color w:val="000000"/>
                <w:sz w:val="18"/>
                <w:szCs w:val="18"/>
                <w:lang w:val="en-US"/>
              </w:rPr>
            </w:pPr>
            <w:ins w:id="2436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65" w:author=" " w:date="2019-05-27T04:43:00Z"/>
                <w:rStyle w:val="af2"/>
                <w:rFonts w:cs="Arial"/>
                <w:szCs w:val="18"/>
              </w:rPr>
            </w:pPr>
            <w:ins w:id="2436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367" w:author=" " w:date="2019-05-27T04:43:00Z"/>
                <w:rFonts w:ascii="Arial" w:hAnsi="Arial" w:cs="Arial"/>
                <w:sz w:val="18"/>
                <w:szCs w:val="18"/>
              </w:rPr>
            </w:pPr>
            <w:ins w:id="2436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69" w:author=" " w:date="2019-05-27T04:43:00Z"/>
                <w:rFonts w:ascii="Arial" w:hAnsi="Arial" w:cs="Arial"/>
                <w:sz w:val="18"/>
                <w:szCs w:val="18"/>
              </w:rPr>
            </w:pPr>
            <w:ins w:id="2437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71" w:author=" " w:date="2019-05-27T04:43:00Z"/>
                <w:rFonts w:ascii="Arial" w:hAnsi="Arial" w:cs="Arial"/>
                <w:sz w:val="18"/>
                <w:szCs w:val="18"/>
              </w:rPr>
            </w:pPr>
            <w:ins w:id="2437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73" w:author=" " w:date="2019-05-27T04:43:00Z"/>
                <w:rFonts w:ascii="Arial" w:hAnsi="Arial" w:cs="Arial"/>
                <w:sz w:val="18"/>
                <w:szCs w:val="18"/>
              </w:rPr>
            </w:pPr>
            <w:ins w:id="24374" w:author=" " w:date="2019-05-27T04:43:00Z">
              <w:r w:rsidRPr="00340831">
                <w:rPr>
                  <w:rFonts w:ascii="Arial" w:hAnsi="Arial" w:cs="Arial"/>
                  <w:sz w:val="18"/>
                  <w:szCs w:val="18"/>
                </w:rPr>
                <w:t>None</w:t>
              </w:r>
            </w:ins>
          </w:p>
        </w:tc>
      </w:tr>
      <w:tr w:rsidR="007B2B12" w:rsidRPr="00340831" w:rsidTr="004C693F">
        <w:trPr>
          <w:gridAfter w:val="1"/>
          <w:wAfter w:w="12" w:type="pct"/>
          <w:cantSplit/>
          <w:ins w:id="2437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376" w:author=" " w:date="2019-05-27T04:43:00Z"/>
                <w:rFonts w:ascii="Arial" w:hAnsi="Arial" w:cs="Arial"/>
                <w:color w:val="000000"/>
                <w:sz w:val="18"/>
                <w:szCs w:val="18"/>
                <w:lang w:val="en-US"/>
              </w:rPr>
            </w:pPr>
            <w:ins w:id="24377" w:author=" " w:date="2019-05-27T04:43:00Z">
              <w:r w:rsidRPr="00340831">
                <w:rPr>
                  <w:rFonts w:ascii="Arial" w:hAnsi="Arial" w:cs="Arial"/>
                  <w:color w:val="000000"/>
                  <w:sz w:val="18"/>
                  <w:szCs w:val="18"/>
                  <w:lang w:val="en-US"/>
                </w:rPr>
                <w:t>DC_66A_n261(G-I)_UL_66A_n261G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378" w:author=" " w:date="2019-05-27T04:43:00Z"/>
                <w:rFonts w:ascii="Arial" w:hAnsi="Arial" w:cs="Arial"/>
                <w:color w:val="000000"/>
                <w:sz w:val="18"/>
                <w:szCs w:val="18"/>
                <w:lang w:val="en-US"/>
              </w:rPr>
            </w:pPr>
            <w:ins w:id="2437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80" w:author=" " w:date="2019-05-27T04:43:00Z"/>
                <w:rStyle w:val="af2"/>
                <w:rFonts w:cs="Arial"/>
                <w:szCs w:val="18"/>
              </w:rPr>
            </w:pPr>
            <w:ins w:id="2438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382" w:author=" " w:date="2019-05-27T04:43:00Z"/>
                <w:rFonts w:ascii="Arial" w:hAnsi="Arial" w:cs="Arial"/>
                <w:sz w:val="18"/>
                <w:szCs w:val="18"/>
              </w:rPr>
            </w:pPr>
            <w:ins w:id="2438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84" w:author=" " w:date="2019-05-27T04:43:00Z"/>
                <w:rFonts w:ascii="Arial" w:hAnsi="Arial" w:cs="Arial"/>
                <w:sz w:val="18"/>
                <w:szCs w:val="18"/>
              </w:rPr>
            </w:pPr>
            <w:ins w:id="2438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86" w:author=" " w:date="2019-05-27T04:43:00Z"/>
                <w:rFonts w:ascii="Arial" w:hAnsi="Arial" w:cs="Arial"/>
                <w:sz w:val="18"/>
                <w:szCs w:val="18"/>
              </w:rPr>
            </w:pPr>
            <w:ins w:id="2438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88" w:author=" " w:date="2019-05-27T04:43:00Z"/>
                <w:rFonts w:ascii="Arial" w:hAnsi="Arial" w:cs="Arial"/>
                <w:sz w:val="18"/>
                <w:szCs w:val="18"/>
              </w:rPr>
            </w:pPr>
            <w:ins w:id="24389" w:author=" " w:date="2019-05-27T04:43:00Z">
              <w:r w:rsidRPr="00340831">
                <w:rPr>
                  <w:rFonts w:ascii="Arial" w:hAnsi="Arial" w:cs="Arial"/>
                  <w:sz w:val="18"/>
                  <w:szCs w:val="18"/>
                </w:rPr>
                <w:t>None</w:t>
              </w:r>
            </w:ins>
          </w:p>
        </w:tc>
      </w:tr>
      <w:tr w:rsidR="007B2B12" w:rsidRPr="00340831" w:rsidTr="004C693F">
        <w:trPr>
          <w:gridAfter w:val="1"/>
          <w:wAfter w:w="12" w:type="pct"/>
          <w:cantSplit/>
          <w:ins w:id="2439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391" w:author=" " w:date="2019-05-27T04:43:00Z"/>
                <w:rFonts w:ascii="Arial" w:hAnsi="Arial" w:cs="Arial"/>
                <w:color w:val="000000"/>
                <w:sz w:val="18"/>
                <w:szCs w:val="18"/>
                <w:lang w:val="en-US"/>
              </w:rPr>
            </w:pPr>
            <w:ins w:id="24392" w:author=" " w:date="2019-05-27T04:43:00Z">
              <w:r w:rsidRPr="00340831">
                <w:rPr>
                  <w:rFonts w:ascii="Arial" w:hAnsi="Arial" w:cs="Arial"/>
                  <w:color w:val="000000"/>
                  <w:sz w:val="18"/>
                  <w:szCs w:val="18"/>
                  <w:lang w:val="en-US"/>
                </w:rPr>
                <w:t>DC_66A_n261I_UL_66A_n261I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393" w:author=" " w:date="2019-05-27T04:43:00Z"/>
                <w:rFonts w:ascii="Arial" w:hAnsi="Arial" w:cs="Arial"/>
                <w:color w:val="000000"/>
                <w:sz w:val="18"/>
                <w:szCs w:val="18"/>
                <w:lang w:val="en-US"/>
              </w:rPr>
            </w:pPr>
            <w:ins w:id="2439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95" w:author=" " w:date="2019-05-27T04:43:00Z"/>
                <w:rStyle w:val="af2"/>
                <w:rFonts w:cs="Arial"/>
                <w:szCs w:val="18"/>
              </w:rPr>
            </w:pPr>
            <w:ins w:id="2439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397" w:author=" " w:date="2019-05-27T04:43:00Z"/>
                <w:rFonts w:ascii="Arial" w:hAnsi="Arial" w:cs="Arial"/>
                <w:sz w:val="18"/>
                <w:szCs w:val="18"/>
              </w:rPr>
            </w:pPr>
            <w:ins w:id="2439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399" w:author=" " w:date="2019-05-27T04:43:00Z"/>
                <w:rFonts w:ascii="Arial" w:hAnsi="Arial" w:cs="Arial"/>
                <w:sz w:val="18"/>
                <w:szCs w:val="18"/>
              </w:rPr>
            </w:pPr>
            <w:ins w:id="2440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01" w:author=" " w:date="2019-05-27T04:43:00Z"/>
                <w:rFonts w:ascii="Arial" w:hAnsi="Arial" w:cs="Arial"/>
                <w:sz w:val="18"/>
                <w:szCs w:val="18"/>
              </w:rPr>
            </w:pPr>
            <w:ins w:id="2440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03" w:author=" " w:date="2019-05-27T04:43:00Z"/>
                <w:rFonts w:ascii="Arial" w:hAnsi="Arial" w:cs="Arial"/>
                <w:sz w:val="18"/>
                <w:szCs w:val="18"/>
              </w:rPr>
            </w:pPr>
            <w:ins w:id="24404" w:author=" " w:date="2019-05-27T04:43:00Z">
              <w:r w:rsidRPr="00340831">
                <w:rPr>
                  <w:rFonts w:ascii="Arial" w:hAnsi="Arial" w:cs="Arial"/>
                  <w:sz w:val="18"/>
                  <w:szCs w:val="18"/>
                </w:rPr>
                <w:t>None</w:t>
              </w:r>
            </w:ins>
          </w:p>
        </w:tc>
      </w:tr>
      <w:tr w:rsidR="007B2B12" w:rsidRPr="00340831" w:rsidTr="004C693F">
        <w:trPr>
          <w:gridAfter w:val="1"/>
          <w:wAfter w:w="12" w:type="pct"/>
          <w:cantSplit/>
          <w:ins w:id="2440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406" w:author=" " w:date="2019-05-27T04:43:00Z"/>
                <w:rFonts w:ascii="Arial" w:hAnsi="Arial" w:cs="Arial"/>
                <w:color w:val="000000"/>
                <w:sz w:val="18"/>
                <w:szCs w:val="18"/>
                <w:lang w:val="en-US"/>
              </w:rPr>
            </w:pPr>
            <w:ins w:id="24407" w:author=" " w:date="2019-05-27T04:43:00Z">
              <w:r w:rsidRPr="00340831">
                <w:rPr>
                  <w:rFonts w:ascii="Arial" w:hAnsi="Arial" w:cs="Arial"/>
                  <w:color w:val="000000"/>
                  <w:sz w:val="18"/>
                  <w:szCs w:val="18"/>
                  <w:lang w:val="en-US"/>
                </w:rPr>
                <w:t>DC_66A_n261A_UL_66A_n261A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408" w:author=" " w:date="2019-05-27T04:43:00Z"/>
                <w:rFonts w:ascii="Arial" w:hAnsi="Arial" w:cs="Arial"/>
                <w:color w:val="000000"/>
                <w:sz w:val="18"/>
                <w:szCs w:val="18"/>
                <w:lang w:val="en-US"/>
              </w:rPr>
            </w:pPr>
            <w:ins w:id="2440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10" w:author=" " w:date="2019-05-27T04:43:00Z"/>
                <w:rStyle w:val="af2"/>
                <w:rFonts w:cs="Arial"/>
                <w:szCs w:val="18"/>
              </w:rPr>
            </w:pPr>
            <w:ins w:id="2441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412" w:author=" " w:date="2019-05-27T04:43:00Z"/>
                <w:rFonts w:ascii="Arial" w:hAnsi="Arial" w:cs="Arial"/>
                <w:sz w:val="18"/>
                <w:szCs w:val="18"/>
              </w:rPr>
            </w:pPr>
            <w:ins w:id="2441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14" w:author=" " w:date="2019-05-27T04:43:00Z"/>
                <w:rFonts w:ascii="Arial" w:hAnsi="Arial" w:cs="Arial"/>
                <w:sz w:val="18"/>
                <w:szCs w:val="18"/>
              </w:rPr>
            </w:pPr>
            <w:ins w:id="2441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16" w:author=" " w:date="2019-05-27T04:43:00Z"/>
                <w:rFonts w:ascii="Arial" w:hAnsi="Arial" w:cs="Arial"/>
                <w:sz w:val="18"/>
                <w:szCs w:val="18"/>
              </w:rPr>
            </w:pPr>
            <w:ins w:id="2441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18" w:author=" " w:date="2019-05-27T04:43:00Z"/>
                <w:rFonts w:ascii="Arial" w:hAnsi="Arial" w:cs="Arial"/>
                <w:sz w:val="18"/>
                <w:szCs w:val="18"/>
              </w:rPr>
            </w:pPr>
            <w:ins w:id="24419" w:author=" " w:date="2019-05-27T04:43:00Z">
              <w:r w:rsidRPr="00340831">
                <w:rPr>
                  <w:rFonts w:ascii="Arial" w:hAnsi="Arial" w:cs="Arial"/>
                  <w:sz w:val="18"/>
                  <w:szCs w:val="18"/>
                </w:rPr>
                <w:t>None</w:t>
              </w:r>
            </w:ins>
          </w:p>
        </w:tc>
      </w:tr>
      <w:tr w:rsidR="007B2B12" w:rsidRPr="00340831" w:rsidTr="004C693F">
        <w:trPr>
          <w:gridAfter w:val="1"/>
          <w:wAfter w:w="12" w:type="pct"/>
          <w:cantSplit/>
          <w:ins w:id="2442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421" w:author=" " w:date="2019-05-27T04:43:00Z"/>
                <w:rFonts w:ascii="Arial" w:hAnsi="Arial" w:cs="Arial"/>
                <w:color w:val="000000"/>
                <w:sz w:val="18"/>
                <w:szCs w:val="18"/>
                <w:lang w:val="en-US"/>
              </w:rPr>
            </w:pPr>
            <w:ins w:id="24422" w:author=" " w:date="2019-05-27T04:43:00Z">
              <w:r w:rsidRPr="00340831">
                <w:rPr>
                  <w:rFonts w:ascii="Arial" w:hAnsi="Arial" w:cs="Arial"/>
                  <w:color w:val="000000"/>
                  <w:sz w:val="18"/>
                  <w:szCs w:val="18"/>
                  <w:lang w:val="en-US"/>
                </w:rPr>
                <w:t>DC_66A_n261K_UL_66A_n261I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423" w:author=" " w:date="2019-05-27T04:43:00Z"/>
                <w:rFonts w:ascii="Arial" w:hAnsi="Arial" w:cs="Arial"/>
                <w:color w:val="000000"/>
                <w:sz w:val="18"/>
                <w:szCs w:val="18"/>
                <w:lang w:val="en-US"/>
              </w:rPr>
            </w:pPr>
            <w:ins w:id="2442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25" w:author=" " w:date="2019-05-27T04:43:00Z"/>
                <w:rStyle w:val="af2"/>
                <w:rFonts w:cs="Arial"/>
                <w:szCs w:val="18"/>
              </w:rPr>
            </w:pPr>
            <w:ins w:id="2442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427" w:author=" " w:date="2019-05-27T04:43:00Z"/>
                <w:rFonts w:ascii="Arial" w:hAnsi="Arial" w:cs="Arial"/>
                <w:sz w:val="18"/>
                <w:szCs w:val="18"/>
              </w:rPr>
            </w:pPr>
            <w:ins w:id="2442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29" w:author=" " w:date="2019-05-27T04:43:00Z"/>
                <w:rFonts w:ascii="Arial" w:hAnsi="Arial" w:cs="Arial"/>
                <w:sz w:val="18"/>
                <w:szCs w:val="18"/>
              </w:rPr>
            </w:pPr>
            <w:ins w:id="2443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31" w:author=" " w:date="2019-05-27T04:43:00Z"/>
                <w:rFonts w:ascii="Arial" w:hAnsi="Arial" w:cs="Arial"/>
                <w:sz w:val="18"/>
                <w:szCs w:val="18"/>
              </w:rPr>
            </w:pPr>
            <w:ins w:id="2443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33" w:author=" " w:date="2019-05-27T04:43:00Z"/>
                <w:rFonts w:ascii="Arial" w:hAnsi="Arial" w:cs="Arial"/>
                <w:sz w:val="18"/>
                <w:szCs w:val="18"/>
              </w:rPr>
            </w:pPr>
            <w:ins w:id="24434" w:author=" " w:date="2019-05-27T04:43:00Z">
              <w:r w:rsidRPr="00340831">
                <w:rPr>
                  <w:rFonts w:ascii="Arial" w:hAnsi="Arial" w:cs="Arial"/>
                  <w:sz w:val="18"/>
                  <w:szCs w:val="18"/>
                </w:rPr>
                <w:t>None</w:t>
              </w:r>
            </w:ins>
          </w:p>
        </w:tc>
      </w:tr>
      <w:tr w:rsidR="007B2B12" w:rsidRPr="00340831" w:rsidTr="004C693F">
        <w:trPr>
          <w:gridAfter w:val="1"/>
          <w:wAfter w:w="12" w:type="pct"/>
          <w:cantSplit/>
          <w:ins w:id="2443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436" w:author=" " w:date="2019-05-27T04:43:00Z"/>
                <w:rFonts w:ascii="Arial" w:hAnsi="Arial" w:cs="Arial"/>
                <w:color w:val="000000"/>
                <w:sz w:val="18"/>
                <w:szCs w:val="18"/>
                <w:lang w:val="en-US"/>
              </w:rPr>
            </w:pPr>
            <w:ins w:id="24437" w:author=" " w:date="2019-05-27T04:43:00Z">
              <w:r w:rsidRPr="00340831">
                <w:rPr>
                  <w:rFonts w:ascii="Arial" w:hAnsi="Arial" w:cs="Arial"/>
                  <w:color w:val="000000"/>
                  <w:sz w:val="18"/>
                  <w:szCs w:val="18"/>
                  <w:lang w:val="en-US"/>
                </w:rPr>
                <w:t>DC_66A_n261J_UL_66A_n261I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438" w:author=" " w:date="2019-05-27T04:43:00Z"/>
                <w:rFonts w:ascii="Arial" w:hAnsi="Arial" w:cs="Arial"/>
                <w:color w:val="000000"/>
                <w:sz w:val="18"/>
                <w:szCs w:val="18"/>
                <w:lang w:val="en-US"/>
              </w:rPr>
            </w:pPr>
            <w:ins w:id="2443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40" w:author=" " w:date="2019-05-27T04:43:00Z"/>
                <w:rStyle w:val="af2"/>
                <w:rFonts w:cs="Arial"/>
                <w:szCs w:val="18"/>
              </w:rPr>
            </w:pPr>
            <w:ins w:id="2444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442" w:author=" " w:date="2019-05-27T04:43:00Z"/>
                <w:rFonts w:ascii="Arial" w:hAnsi="Arial" w:cs="Arial"/>
                <w:sz w:val="18"/>
                <w:szCs w:val="18"/>
              </w:rPr>
            </w:pPr>
            <w:ins w:id="2444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44" w:author=" " w:date="2019-05-27T04:43:00Z"/>
                <w:rFonts w:ascii="Arial" w:hAnsi="Arial" w:cs="Arial"/>
                <w:sz w:val="18"/>
                <w:szCs w:val="18"/>
              </w:rPr>
            </w:pPr>
            <w:ins w:id="2444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46" w:author=" " w:date="2019-05-27T04:43:00Z"/>
                <w:rFonts w:ascii="Arial" w:hAnsi="Arial" w:cs="Arial"/>
                <w:sz w:val="18"/>
                <w:szCs w:val="18"/>
              </w:rPr>
            </w:pPr>
            <w:ins w:id="2444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48" w:author=" " w:date="2019-05-27T04:43:00Z"/>
                <w:rFonts w:ascii="Arial" w:hAnsi="Arial" w:cs="Arial"/>
                <w:sz w:val="18"/>
                <w:szCs w:val="18"/>
              </w:rPr>
            </w:pPr>
            <w:ins w:id="24449" w:author=" " w:date="2019-05-27T04:43:00Z">
              <w:r w:rsidRPr="00340831">
                <w:rPr>
                  <w:rFonts w:ascii="Arial" w:hAnsi="Arial" w:cs="Arial"/>
                  <w:sz w:val="18"/>
                  <w:szCs w:val="18"/>
                </w:rPr>
                <w:t>None</w:t>
              </w:r>
            </w:ins>
          </w:p>
        </w:tc>
      </w:tr>
      <w:tr w:rsidR="007B2B12" w:rsidRPr="00340831" w:rsidTr="004C693F">
        <w:trPr>
          <w:gridAfter w:val="1"/>
          <w:wAfter w:w="12" w:type="pct"/>
          <w:cantSplit/>
          <w:ins w:id="2445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451" w:author=" " w:date="2019-05-27T04:43:00Z"/>
                <w:rFonts w:ascii="Arial" w:hAnsi="Arial" w:cs="Arial"/>
                <w:color w:val="000000"/>
                <w:sz w:val="18"/>
                <w:szCs w:val="18"/>
                <w:lang w:val="en-US"/>
              </w:rPr>
            </w:pPr>
            <w:ins w:id="24452" w:author=" " w:date="2019-05-27T04:43:00Z">
              <w:r w:rsidRPr="00340831">
                <w:rPr>
                  <w:rFonts w:ascii="Arial" w:hAnsi="Arial" w:cs="Arial"/>
                  <w:color w:val="000000"/>
                  <w:sz w:val="18"/>
                  <w:szCs w:val="18"/>
                  <w:lang w:val="en-US"/>
                </w:rPr>
                <w:t>DC_66A_n261I_UL_66A_n261I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453" w:author=" " w:date="2019-05-27T04:43:00Z"/>
                <w:rFonts w:ascii="Arial" w:hAnsi="Arial" w:cs="Arial"/>
                <w:color w:val="000000"/>
                <w:sz w:val="18"/>
                <w:szCs w:val="18"/>
                <w:lang w:val="en-US"/>
              </w:rPr>
            </w:pPr>
            <w:ins w:id="2445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55" w:author=" " w:date="2019-05-27T04:43:00Z"/>
                <w:rStyle w:val="af2"/>
                <w:rFonts w:cs="Arial"/>
                <w:szCs w:val="18"/>
              </w:rPr>
            </w:pPr>
            <w:ins w:id="2445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457" w:author=" " w:date="2019-05-27T04:43:00Z"/>
                <w:rFonts w:ascii="Arial" w:hAnsi="Arial" w:cs="Arial"/>
                <w:sz w:val="18"/>
                <w:szCs w:val="18"/>
              </w:rPr>
            </w:pPr>
            <w:ins w:id="2445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59" w:author=" " w:date="2019-05-27T04:43:00Z"/>
                <w:rFonts w:ascii="Arial" w:hAnsi="Arial" w:cs="Arial"/>
                <w:sz w:val="18"/>
                <w:szCs w:val="18"/>
              </w:rPr>
            </w:pPr>
            <w:ins w:id="2446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61" w:author=" " w:date="2019-05-27T04:43:00Z"/>
                <w:rFonts w:ascii="Arial" w:hAnsi="Arial" w:cs="Arial"/>
                <w:sz w:val="18"/>
                <w:szCs w:val="18"/>
              </w:rPr>
            </w:pPr>
            <w:ins w:id="2446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63" w:author=" " w:date="2019-05-27T04:43:00Z"/>
                <w:rFonts w:ascii="Arial" w:hAnsi="Arial" w:cs="Arial"/>
                <w:sz w:val="18"/>
                <w:szCs w:val="18"/>
              </w:rPr>
            </w:pPr>
            <w:ins w:id="24464" w:author=" " w:date="2019-05-27T04:43:00Z">
              <w:r w:rsidRPr="00340831">
                <w:rPr>
                  <w:rFonts w:ascii="Arial" w:hAnsi="Arial" w:cs="Arial"/>
                  <w:sz w:val="18"/>
                  <w:szCs w:val="18"/>
                </w:rPr>
                <w:t>None</w:t>
              </w:r>
            </w:ins>
          </w:p>
        </w:tc>
      </w:tr>
      <w:tr w:rsidR="007B2B12" w:rsidRPr="00340831" w:rsidTr="004C693F">
        <w:trPr>
          <w:gridAfter w:val="1"/>
          <w:wAfter w:w="12" w:type="pct"/>
          <w:cantSplit/>
          <w:ins w:id="2446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466" w:author=" " w:date="2019-05-27T04:43:00Z"/>
                <w:rFonts w:ascii="Arial" w:hAnsi="Arial" w:cs="Arial"/>
                <w:color w:val="000000"/>
                <w:sz w:val="18"/>
                <w:szCs w:val="18"/>
                <w:lang w:val="en-US"/>
              </w:rPr>
            </w:pPr>
            <w:ins w:id="24467" w:author=" " w:date="2019-05-27T04:43:00Z">
              <w:r w:rsidRPr="00340831">
                <w:rPr>
                  <w:rFonts w:ascii="Arial" w:hAnsi="Arial" w:cs="Arial"/>
                  <w:color w:val="000000"/>
                  <w:sz w:val="18"/>
                  <w:szCs w:val="18"/>
                  <w:lang w:val="en-US"/>
                </w:rPr>
                <w:t>DC_66A_n261H_UL_66A_n261H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468" w:author=" " w:date="2019-05-27T04:43:00Z"/>
                <w:rFonts w:ascii="Arial" w:hAnsi="Arial" w:cs="Arial"/>
                <w:color w:val="000000"/>
                <w:sz w:val="18"/>
                <w:szCs w:val="18"/>
                <w:lang w:val="en-US"/>
              </w:rPr>
            </w:pPr>
            <w:ins w:id="2446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70" w:author=" " w:date="2019-05-27T04:43:00Z"/>
                <w:rStyle w:val="af2"/>
                <w:rFonts w:cs="Arial"/>
                <w:szCs w:val="18"/>
              </w:rPr>
            </w:pPr>
            <w:ins w:id="2447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472" w:author=" " w:date="2019-05-27T04:43:00Z"/>
                <w:rFonts w:ascii="Arial" w:hAnsi="Arial" w:cs="Arial"/>
                <w:sz w:val="18"/>
                <w:szCs w:val="18"/>
              </w:rPr>
            </w:pPr>
            <w:ins w:id="2447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74" w:author=" " w:date="2019-05-27T04:43:00Z"/>
                <w:rFonts w:ascii="Arial" w:hAnsi="Arial" w:cs="Arial"/>
                <w:sz w:val="18"/>
                <w:szCs w:val="18"/>
              </w:rPr>
            </w:pPr>
            <w:ins w:id="2447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76" w:author=" " w:date="2019-05-27T04:43:00Z"/>
                <w:rFonts w:ascii="Arial" w:hAnsi="Arial" w:cs="Arial"/>
                <w:sz w:val="18"/>
                <w:szCs w:val="18"/>
              </w:rPr>
            </w:pPr>
            <w:ins w:id="2447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78" w:author=" " w:date="2019-05-27T04:43:00Z"/>
                <w:rFonts w:ascii="Arial" w:hAnsi="Arial" w:cs="Arial"/>
                <w:sz w:val="18"/>
                <w:szCs w:val="18"/>
              </w:rPr>
            </w:pPr>
            <w:ins w:id="24479" w:author=" " w:date="2019-05-27T04:43:00Z">
              <w:r w:rsidRPr="00340831">
                <w:rPr>
                  <w:rFonts w:ascii="Arial" w:hAnsi="Arial" w:cs="Arial"/>
                  <w:sz w:val="18"/>
                  <w:szCs w:val="18"/>
                </w:rPr>
                <w:t>None</w:t>
              </w:r>
            </w:ins>
          </w:p>
        </w:tc>
      </w:tr>
      <w:tr w:rsidR="007B2B12" w:rsidRPr="00340831" w:rsidTr="004C693F">
        <w:trPr>
          <w:gridAfter w:val="1"/>
          <w:wAfter w:w="12" w:type="pct"/>
          <w:cantSplit/>
          <w:ins w:id="2448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481" w:author=" " w:date="2019-05-27T04:43:00Z"/>
                <w:rFonts w:ascii="Arial" w:hAnsi="Arial" w:cs="Arial"/>
                <w:color w:val="000000"/>
                <w:sz w:val="18"/>
                <w:szCs w:val="18"/>
                <w:lang w:val="en-US"/>
              </w:rPr>
            </w:pPr>
            <w:ins w:id="24482" w:author=" " w:date="2019-05-27T04:43:00Z">
              <w:r w:rsidRPr="00340831">
                <w:rPr>
                  <w:rFonts w:ascii="Arial" w:hAnsi="Arial" w:cs="Arial"/>
                  <w:color w:val="000000"/>
                  <w:sz w:val="18"/>
                  <w:szCs w:val="18"/>
                  <w:lang w:val="en-US"/>
                </w:rPr>
                <w:t>DC_66A_n261G_UL_66A_n261G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483" w:author=" " w:date="2019-05-27T04:43:00Z"/>
                <w:rFonts w:ascii="Arial" w:hAnsi="Arial" w:cs="Arial"/>
                <w:color w:val="000000"/>
                <w:sz w:val="18"/>
                <w:szCs w:val="18"/>
                <w:lang w:val="en-US"/>
              </w:rPr>
            </w:pPr>
            <w:ins w:id="2448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85" w:author=" " w:date="2019-05-27T04:43:00Z"/>
                <w:rStyle w:val="af2"/>
                <w:rFonts w:cs="Arial"/>
                <w:szCs w:val="18"/>
              </w:rPr>
            </w:pPr>
            <w:ins w:id="2448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487" w:author=" " w:date="2019-05-27T04:43:00Z"/>
                <w:rFonts w:ascii="Arial" w:hAnsi="Arial" w:cs="Arial"/>
                <w:sz w:val="18"/>
                <w:szCs w:val="18"/>
              </w:rPr>
            </w:pPr>
            <w:ins w:id="2448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89" w:author=" " w:date="2019-05-27T04:43:00Z"/>
                <w:rFonts w:ascii="Arial" w:hAnsi="Arial" w:cs="Arial"/>
                <w:sz w:val="18"/>
                <w:szCs w:val="18"/>
              </w:rPr>
            </w:pPr>
            <w:ins w:id="2449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91" w:author=" " w:date="2019-05-27T04:43:00Z"/>
                <w:rFonts w:ascii="Arial" w:hAnsi="Arial" w:cs="Arial"/>
                <w:sz w:val="18"/>
                <w:szCs w:val="18"/>
              </w:rPr>
            </w:pPr>
            <w:ins w:id="2449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493" w:author=" " w:date="2019-05-27T04:43:00Z"/>
                <w:rFonts w:ascii="Arial" w:hAnsi="Arial" w:cs="Arial"/>
                <w:sz w:val="18"/>
                <w:szCs w:val="18"/>
              </w:rPr>
            </w:pPr>
            <w:ins w:id="24494" w:author=" " w:date="2019-05-27T04:43:00Z">
              <w:r w:rsidRPr="00340831">
                <w:rPr>
                  <w:rFonts w:ascii="Arial" w:hAnsi="Arial" w:cs="Arial"/>
                  <w:sz w:val="18"/>
                  <w:szCs w:val="18"/>
                </w:rPr>
                <w:t>None</w:t>
              </w:r>
            </w:ins>
          </w:p>
        </w:tc>
      </w:tr>
      <w:tr w:rsidR="007B2B12" w:rsidRPr="00340831" w:rsidTr="004C693F">
        <w:trPr>
          <w:gridAfter w:val="1"/>
          <w:wAfter w:w="12" w:type="pct"/>
          <w:cantSplit/>
          <w:ins w:id="24495"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496" w:author=" " w:date="2019-05-27T04:43:00Z"/>
                <w:rFonts w:ascii="Arial" w:hAnsi="Arial" w:cs="Arial"/>
                <w:color w:val="000000"/>
                <w:sz w:val="18"/>
                <w:szCs w:val="18"/>
                <w:lang w:val="en-US"/>
              </w:rPr>
            </w:pPr>
            <w:ins w:id="24497" w:author=" " w:date="2019-05-27T04:43:00Z">
              <w:r w:rsidRPr="00340831">
                <w:rPr>
                  <w:rFonts w:ascii="Arial" w:hAnsi="Arial" w:cs="Arial"/>
                  <w:color w:val="000000"/>
                  <w:sz w:val="18"/>
                  <w:szCs w:val="18"/>
                  <w:lang w:val="en-US"/>
                </w:rPr>
                <w:t>DC_66A_n261I_UL_66A_n261H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498" w:author=" " w:date="2019-05-27T04:43:00Z"/>
                <w:rFonts w:ascii="Arial" w:hAnsi="Arial" w:cs="Arial"/>
                <w:color w:val="000000"/>
                <w:sz w:val="18"/>
                <w:szCs w:val="18"/>
                <w:lang w:val="en-US"/>
              </w:rPr>
            </w:pPr>
            <w:ins w:id="24499"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500" w:author=" " w:date="2019-05-27T04:43:00Z"/>
                <w:rStyle w:val="af2"/>
                <w:rFonts w:cs="Arial"/>
                <w:szCs w:val="18"/>
              </w:rPr>
            </w:pPr>
            <w:ins w:id="24501"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502" w:author=" " w:date="2019-05-27T04:43:00Z"/>
                <w:rFonts w:ascii="Arial" w:hAnsi="Arial" w:cs="Arial"/>
                <w:sz w:val="18"/>
                <w:szCs w:val="18"/>
              </w:rPr>
            </w:pPr>
            <w:ins w:id="24503"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504" w:author=" " w:date="2019-05-27T04:43:00Z"/>
                <w:rFonts w:ascii="Arial" w:hAnsi="Arial" w:cs="Arial"/>
                <w:sz w:val="18"/>
                <w:szCs w:val="18"/>
              </w:rPr>
            </w:pPr>
            <w:ins w:id="24505"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506" w:author=" " w:date="2019-05-27T04:43:00Z"/>
                <w:rFonts w:ascii="Arial" w:hAnsi="Arial" w:cs="Arial"/>
                <w:sz w:val="18"/>
                <w:szCs w:val="18"/>
              </w:rPr>
            </w:pPr>
            <w:ins w:id="24507"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508" w:author=" " w:date="2019-05-27T04:43:00Z"/>
                <w:rFonts w:ascii="Arial" w:hAnsi="Arial" w:cs="Arial"/>
                <w:sz w:val="18"/>
                <w:szCs w:val="18"/>
              </w:rPr>
            </w:pPr>
            <w:ins w:id="24509" w:author=" " w:date="2019-05-27T04:43:00Z">
              <w:r w:rsidRPr="00340831">
                <w:rPr>
                  <w:rFonts w:ascii="Arial" w:hAnsi="Arial" w:cs="Arial"/>
                  <w:sz w:val="18"/>
                  <w:szCs w:val="18"/>
                </w:rPr>
                <w:t>None</w:t>
              </w:r>
            </w:ins>
          </w:p>
        </w:tc>
      </w:tr>
      <w:tr w:rsidR="007B2B12" w:rsidRPr="00340831" w:rsidTr="004C693F">
        <w:trPr>
          <w:gridAfter w:val="1"/>
          <w:wAfter w:w="12" w:type="pct"/>
          <w:cantSplit/>
          <w:ins w:id="24510" w:author=" " w:date="2019-05-27T04:43:00Z"/>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spacing w:after="0"/>
              <w:jc w:val="center"/>
              <w:rPr>
                <w:ins w:id="24511" w:author=" " w:date="2019-05-27T04:43:00Z"/>
                <w:rFonts w:ascii="Arial" w:hAnsi="Arial" w:cs="Arial"/>
                <w:color w:val="000000"/>
                <w:sz w:val="18"/>
                <w:szCs w:val="18"/>
                <w:lang w:val="en-US"/>
              </w:rPr>
            </w:pPr>
            <w:ins w:id="24512" w:author=" " w:date="2019-05-27T04:43:00Z">
              <w:r w:rsidRPr="00340831">
                <w:rPr>
                  <w:rFonts w:ascii="Arial" w:hAnsi="Arial" w:cs="Arial"/>
                  <w:color w:val="000000"/>
                  <w:sz w:val="18"/>
                  <w:szCs w:val="18"/>
                  <w:lang w:val="en-US"/>
                </w:rPr>
                <w:t>DC_66A_n261I_UL_66A_n261G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513" w:author=" " w:date="2019-05-27T04:43:00Z"/>
                <w:rFonts w:ascii="Arial" w:hAnsi="Arial" w:cs="Arial"/>
                <w:color w:val="000000"/>
                <w:sz w:val="18"/>
                <w:szCs w:val="18"/>
                <w:lang w:val="en-US"/>
              </w:rPr>
            </w:pPr>
            <w:ins w:id="24514" w:author=" " w:date="2019-05-27T04:43:00Z">
              <w:r w:rsidRPr="00340831">
                <w:rPr>
                  <w:rFonts w:ascii="Arial" w:hAnsi="Arial" w:cs="Arial"/>
                  <w:color w:val="000000"/>
                  <w:lang w:val="en-US"/>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515" w:author=" " w:date="2019-05-27T04:43:00Z"/>
                <w:rStyle w:val="af2"/>
                <w:rFonts w:cs="Arial"/>
                <w:szCs w:val="18"/>
              </w:rPr>
            </w:pPr>
            <w:ins w:id="24516" w:author=" " w:date="2019-05-27T04:43:00Z">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517" w:author=" " w:date="2019-05-27T04:43:00Z"/>
                <w:rFonts w:ascii="Arial" w:hAnsi="Arial" w:cs="Arial"/>
                <w:sz w:val="18"/>
                <w:szCs w:val="18"/>
              </w:rPr>
            </w:pPr>
            <w:ins w:id="24518" w:author=" " w:date="2019-05-27T04:43:00Z">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519" w:author=" " w:date="2019-05-27T04:43:00Z"/>
                <w:rFonts w:ascii="Arial" w:hAnsi="Arial" w:cs="Arial"/>
                <w:sz w:val="18"/>
                <w:szCs w:val="18"/>
              </w:rPr>
            </w:pPr>
            <w:ins w:id="24520" w:author=" " w:date="2019-05-27T04:43:00Z">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521" w:author=" " w:date="2019-05-27T04:43:00Z"/>
                <w:rFonts w:ascii="Arial" w:hAnsi="Arial" w:cs="Arial"/>
                <w:sz w:val="18"/>
                <w:szCs w:val="18"/>
              </w:rPr>
            </w:pPr>
            <w:ins w:id="24522" w:author=" " w:date="2019-05-27T04:43:00Z">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523" w:author=" " w:date="2019-05-27T04:43:00Z"/>
                <w:rFonts w:ascii="Arial" w:hAnsi="Arial" w:cs="Arial"/>
                <w:sz w:val="18"/>
                <w:szCs w:val="18"/>
              </w:rPr>
            </w:pPr>
            <w:ins w:id="24524" w:author=" " w:date="2019-05-27T04:43:00Z">
              <w:r w:rsidRPr="00340831">
                <w:rPr>
                  <w:rFonts w:ascii="Arial" w:hAnsi="Arial" w:cs="Arial"/>
                  <w:sz w:val="18"/>
                  <w:szCs w:val="18"/>
                </w:rPr>
                <w:t>None</w:t>
              </w:r>
            </w:ins>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lastRenderedPageBreak/>
              <w:t>DL_1A_n257M_UL_1A_n257A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DL_1A_n257L_UL_1A_n257A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DL_1A_n257K_UL_1A_n257A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DL_1A_n257J_UL_1A_n257A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DL_1A_n257I_UL_1A_n257A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DL_1A_n257H_UL_1A_n257A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DL_1A_n257G_UL_1A_n257A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L_3A_n257M_UL_3A_n257A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L_3A_n257L_UL_3A_n257A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L_3A_n257K_UL_3A_n257A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L_3A_n257J_UL_3A_n257A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L_3A_n257I_UL_3A_n257A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L_3A_n257H_UL_3A_n257A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L_3A_n257G_UL_3A_n257A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L_5A_n257F_UL_5A_n257A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L_5A_n257E_UL_5A_n257A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L_5A_n257D_UL_5A_n257A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lastRenderedPageBreak/>
              <w:t>D</w:t>
            </w:r>
            <w:r w:rsidRPr="008F103D">
              <w:t>L_5A_n257M_UL_5A_n257A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L_5A_n257L_UL_5A_n257A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L_5A_n257K_UL_5A_n257A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L_5A_n257J_UL_5A_n257A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L_5A_n257I_UL_5A_n257A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L_5A_n257H_UL_5A_n257A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L_5A_n257G_UL_5A_n257A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L_7A_n257F_UL_7A_n257A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L_7A_n257E_UL_7A_n257A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L_7A_n257D_UL_7A_n257A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L_7A_n257M_UL_7A_n257A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L_7A_n257L_UL_7A_n257A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L_7A_n257K_UL_7A_n257A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L_7A_n257J_UL_7A_n257A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L_7A_n257I_UL_7A_n257A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L_7A_n257H_UL_7A_n257A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L_7A_n257G_UL_7A_n257A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lastRenderedPageBreak/>
              <w:t>D</w:t>
            </w:r>
            <w:r w:rsidRPr="008F103D">
              <w:t>L_7A-7A_n257F_UL_7A_n257A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L_7A-7A_n257E_UL_7A_n257A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L_7A-7A_n257D_UL_7A_n257A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L_7A-7A_n257M_UL_7A_n257A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L_7A-7A_n257L_UL_7A_n257A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L_7A-7A_n257K_UL_7A_n257A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L_7A-7A_n257J_UL_7A_n257A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L_7A-7A_n257I_UL_7A_n257A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L_7A-7A_n257H_UL_7A_n257A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L_7A-7A_n257G_UL_7A_n257A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L_8A_n257G_UL_8A_n257A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4C693F" w:rsidP="003F007F">
            <w:pPr>
              <w:pStyle w:val="TAL"/>
            </w:pPr>
            <w:ins w:id="24525" w:author=" " w:date="2019-05-27T05:16:00Z">
              <w:r>
                <w:t>Yes</w:t>
              </w:r>
            </w:ins>
            <w:del w:id="24526" w:author=" " w:date="2019-05-27T05:16:00Z">
              <w:r w:rsidR="00582E84" w:rsidRPr="008F103D" w:rsidDel="004C693F">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4C693F" w:rsidP="003F007F">
            <w:pPr>
              <w:pStyle w:val="TAL"/>
            </w:pPr>
            <w:ins w:id="24527" w:author=" " w:date="2019-05-27T05:16:00Z">
              <w:r>
                <w:t>None</w:t>
              </w:r>
            </w:ins>
            <w:del w:id="24528" w:author=" " w:date="2019-05-27T05:16:00Z">
              <w:r w:rsidR="00582E84" w:rsidRPr="008F103D" w:rsidDel="004C693F">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L_8A_n257H_UL_8A_n257A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29" w:author=" " w:date="2019-05-27T05:16:00Z">
              <w:r w:rsidRPr="00902180">
                <w:t>Yes</w:t>
              </w:r>
            </w:ins>
            <w:del w:id="24530" w:author=" " w:date="2019-05-27T05:16:00Z">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31" w:author=" " w:date="2019-05-27T05:16:00Z">
              <w:r w:rsidRPr="0034265E">
                <w:t>None</w:t>
              </w:r>
            </w:ins>
            <w:del w:id="24532" w:author=" " w:date="2019-05-27T05:16:00Z">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L_8A_n257I_UL_8A_n257A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33" w:author=" " w:date="2019-05-27T05:16:00Z">
              <w:r w:rsidRPr="00902180">
                <w:t>Yes</w:t>
              </w:r>
            </w:ins>
            <w:del w:id="24534" w:author=" " w:date="2019-05-27T05:16:00Z">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35" w:author=" " w:date="2019-05-27T05:16:00Z">
              <w:r w:rsidRPr="0034265E">
                <w:t>None</w:t>
              </w:r>
            </w:ins>
            <w:del w:id="24536" w:author=" " w:date="2019-05-27T05:16:00Z">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L_8A_n257J_UL_8A_n257A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37" w:author=" " w:date="2019-05-27T05:16:00Z">
              <w:r w:rsidRPr="00902180">
                <w:t>Yes</w:t>
              </w:r>
            </w:ins>
            <w:del w:id="24538" w:author=" " w:date="2019-05-27T05:16:00Z">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39" w:author=" " w:date="2019-05-27T05:16:00Z">
              <w:r w:rsidRPr="0034265E">
                <w:t>None</w:t>
              </w:r>
            </w:ins>
            <w:del w:id="24540" w:author=" " w:date="2019-05-27T05:16:00Z">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L_8A_n257K_UL_8A_n257A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41" w:author=" " w:date="2019-05-27T05:16:00Z">
              <w:r w:rsidRPr="00902180">
                <w:t>Yes</w:t>
              </w:r>
            </w:ins>
            <w:del w:id="24542" w:author=" " w:date="2019-05-27T05:16:00Z">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43" w:author=" " w:date="2019-05-27T05:16:00Z">
              <w:r w:rsidRPr="0034265E">
                <w:t>None</w:t>
              </w:r>
            </w:ins>
            <w:del w:id="24544" w:author=" " w:date="2019-05-27T05:16:00Z">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L_8A_n257L_UL_8A_n257A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45" w:author=" " w:date="2019-05-27T05:16:00Z">
              <w:r w:rsidRPr="00902180">
                <w:t>Yes</w:t>
              </w:r>
            </w:ins>
            <w:del w:id="24546" w:author=" " w:date="2019-05-27T05:16:00Z">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47" w:author=" " w:date="2019-05-27T05:16:00Z">
              <w:r w:rsidRPr="0034265E">
                <w:t>None</w:t>
              </w:r>
            </w:ins>
            <w:del w:id="24548" w:author=" " w:date="2019-05-27T05:16:00Z">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L_8A_n257M_UL_8A_n257A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49" w:author=" " w:date="2019-05-27T05:16:00Z">
              <w:r w:rsidRPr="00902180">
                <w:t>Yes</w:t>
              </w:r>
            </w:ins>
            <w:del w:id="24550" w:author=" " w:date="2019-05-27T05:16:00Z">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51" w:author=" " w:date="2019-05-27T05:16:00Z">
              <w:r w:rsidRPr="0034265E">
                <w:t>None</w:t>
              </w:r>
            </w:ins>
            <w:del w:id="24552" w:author=" " w:date="2019-05-27T05:16:00Z">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L_3C_n257A_UL_3A_n257A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53" w:author=" " w:date="2019-05-27T05:16:00Z">
              <w:r w:rsidRPr="00902180">
                <w:t>Yes</w:t>
              </w:r>
            </w:ins>
            <w:del w:id="24554" w:author=" " w:date="2019-05-27T05:16:00Z">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55" w:author=" " w:date="2019-05-27T05:16:00Z">
              <w:r w:rsidRPr="0034265E">
                <w:t>None</w:t>
              </w:r>
            </w:ins>
            <w:del w:id="24556" w:author=" " w:date="2019-05-27T05:16:00Z">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L_3C_n257G_UL_3A_n257A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57" w:author=" " w:date="2019-05-27T05:16:00Z">
              <w:r w:rsidRPr="00902180">
                <w:t>Yes</w:t>
              </w:r>
            </w:ins>
            <w:del w:id="24558" w:author=" " w:date="2019-05-27T05:16:00Z">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59" w:author=" " w:date="2019-05-27T05:16:00Z">
              <w:r w:rsidRPr="0034265E">
                <w:t>None</w:t>
              </w:r>
            </w:ins>
            <w:del w:id="24560" w:author=" " w:date="2019-05-27T05:16:00Z">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L_3C_n257H_UL_3A_n257A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61" w:author=" " w:date="2019-05-27T05:16:00Z">
              <w:r w:rsidRPr="00902180">
                <w:t>Yes</w:t>
              </w:r>
            </w:ins>
            <w:del w:id="24562" w:author=" " w:date="2019-05-27T05:16:00Z">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63" w:author=" " w:date="2019-05-27T05:16:00Z">
              <w:r w:rsidRPr="0034265E">
                <w:t>None</w:t>
              </w:r>
            </w:ins>
            <w:del w:id="24564" w:author=" " w:date="2019-05-27T05:16:00Z">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L_3C_n257I_UL_3A_n257A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65" w:author=" " w:date="2019-05-27T05:16:00Z">
              <w:r w:rsidRPr="00902180">
                <w:t>Yes</w:t>
              </w:r>
            </w:ins>
            <w:del w:id="24566" w:author=" " w:date="2019-05-27T05:16:00Z">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67" w:author=" " w:date="2019-05-27T05:16:00Z">
              <w:r w:rsidRPr="0034265E">
                <w:t>None</w:t>
              </w:r>
            </w:ins>
            <w:del w:id="24568" w:author=" " w:date="2019-05-27T05:16:00Z">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L_3C_n257J_UL_3A_n257A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69" w:author=" " w:date="2019-05-27T05:16:00Z">
              <w:r w:rsidRPr="00902180">
                <w:t>Yes</w:t>
              </w:r>
            </w:ins>
            <w:del w:id="24570" w:author=" " w:date="2019-05-27T05:16:00Z">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71" w:author=" " w:date="2019-05-27T05:16:00Z">
              <w:r w:rsidRPr="0034265E">
                <w:t>None</w:t>
              </w:r>
            </w:ins>
            <w:del w:id="24572" w:author=" " w:date="2019-05-27T05:16:00Z">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L_3C_n257K_UL_3A_n257A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73" w:author=" " w:date="2019-05-27T05:16:00Z">
              <w:r w:rsidRPr="00902180">
                <w:t>Yes</w:t>
              </w:r>
            </w:ins>
            <w:del w:id="24574" w:author=" " w:date="2019-05-27T05:16:00Z">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75" w:author=" " w:date="2019-05-27T05:16:00Z">
              <w:r w:rsidRPr="0034265E">
                <w:t>None</w:t>
              </w:r>
            </w:ins>
            <w:del w:id="24576" w:author=" " w:date="2019-05-27T05:16:00Z">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L_3C_n257L_UL_3A_n257A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77" w:author=" " w:date="2019-05-27T05:16:00Z">
              <w:r w:rsidRPr="00902180">
                <w:t>Yes</w:t>
              </w:r>
            </w:ins>
            <w:del w:id="24578" w:author=" " w:date="2019-05-27T05:16:00Z">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79" w:author=" " w:date="2019-05-27T05:16:00Z">
              <w:r w:rsidRPr="0034265E">
                <w:t>None</w:t>
              </w:r>
            </w:ins>
            <w:del w:id="24580" w:author=" " w:date="2019-05-27T05:16:00Z">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L_3C_n257M_UL_3A_n257A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81" w:author=" " w:date="2019-05-27T05:16:00Z">
              <w:r w:rsidRPr="00902180">
                <w:t>Yes</w:t>
              </w:r>
            </w:ins>
            <w:del w:id="24582" w:author=" " w:date="2019-05-27T05:16:00Z">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583" w:author=" " w:date="2019-05-27T05:16:00Z">
              <w:r w:rsidRPr="0034265E">
                <w:t>None</w:t>
              </w:r>
            </w:ins>
            <w:del w:id="24584" w:author=" " w:date="2019-05-27T05:16:00Z">
              <w:r w:rsidRPr="008F103D" w:rsidDel="00F1227D">
                <w:rPr>
                  <w:rFonts w:hint="eastAsia"/>
                </w:rPr>
                <w:delText>TR will be submitted</w:delText>
              </w:r>
            </w:del>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lastRenderedPageBreak/>
              <w:t>DC_42E_n257D</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DC_42E_n257E</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DC_42E_n257F</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DC_42D_n257D</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DC_42D_n257E</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DC_42D_n257F</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8D612D" w:rsidRPr="008F103D" w:rsidTr="004C693F">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585" w:author=" " w:date="2019-05-27T03:4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4586" w:author=" " w:date="2019-05-27T03:48:00Z"/>
          <w:trPrChange w:id="24587" w:author=" " w:date="2019-05-27T03:48:00Z">
            <w:trPr>
              <w:cantSplit/>
            </w:trPr>
          </w:trPrChange>
        </w:trPr>
        <w:tc>
          <w:tcPr>
            <w:tcW w:w="1445" w:type="pct"/>
            <w:tcBorders>
              <w:top w:val="single" w:sz="4" w:space="0" w:color="auto"/>
              <w:left w:val="single" w:sz="4" w:space="0" w:color="auto"/>
              <w:bottom w:val="single" w:sz="4" w:space="0" w:color="auto"/>
              <w:right w:val="single" w:sz="4" w:space="0" w:color="auto"/>
            </w:tcBorders>
            <w:tcPrChange w:id="24588" w:author=" " w:date="2019-05-27T03:48:00Z">
              <w:tcPr>
                <w:tcW w:w="1510" w:type="pct"/>
                <w:gridSpan w:val="3"/>
                <w:tcBorders>
                  <w:top w:val="single" w:sz="4" w:space="0" w:color="auto"/>
                  <w:left w:val="single" w:sz="4" w:space="0" w:color="auto"/>
                  <w:bottom w:val="single" w:sz="4" w:space="0" w:color="auto"/>
                  <w:right w:val="single" w:sz="4" w:space="0" w:color="auto"/>
                </w:tcBorders>
              </w:tcPr>
            </w:tcPrChange>
          </w:tcPr>
          <w:p w:rsidR="008D612D" w:rsidRPr="009C41C4" w:rsidRDefault="008D612D" w:rsidP="008D612D">
            <w:pPr>
              <w:pStyle w:val="TAL"/>
              <w:rPr>
                <w:ins w:id="24589" w:author=" " w:date="2019-05-27T03:48:00Z"/>
                <w:rFonts w:cs="Arial"/>
                <w:szCs w:val="18"/>
                <w:lang w:val="en-US" w:eastAsia="ja-JP"/>
              </w:rPr>
            </w:pPr>
            <w:ins w:id="24590" w:author=" " w:date="2019-05-27T03:48:00Z">
              <w:r w:rsidRPr="009C41C4">
                <w:rPr>
                  <w:rFonts w:cs="Arial"/>
                  <w:szCs w:val="18"/>
                  <w:lang w:val="en-US" w:eastAsia="ja-JP"/>
                </w:rPr>
                <w:t>DC_1A_n257A_UL_1A_n257A</w:t>
              </w:r>
            </w:ins>
          </w:p>
          <w:p w:rsidR="008D612D" w:rsidRPr="009C41C4" w:rsidRDefault="008D612D" w:rsidP="008D612D">
            <w:pPr>
              <w:pStyle w:val="TAL"/>
              <w:rPr>
                <w:ins w:id="24591" w:author=" " w:date="2019-05-27T03:48:00Z"/>
                <w:rFonts w:cs="Arial"/>
                <w:szCs w:val="18"/>
                <w:lang w:val="en-US" w:eastAsia="ja-JP"/>
              </w:rPr>
            </w:pPr>
            <w:ins w:id="24592" w:author=" " w:date="2019-05-27T03:48:00Z">
              <w:r w:rsidRPr="009C41C4">
                <w:rPr>
                  <w:rFonts w:cs="Arial"/>
                  <w:szCs w:val="18"/>
                  <w:lang w:val="en-US" w:eastAsia="ja-JP"/>
                </w:rPr>
                <w:t>DC_1A_n257G_UL_1A_n257G</w:t>
              </w:r>
            </w:ins>
          </w:p>
          <w:p w:rsidR="008D612D" w:rsidRPr="009C41C4" w:rsidRDefault="008D612D" w:rsidP="008D612D">
            <w:pPr>
              <w:pStyle w:val="TAL"/>
              <w:rPr>
                <w:ins w:id="24593" w:author=" " w:date="2019-05-27T03:48:00Z"/>
                <w:rFonts w:cs="Arial"/>
                <w:szCs w:val="18"/>
                <w:lang w:val="en-US" w:eastAsia="ja-JP"/>
              </w:rPr>
            </w:pPr>
            <w:ins w:id="24594" w:author=" " w:date="2019-05-27T03:48:00Z">
              <w:r w:rsidRPr="009C41C4">
                <w:rPr>
                  <w:rFonts w:cs="Arial"/>
                  <w:szCs w:val="18"/>
                  <w:lang w:val="en-US" w:eastAsia="ja-JP"/>
                </w:rPr>
                <w:t>DC_1A_n257H_UL_1A_n257G</w:t>
              </w:r>
            </w:ins>
          </w:p>
          <w:p w:rsidR="008D612D" w:rsidRPr="009C41C4" w:rsidRDefault="008D612D" w:rsidP="008D612D">
            <w:pPr>
              <w:pStyle w:val="TAL"/>
              <w:rPr>
                <w:ins w:id="24595" w:author=" " w:date="2019-05-27T03:48:00Z"/>
                <w:rFonts w:cs="Arial"/>
                <w:szCs w:val="18"/>
                <w:lang w:val="en-US" w:eastAsia="ja-JP"/>
              </w:rPr>
            </w:pPr>
            <w:ins w:id="24596" w:author=" " w:date="2019-05-27T03:48:00Z">
              <w:r w:rsidRPr="009C41C4">
                <w:rPr>
                  <w:rFonts w:cs="Arial"/>
                  <w:szCs w:val="18"/>
                  <w:lang w:val="en-US" w:eastAsia="ja-JP"/>
                </w:rPr>
                <w:t>DC_1A_n257H_UL_1A_n257H</w:t>
              </w:r>
            </w:ins>
          </w:p>
          <w:p w:rsidR="008D612D" w:rsidRPr="009C41C4" w:rsidRDefault="008D612D" w:rsidP="008D612D">
            <w:pPr>
              <w:pStyle w:val="TAL"/>
              <w:rPr>
                <w:ins w:id="24597" w:author=" " w:date="2019-05-27T03:48:00Z"/>
                <w:rFonts w:cs="Arial"/>
                <w:szCs w:val="18"/>
                <w:lang w:val="en-US" w:eastAsia="ja-JP"/>
              </w:rPr>
            </w:pPr>
            <w:ins w:id="24598" w:author=" " w:date="2019-05-27T03:48:00Z">
              <w:r w:rsidRPr="009C41C4">
                <w:rPr>
                  <w:rFonts w:cs="Arial"/>
                  <w:szCs w:val="18"/>
                  <w:lang w:val="en-US" w:eastAsia="ja-JP"/>
                </w:rPr>
                <w:t>DC_1A_n257I_UL_1A_n257G</w:t>
              </w:r>
            </w:ins>
          </w:p>
          <w:p w:rsidR="008D612D" w:rsidRPr="009C41C4" w:rsidRDefault="008D612D" w:rsidP="008D612D">
            <w:pPr>
              <w:pStyle w:val="TAL"/>
              <w:rPr>
                <w:ins w:id="24599" w:author=" " w:date="2019-05-27T03:48:00Z"/>
                <w:rFonts w:cs="Arial"/>
                <w:szCs w:val="18"/>
                <w:lang w:val="en-US" w:eastAsia="ja-JP"/>
              </w:rPr>
            </w:pPr>
            <w:ins w:id="24600" w:author=" " w:date="2019-05-27T03:48:00Z">
              <w:r w:rsidRPr="009C41C4">
                <w:rPr>
                  <w:rFonts w:cs="Arial"/>
                  <w:szCs w:val="18"/>
                  <w:lang w:val="en-US" w:eastAsia="ja-JP"/>
                </w:rPr>
                <w:t>DC_1A_n257I_UL_1A_n257H</w:t>
              </w:r>
            </w:ins>
          </w:p>
          <w:p w:rsidR="008D612D" w:rsidRPr="009C41C4" w:rsidRDefault="008D612D" w:rsidP="008D612D">
            <w:pPr>
              <w:pStyle w:val="TAL"/>
              <w:rPr>
                <w:ins w:id="24601" w:author=" " w:date="2019-05-27T03:48:00Z"/>
                <w:rFonts w:cs="Arial"/>
                <w:szCs w:val="18"/>
                <w:lang w:val="en-US" w:eastAsia="ja-JP"/>
              </w:rPr>
            </w:pPr>
            <w:ins w:id="24602" w:author=" " w:date="2019-05-27T03:48:00Z">
              <w:r w:rsidRPr="009C41C4">
                <w:rPr>
                  <w:rFonts w:cs="Arial"/>
                  <w:szCs w:val="18"/>
                  <w:lang w:val="en-US" w:eastAsia="ja-JP"/>
                </w:rPr>
                <w:t>DC_1A_n257I_UL_1A_n257I</w:t>
              </w:r>
            </w:ins>
          </w:p>
          <w:p w:rsidR="008D612D" w:rsidRPr="009C41C4" w:rsidRDefault="008D612D" w:rsidP="008D612D">
            <w:pPr>
              <w:pStyle w:val="TAL"/>
              <w:rPr>
                <w:ins w:id="24603" w:author=" " w:date="2019-05-27T03:48:00Z"/>
                <w:rFonts w:cs="Arial"/>
                <w:szCs w:val="18"/>
                <w:lang w:val="en-US" w:eastAsia="ja-JP"/>
              </w:rPr>
            </w:pPr>
            <w:ins w:id="24604" w:author=" " w:date="2019-05-27T03:48:00Z">
              <w:r w:rsidRPr="009C41C4">
                <w:rPr>
                  <w:rFonts w:cs="Arial"/>
                  <w:szCs w:val="18"/>
                  <w:lang w:val="en-US" w:eastAsia="ja-JP"/>
                </w:rPr>
                <w:t>DC_1A_n257J_UL_1A_n257G</w:t>
              </w:r>
            </w:ins>
          </w:p>
          <w:p w:rsidR="008D612D" w:rsidRPr="009C41C4" w:rsidRDefault="008D612D" w:rsidP="008D612D">
            <w:pPr>
              <w:pStyle w:val="TAL"/>
              <w:rPr>
                <w:ins w:id="24605" w:author=" " w:date="2019-05-27T03:48:00Z"/>
                <w:rFonts w:cs="Arial"/>
                <w:szCs w:val="18"/>
                <w:lang w:val="en-US" w:eastAsia="ja-JP"/>
              </w:rPr>
            </w:pPr>
            <w:ins w:id="24606" w:author=" " w:date="2019-05-27T03:48:00Z">
              <w:r w:rsidRPr="009C41C4">
                <w:rPr>
                  <w:rFonts w:cs="Arial"/>
                  <w:szCs w:val="18"/>
                  <w:lang w:val="en-US" w:eastAsia="ja-JP"/>
                </w:rPr>
                <w:t>DC_1A_n257J_UL_1A_n257H</w:t>
              </w:r>
            </w:ins>
          </w:p>
          <w:p w:rsidR="008D612D" w:rsidRPr="009C41C4" w:rsidRDefault="008D612D" w:rsidP="008D612D">
            <w:pPr>
              <w:pStyle w:val="TAL"/>
              <w:rPr>
                <w:ins w:id="24607" w:author=" " w:date="2019-05-27T03:48:00Z"/>
                <w:rFonts w:cs="Arial"/>
                <w:szCs w:val="18"/>
                <w:lang w:val="en-US" w:eastAsia="ja-JP"/>
              </w:rPr>
            </w:pPr>
            <w:ins w:id="24608" w:author=" " w:date="2019-05-27T03:48:00Z">
              <w:r w:rsidRPr="009C41C4">
                <w:rPr>
                  <w:rFonts w:cs="Arial"/>
                  <w:szCs w:val="18"/>
                  <w:lang w:val="en-US" w:eastAsia="ja-JP"/>
                </w:rPr>
                <w:t>DC_1A_n257J_UL_1A_n257I</w:t>
              </w:r>
            </w:ins>
          </w:p>
          <w:p w:rsidR="008D612D" w:rsidRPr="009C41C4" w:rsidRDefault="008D612D" w:rsidP="008D612D">
            <w:pPr>
              <w:pStyle w:val="TAL"/>
              <w:rPr>
                <w:ins w:id="24609" w:author=" " w:date="2019-05-27T03:48:00Z"/>
                <w:rFonts w:cs="Arial"/>
                <w:szCs w:val="18"/>
                <w:lang w:val="en-US" w:eastAsia="ja-JP"/>
              </w:rPr>
            </w:pPr>
            <w:ins w:id="24610" w:author=" " w:date="2019-05-27T03:48:00Z">
              <w:r w:rsidRPr="009C41C4">
                <w:rPr>
                  <w:rFonts w:cs="Arial"/>
                  <w:szCs w:val="18"/>
                  <w:lang w:val="en-US" w:eastAsia="ja-JP"/>
                </w:rPr>
                <w:t>DC_1A_n257J_UL_1A_n257J</w:t>
              </w:r>
            </w:ins>
          </w:p>
          <w:p w:rsidR="008D612D" w:rsidRPr="009C41C4" w:rsidRDefault="008D612D" w:rsidP="008D612D">
            <w:pPr>
              <w:pStyle w:val="TAL"/>
              <w:rPr>
                <w:ins w:id="24611" w:author=" " w:date="2019-05-27T03:48:00Z"/>
                <w:rFonts w:cs="Arial"/>
                <w:szCs w:val="18"/>
                <w:lang w:val="en-US" w:eastAsia="ja-JP"/>
              </w:rPr>
            </w:pPr>
            <w:ins w:id="24612" w:author=" " w:date="2019-05-27T03:48:00Z">
              <w:r w:rsidRPr="009C41C4">
                <w:rPr>
                  <w:rFonts w:cs="Arial"/>
                  <w:szCs w:val="18"/>
                  <w:lang w:val="en-US" w:eastAsia="ja-JP"/>
                </w:rPr>
                <w:t>DC_1A_n257K_UL_1A_n257G</w:t>
              </w:r>
            </w:ins>
          </w:p>
          <w:p w:rsidR="008D612D" w:rsidRPr="009C41C4" w:rsidRDefault="008D612D" w:rsidP="008D612D">
            <w:pPr>
              <w:pStyle w:val="TAL"/>
              <w:rPr>
                <w:ins w:id="24613" w:author=" " w:date="2019-05-27T03:48:00Z"/>
                <w:rFonts w:cs="Arial"/>
                <w:szCs w:val="18"/>
                <w:lang w:val="en-US" w:eastAsia="ja-JP"/>
              </w:rPr>
            </w:pPr>
            <w:ins w:id="24614" w:author=" " w:date="2019-05-27T03:48:00Z">
              <w:r w:rsidRPr="009C41C4">
                <w:rPr>
                  <w:rFonts w:cs="Arial"/>
                  <w:szCs w:val="18"/>
                  <w:lang w:val="en-US" w:eastAsia="ja-JP"/>
                </w:rPr>
                <w:t>DC_1A_n257K_UL_1A_n257H</w:t>
              </w:r>
            </w:ins>
          </w:p>
          <w:p w:rsidR="008D612D" w:rsidRPr="009C41C4" w:rsidRDefault="008D612D" w:rsidP="008D612D">
            <w:pPr>
              <w:pStyle w:val="TAL"/>
              <w:rPr>
                <w:ins w:id="24615" w:author=" " w:date="2019-05-27T03:48:00Z"/>
                <w:rFonts w:cs="Arial"/>
                <w:szCs w:val="18"/>
                <w:lang w:val="en-US" w:eastAsia="ja-JP"/>
              </w:rPr>
            </w:pPr>
            <w:ins w:id="24616" w:author=" " w:date="2019-05-27T03:48:00Z">
              <w:r w:rsidRPr="009C41C4">
                <w:rPr>
                  <w:rFonts w:cs="Arial"/>
                  <w:szCs w:val="18"/>
                  <w:lang w:val="en-US" w:eastAsia="ja-JP"/>
                </w:rPr>
                <w:t>DC_1A_n257K_UL_1A_n257I</w:t>
              </w:r>
            </w:ins>
          </w:p>
          <w:p w:rsidR="008D612D" w:rsidRPr="009C41C4" w:rsidRDefault="008D612D" w:rsidP="008D612D">
            <w:pPr>
              <w:pStyle w:val="TAL"/>
              <w:rPr>
                <w:ins w:id="24617" w:author=" " w:date="2019-05-27T03:48:00Z"/>
                <w:rFonts w:cs="Arial"/>
                <w:szCs w:val="18"/>
                <w:lang w:val="en-US" w:eastAsia="ja-JP"/>
              </w:rPr>
            </w:pPr>
            <w:ins w:id="24618" w:author=" " w:date="2019-05-27T03:48:00Z">
              <w:r w:rsidRPr="009C41C4">
                <w:rPr>
                  <w:rFonts w:cs="Arial"/>
                  <w:szCs w:val="18"/>
                  <w:lang w:val="en-US" w:eastAsia="ja-JP"/>
                </w:rPr>
                <w:t>DC_1A_n257K_UL_1A_n257J</w:t>
              </w:r>
            </w:ins>
          </w:p>
          <w:p w:rsidR="008D612D" w:rsidRPr="009C41C4" w:rsidRDefault="008D612D" w:rsidP="008D612D">
            <w:pPr>
              <w:pStyle w:val="TAL"/>
              <w:rPr>
                <w:ins w:id="24619" w:author=" " w:date="2019-05-27T03:48:00Z"/>
                <w:rFonts w:cs="Arial"/>
                <w:szCs w:val="18"/>
                <w:lang w:val="en-US" w:eastAsia="ja-JP"/>
              </w:rPr>
            </w:pPr>
            <w:ins w:id="24620" w:author=" " w:date="2019-05-27T03:48:00Z">
              <w:r w:rsidRPr="009C41C4">
                <w:rPr>
                  <w:rFonts w:cs="Arial"/>
                  <w:szCs w:val="18"/>
                  <w:lang w:val="en-US" w:eastAsia="ja-JP"/>
                </w:rPr>
                <w:t>DC_1A_n257K_UL_1A_n257K</w:t>
              </w:r>
            </w:ins>
          </w:p>
          <w:p w:rsidR="008D612D" w:rsidRPr="009C41C4" w:rsidRDefault="008D612D" w:rsidP="008D612D">
            <w:pPr>
              <w:pStyle w:val="TAL"/>
              <w:rPr>
                <w:ins w:id="24621" w:author=" " w:date="2019-05-27T03:48:00Z"/>
                <w:rFonts w:cs="Arial"/>
                <w:szCs w:val="18"/>
                <w:lang w:val="en-US" w:eastAsia="ja-JP"/>
              </w:rPr>
            </w:pPr>
            <w:ins w:id="24622" w:author=" " w:date="2019-05-27T03:48:00Z">
              <w:r w:rsidRPr="009C41C4">
                <w:rPr>
                  <w:rFonts w:cs="Arial"/>
                  <w:szCs w:val="18"/>
                  <w:lang w:val="en-US" w:eastAsia="ja-JP"/>
                </w:rPr>
                <w:t>DC_1A_n257L_UL_1A_n257G</w:t>
              </w:r>
            </w:ins>
          </w:p>
          <w:p w:rsidR="008D612D" w:rsidRPr="009C41C4" w:rsidRDefault="008D612D" w:rsidP="008D612D">
            <w:pPr>
              <w:pStyle w:val="TAL"/>
              <w:rPr>
                <w:ins w:id="24623" w:author=" " w:date="2019-05-27T03:48:00Z"/>
                <w:rFonts w:cs="Arial"/>
                <w:szCs w:val="18"/>
                <w:lang w:val="en-US" w:eastAsia="ja-JP"/>
              </w:rPr>
            </w:pPr>
            <w:ins w:id="24624" w:author=" " w:date="2019-05-27T03:48:00Z">
              <w:r w:rsidRPr="009C41C4">
                <w:rPr>
                  <w:rFonts w:cs="Arial"/>
                  <w:szCs w:val="18"/>
                  <w:lang w:val="en-US" w:eastAsia="ja-JP"/>
                </w:rPr>
                <w:t>DC_1A_n257L_UL_1A_n257H</w:t>
              </w:r>
            </w:ins>
          </w:p>
          <w:p w:rsidR="008D612D" w:rsidRPr="009C41C4" w:rsidRDefault="008D612D" w:rsidP="008D612D">
            <w:pPr>
              <w:pStyle w:val="TAL"/>
              <w:rPr>
                <w:ins w:id="24625" w:author=" " w:date="2019-05-27T03:48:00Z"/>
                <w:rFonts w:cs="Arial"/>
                <w:szCs w:val="18"/>
                <w:lang w:val="en-US" w:eastAsia="ja-JP"/>
              </w:rPr>
            </w:pPr>
            <w:ins w:id="24626" w:author=" " w:date="2019-05-27T03:48:00Z">
              <w:r w:rsidRPr="009C41C4">
                <w:rPr>
                  <w:rFonts w:cs="Arial"/>
                  <w:szCs w:val="18"/>
                  <w:lang w:val="en-US" w:eastAsia="ja-JP"/>
                </w:rPr>
                <w:t>DC_1A_n257L_UL_1A_n257I</w:t>
              </w:r>
            </w:ins>
          </w:p>
          <w:p w:rsidR="008D612D" w:rsidRPr="009C41C4" w:rsidRDefault="008D612D" w:rsidP="008D612D">
            <w:pPr>
              <w:pStyle w:val="TAL"/>
              <w:rPr>
                <w:ins w:id="24627" w:author=" " w:date="2019-05-27T03:48:00Z"/>
                <w:rFonts w:cs="Arial"/>
                <w:szCs w:val="18"/>
                <w:lang w:val="en-US" w:eastAsia="ja-JP"/>
              </w:rPr>
            </w:pPr>
            <w:ins w:id="24628" w:author=" " w:date="2019-05-27T03:48:00Z">
              <w:r w:rsidRPr="009C41C4">
                <w:rPr>
                  <w:rFonts w:cs="Arial"/>
                  <w:szCs w:val="18"/>
                  <w:lang w:val="en-US" w:eastAsia="ja-JP"/>
                </w:rPr>
                <w:t>DC_1A_n257L_UL_1A_n257J</w:t>
              </w:r>
            </w:ins>
          </w:p>
          <w:p w:rsidR="008D612D" w:rsidRPr="009C41C4" w:rsidRDefault="008D612D" w:rsidP="008D612D">
            <w:pPr>
              <w:pStyle w:val="TAL"/>
              <w:rPr>
                <w:ins w:id="24629" w:author=" " w:date="2019-05-27T03:48:00Z"/>
                <w:rFonts w:cs="Arial"/>
                <w:szCs w:val="18"/>
                <w:lang w:val="en-US" w:eastAsia="ja-JP"/>
              </w:rPr>
            </w:pPr>
            <w:ins w:id="24630" w:author=" " w:date="2019-05-27T03:48:00Z">
              <w:r w:rsidRPr="009C41C4">
                <w:rPr>
                  <w:rFonts w:cs="Arial"/>
                  <w:szCs w:val="18"/>
                  <w:lang w:val="en-US" w:eastAsia="ja-JP"/>
                </w:rPr>
                <w:t>DC_1A_n257L_UL_1A_n257K</w:t>
              </w:r>
            </w:ins>
          </w:p>
          <w:p w:rsidR="008D612D" w:rsidRPr="009C41C4" w:rsidRDefault="008D612D" w:rsidP="008D612D">
            <w:pPr>
              <w:pStyle w:val="TAL"/>
              <w:rPr>
                <w:ins w:id="24631" w:author=" " w:date="2019-05-27T03:48:00Z"/>
                <w:rFonts w:cs="Arial"/>
                <w:szCs w:val="18"/>
                <w:lang w:val="en-US" w:eastAsia="ja-JP"/>
              </w:rPr>
            </w:pPr>
            <w:ins w:id="24632" w:author=" " w:date="2019-05-27T03:48:00Z">
              <w:r w:rsidRPr="009C41C4">
                <w:rPr>
                  <w:rFonts w:cs="Arial"/>
                  <w:szCs w:val="18"/>
                  <w:lang w:val="en-US" w:eastAsia="ja-JP"/>
                </w:rPr>
                <w:t>DC_1A_n257L_UL_1A_n257L</w:t>
              </w:r>
            </w:ins>
          </w:p>
          <w:p w:rsidR="008D612D" w:rsidRPr="009C41C4" w:rsidRDefault="008D612D" w:rsidP="008D612D">
            <w:pPr>
              <w:pStyle w:val="TAL"/>
              <w:rPr>
                <w:ins w:id="24633" w:author=" " w:date="2019-05-27T03:48:00Z"/>
                <w:rFonts w:cs="Arial"/>
                <w:szCs w:val="18"/>
                <w:lang w:val="en-US" w:eastAsia="ja-JP"/>
              </w:rPr>
            </w:pPr>
            <w:ins w:id="24634" w:author=" " w:date="2019-05-27T03:48:00Z">
              <w:r w:rsidRPr="009C41C4">
                <w:rPr>
                  <w:rFonts w:cs="Arial"/>
                  <w:szCs w:val="18"/>
                  <w:lang w:val="en-US" w:eastAsia="ja-JP"/>
                </w:rPr>
                <w:t>DC_1A_n257M_UL_1A_n257G</w:t>
              </w:r>
            </w:ins>
          </w:p>
          <w:p w:rsidR="008D612D" w:rsidRPr="009C41C4" w:rsidRDefault="008D612D" w:rsidP="008D612D">
            <w:pPr>
              <w:pStyle w:val="TAL"/>
              <w:rPr>
                <w:ins w:id="24635" w:author=" " w:date="2019-05-27T03:48:00Z"/>
                <w:rFonts w:cs="Arial"/>
                <w:szCs w:val="18"/>
                <w:lang w:val="en-US" w:eastAsia="ja-JP"/>
              </w:rPr>
            </w:pPr>
            <w:ins w:id="24636" w:author=" " w:date="2019-05-27T03:48:00Z">
              <w:r w:rsidRPr="009C41C4">
                <w:rPr>
                  <w:rFonts w:cs="Arial"/>
                  <w:szCs w:val="18"/>
                  <w:lang w:val="en-US" w:eastAsia="ja-JP"/>
                </w:rPr>
                <w:t>DC_1A_n257M_UL_1A_n257H</w:t>
              </w:r>
            </w:ins>
          </w:p>
          <w:p w:rsidR="008D612D" w:rsidRPr="009C41C4" w:rsidRDefault="008D612D" w:rsidP="008D612D">
            <w:pPr>
              <w:pStyle w:val="TAL"/>
              <w:rPr>
                <w:ins w:id="24637" w:author=" " w:date="2019-05-27T03:48:00Z"/>
                <w:rFonts w:cs="Arial"/>
                <w:szCs w:val="18"/>
                <w:lang w:val="en-US" w:eastAsia="ja-JP"/>
              </w:rPr>
            </w:pPr>
            <w:ins w:id="24638" w:author=" " w:date="2019-05-27T03:48:00Z">
              <w:r w:rsidRPr="009C41C4">
                <w:rPr>
                  <w:rFonts w:cs="Arial"/>
                  <w:szCs w:val="18"/>
                  <w:lang w:val="en-US" w:eastAsia="ja-JP"/>
                </w:rPr>
                <w:t>DC_1A_n257M_UL_1A_n257I</w:t>
              </w:r>
            </w:ins>
          </w:p>
          <w:p w:rsidR="008D612D" w:rsidRPr="009C41C4" w:rsidRDefault="008D612D" w:rsidP="008D612D">
            <w:pPr>
              <w:pStyle w:val="TAL"/>
              <w:rPr>
                <w:ins w:id="24639" w:author=" " w:date="2019-05-27T03:48:00Z"/>
                <w:rFonts w:cs="Arial"/>
                <w:szCs w:val="18"/>
                <w:lang w:val="en-US" w:eastAsia="ja-JP"/>
              </w:rPr>
            </w:pPr>
            <w:ins w:id="24640" w:author=" " w:date="2019-05-27T03:48:00Z">
              <w:r w:rsidRPr="009C41C4">
                <w:rPr>
                  <w:rFonts w:cs="Arial"/>
                  <w:szCs w:val="18"/>
                  <w:lang w:val="en-US" w:eastAsia="ja-JP"/>
                </w:rPr>
                <w:t>DC_1A_n257M_UL_1A_n257J</w:t>
              </w:r>
            </w:ins>
          </w:p>
          <w:p w:rsidR="008D612D" w:rsidRPr="009C41C4" w:rsidRDefault="008D612D" w:rsidP="008D612D">
            <w:pPr>
              <w:pStyle w:val="TAL"/>
              <w:rPr>
                <w:ins w:id="24641" w:author=" " w:date="2019-05-27T03:48:00Z"/>
                <w:rFonts w:cs="Arial"/>
                <w:szCs w:val="18"/>
                <w:lang w:val="en-US" w:eastAsia="ja-JP"/>
              </w:rPr>
            </w:pPr>
            <w:ins w:id="24642" w:author=" " w:date="2019-05-27T03:48:00Z">
              <w:r w:rsidRPr="009C41C4">
                <w:rPr>
                  <w:rFonts w:cs="Arial"/>
                  <w:szCs w:val="18"/>
                  <w:lang w:val="en-US" w:eastAsia="ja-JP"/>
                </w:rPr>
                <w:t>DC_1A_n257M_UL_1A_n257K</w:t>
              </w:r>
            </w:ins>
          </w:p>
          <w:p w:rsidR="008D612D" w:rsidRPr="008F103D" w:rsidRDefault="008D612D" w:rsidP="008D612D">
            <w:pPr>
              <w:pStyle w:val="TAL"/>
              <w:rPr>
                <w:ins w:id="24643" w:author=" " w:date="2019-05-27T03:48:00Z"/>
              </w:rPr>
            </w:pPr>
            <w:ins w:id="24644" w:author=" " w:date="2019-05-27T03:48:00Z">
              <w:r w:rsidRPr="009C41C4">
                <w:rPr>
                  <w:rFonts w:cs="Arial"/>
                  <w:szCs w:val="18"/>
                  <w:lang w:val="en-US" w:eastAsia="ja-JP"/>
                </w:rPr>
                <w:t>DC_1A_n257M_UL_1A_n257L</w:t>
              </w:r>
            </w:ins>
          </w:p>
        </w:tc>
        <w:tc>
          <w:tcPr>
            <w:tcW w:w="259" w:type="pct"/>
            <w:gridSpan w:val="2"/>
            <w:tcBorders>
              <w:top w:val="single" w:sz="4" w:space="0" w:color="auto"/>
              <w:left w:val="single" w:sz="4" w:space="0" w:color="auto"/>
              <w:bottom w:val="single" w:sz="4" w:space="0" w:color="auto"/>
              <w:right w:val="single" w:sz="4" w:space="0" w:color="auto"/>
            </w:tcBorders>
            <w:tcPrChange w:id="24645" w:author=" " w:date="2019-05-27T03:48:00Z">
              <w:tcPr>
                <w:tcW w:w="26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646" w:author=" " w:date="2019-05-27T03:48:00Z"/>
              </w:rPr>
            </w:pPr>
            <w:ins w:id="24647" w:author=" " w:date="2019-05-27T03:48:00Z">
              <w:r w:rsidRPr="00BB552B">
                <w:rPr>
                  <w:rFonts w:eastAsia="游明朝" w:cs="Arial" w:hint="eastAsia"/>
                  <w:sz w:val="16"/>
                  <w:lang w:eastAsia="ja-JP"/>
                </w:rPr>
                <w:t>Rel-15</w:t>
              </w:r>
            </w:ins>
          </w:p>
        </w:tc>
        <w:tc>
          <w:tcPr>
            <w:tcW w:w="783" w:type="pct"/>
            <w:tcBorders>
              <w:top w:val="single" w:sz="4" w:space="0" w:color="auto"/>
              <w:left w:val="single" w:sz="4" w:space="0" w:color="auto"/>
              <w:bottom w:val="single" w:sz="4" w:space="0" w:color="auto"/>
              <w:right w:val="single" w:sz="4" w:space="0" w:color="auto"/>
            </w:tcBorders>
            <w:vAlign w:val="center"/>
            <w:tcPrChange w:id="24648" w:author=" " w:date="2019-05-27T03:48:00Z">
              <w:tcPr>
                <w:tcW w:w="787"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649" w:author=" " w:date="2019-05-27T03:48:00Z"/>
              </w:rPr>
            </w:pPr>
            <w:ins w:id="24650" w:author=" " w:date="2019-05-27T03:48:00Z">
              <w:r w:rsidRPr="00BB552B">
                <w:rPr>
                  <w:color w:val="000000"/>
                  <w:szCs w:val="18"/>
                </w:rPr>
                <w:t>Yuta Oguma, NTT DOCOMO</w:t>
              </w:r>
            </w:ins>
          </w:p>
        </w:tc>
        <w:tc>
          <w:tcPr>
            <w:tcW w:w="892" w:type="pct"/>
            <w:gridSpan w:val="3"/>
            <w:tcBorders>
              <w:top w:val="single" w:sz="4" w:space="0" w:color="auto"/>
              <w:left w:val="single" w:sz="4" w:space="0" w:color="auto"/>
              <w:bottom w:val="single" w:sz="4" w:space="0" w:color="auto"/>
              <w:right w:val="single" w:sz="4" w:space="0" w:color="auto"/>
            </w:tcBorders>
            <w:tcPrChange w:id="24651" w:author=" " w:date="2019-05-27T03:48:00Z">
              <w:tcPr>
                <w:tcW w:w="1048" w:type="pct"/>
                <w:gridSpan w:val="5"/>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652" w:author=" " w:date="2019-05-27T03:48:00Z"/>
              </w:rPr>
            </w:pPr>
            <w:ins w:id="24653" w:author=" " w:date="2019-05-27T03:48:00Z">
              <w:r w:rsidRPr="000D1D7F">
                <w:rPr>
                  <w:color w:val="000000"/>
                </w:rPr>
                <w:t>T</w:t>
              </w:r>
              <w:r>
                <w:rPr>
                  <w:color w:val="000000"/>
                </w:rPr>
                <w:t>S38.101-3: R4-1815059</w:t>
              </w:r>
            </w:ins>
          </w:p>
        </w:tc>
        <w:tc>
          <w:tcPr>
            <w:tcW w:w="465" w:type="pct"/>
            <w:gridSpan w:val="2"/>
            <w:tcBorders>
              <w:top w:val="single" w:sz="4" w:space="0" w:color="auto"/>
              <w:left w:val="single" w:sz="4" w:space="0" w:color="auto"/>
              <w:bottom w:val="single" w:sz="4" w:space="0" w:color="auto"/>
              <w:right w:val="single" w:sz="4" w:space="0" w:color="auto"/>
            </w:tcBorders>
            <w:tcPrChange w:id="24654" w:author=" " w:date="2019-05-27T03:48:00Z">
              <w:tcPr>
                <w:tcW w:w="34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655" w:author=" " w:date="2019-05-27T03:48:00Z"/>
              </w:rPr>
            </w:pPr>
            <w:ins w:id="24656" w:author=" " w:date="2019-05-27T03:48:00Z">
              <w:r>
                <w:rPr>
                  <w:lang w:eastAsia="ja-JP"/>
                </w:rPr>
                <w:t>Yes</w:t>
              </w:r>
            </w:ins>
          </w:p>
        </w:tc>
        <w:tc>
          <w:tcPr>
            <w:tcW w:w="465" w:type="pct"/>
            <w:gridSpan w:val="2"/>
            <w:tcBorders>
              <w:top w:val="single" w:sz="4" w:space="0" w:color="auto"/>
              <w:left w:val="single" w:sz="4" w:space="0" w:color="auto"/>
              <w:bottom w:val="single" w:sz="4" w:space="0" w:color="auto"/>
              <w:right w:val="single" w:sz="4" w:space="0" w:color="auto"/>
            </w:tcBorders>
            <w:tcPrChange w:id="24657" w:author=" " w:date="2019-05-27T03:48:00Z">
              <w:tcPr>
                <w:tcW w:w="268" w:type="pct"/>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658" w:author=" " w:date="2019-05-27T03:48:00Z"/>
              </w:rPr>
            </w:pPr>
          </w:p>
        </w:tc>
        <w:tc>
          <w:tcPr>
            <w:tcW w:w="685" w:type="pct"/>
            <w:gridSpan w:val="2"/>
            <w:tcBorders>
              <w:top w:val="single" w:sz="4" w:space="0" w:color="auto"/>
              <w:left w:val="single" w:sz="4" w:space="0" w:color="auto"/>
              <w:bottom w:val="single" w:sz="4" w:space="0" w:color="auto"/>
              <w:right w:val="single" w:sz="4" w:space="0" w:color="auto"/>
            </w:tcBorders>
            <w:tcPrChange w:id="24659" w:author=" " w:date="2019-05-27T03:48:00Z">
              <w:tcPr>
                <w:tcW w:w="771" w:type="pct"/>
                <w:gridSpan w:val="3"/>
                <w:tcBorders>
                  <w:top w:val="single" w:sz="4" w:space="0" w:color="auto"/>
                  <w:left w:val="single" w:sz="4" w:space="0" w:color="auto"/>
                  <w:bottom w:val="single" w:sz="4" w:space="0" w:color="auto"/>
                  <w:right w:val="single" w:sz="4" w:space="0" w:color="auto"/>
                </w:tcBorders>
              </w:tcPr>
            </w:tcPrChange>
          </w:tcPr>
          <w:p w:rsidR="008D612D" w:rsidRDefault="008D612D" w:rsidP="008D612D">
            <w:pPr>
              <w:pStyle w:val="TAL"/>
              <w:rPr>
                <w:ins w:id="24660" w:author=" " w:date="2019-05-27T03:48:00Z"/>
                <w:lang w:eastAsia="ja-JP"/>
              </w:rPr>
            </w:pPr>
            <w:ins w:id="24661" w:author=" " w:date="2019-05-27T03:48:00Z">
              <w:r>
                <w:rPr>
                  <w:lang w:eastAsia="ja-JP"/>
                </w:rPr>
                <w:t>None</w:t>
              </w:r>
            </w:ins>
          </w:p>
          <w:p w:rsidR="008D612D" w:rsidRDefault="008D612D" w:rsidP="008D612D">
            <w:pPr>
              <w:pStyle w:val="TAL"/>
              <w:rPr>
                <w:ins w:id="24662" w:author=" " w:date="2019-05-27T03:48:00Z"/>
                <w:lang w:eastAsia="ja-JP"/>
              </w:rPr>
            </w:pPr>
          </w:p>
          <w:p w:rsidR="008D612D" w:rsidRDefault="008D612D" w:rsidP="008D612D">
            <w:pPr>
              <w:pStyle w:val="TAL"/>
              <w:rPr>
                <w:ins w:id="24663" w:author=" " w:date="2019-05-27T03:48:00Z"/>
                <w:lang w:eastAsia="ja-JP"/>
              </w:rPr>
            </w:pPr>
            <w:ins w:id="24664" w:author=" " w:date="2019-05-27T03:48:00Z">
              <w:r>
                <w:rPr>
                  <w:rFonts w:hint="eastAsia"/>
                  <w:lang w:eastAsia="ja-JP"/>
                </w:rPr>
                <w:t>NOTE</w:t>
              </w:r>
              <w:r>
                <w:rPr>
                  <w:lang w:eastAsia="ja-JP"/>
                </w:rPr>
                <w:t>: The EN-DC combinations are missing fallback-combinations in SR in order to reduce the redundant description, but had been completed in R4-1815059.</w:t>
              </w:r>
            </w:ins>
          </w:p>
          <w:p w:rsidR="008D612D" w:rsidRDefault="008D612D" w:rsidP="008D612D">
            <w:pPr>
              <w:pStyle w:val="TAL"/>
              <w:rPr>
                <w:ins w:id="24665" w:author=" " w:date="2019-05-27T03:48:00Z"/>
                <w:lang w:eastAsia="ja-JP"/>
              </w:rPr>
            </w:pPr>
          </w:p>
          <w:p w:rsidR="008D612D" w:rsidRDefault="008D612D" w:rsidP="008D612D">
            <w:pPr>
              <w:pStyle w:val="TAL"/>
              <w:rPr>
                <w:ins w:id="24666" w:author=" " w:date="2019-05-27T03:48:00Z"/>
                <w:lang w:eastAsia="ja-JP"/>
              </w:rPr>
            </w:pPr>
            <w:ins w:id="24667" w:author=" " w:date="2019-05-27T03:48:00Z">
              <w:r>
                <w:rPr>
                  <w:lang w:eastAsia="ja-JP"/>
                </w:rPr>
                <w:t>For clarification on the completion of the combinations, we would like to request to capture them in RAN#84.</w:t>
              </w:r>
            </w:ins>
          </w:p>
          <w:p w:rsidR="008D612D" w:rsidRPr="00417546" w:rsidRDefault="008D612D" w:rsidP="008D612D">
            <w:pPr>
              <w:pStyle w:val="TAL"/>
              <w:rPr>
                <w:ins w:id="24668" w:author=" " w:date="2019-05-27T03:48:00Z"/>
                <w:lang w:eastAsia="ja-JP"/>
              </w:rPr>
            </w:pPr>
          </w:p>
          <w:p w:rsidR="008D612D" w:rsidRPr="008F103D" w:rsidRDefault="008D612D" w:rsidP="008D612D">
            <w:pPr>
              <w:pStyle w:val="TAL"/>
              <w:rPr>
                <w:ins w:id="24669" w:author=" " w:date="2019-05-27T03:48:00Z"/>
              </w:rPr>
            </w:pPr>
            <w:ins w:id="24670" w:author=" " w:date="2019-05-27T03:48:00Z">
              <w:r>
                <w:rPr>
                  <w:lang w:eastAsia="ja-JP"/>
                </w:rPr>
                <w:t xml:space="preserve"> </w:t>
              </w:r>
            </w:ins>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DC_1A_n257M_UL_1A_n257M</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8D612D" w:rsidRPr="008F103D" w:rsidTr="004C693F">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671" w:author=" " w:date="2019-05-27T03:4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4672" w:author=" " w:date="2019-05-27T03:48:00Z"/>
          <w:trPrChange w:id="24673" w:author=" " w:date="2019-05-27T03:48:00Z">
            <w:trPr>
              <w:cantSplit/>
            </w:trPr>
          </w:trPrChange>
        </w:trPr>
        <w:tc>
          <w:tcPr>
            <w:tcW w:w="1445" w:type="pct"/>
            <w:tcBorders>
              <w:top w:val="single" w:sz="4" w:space="0" w:color="auto"/>
              <w:left w:val="single" w:sz="4" w:space="0" w:color="auto"/>
              <w:bottom w:val="single" w:sz="4" w:space="0" w:color="auto"/>
              <w:right w:val="single" w:sz="4" w:space="0" w:color="auto"/>
            </w:tcBorders>
            <w:vAlign w:val="center"/>
            <w:tcPrChange w:id="24674" w:author=" " w:date="2019-05-27T03:48:00Z">
              <w:tcPr>
                <w:tcW w:w="1510" w:type="pct"/>
                <w:gridSpan w:val="3"/>
                <w:tcBorders>
                  <w:top w:val="single" w:sz="4" w:space="0" w:color="auto"/>
                  <w:left w:val="single" w:sz="4" w:space="0" w:color="auto"/>
                  <w:bottom w:val="single" w:sz="4" w:space="0" w:color="auto"/>
                  <w:right w:val="single" w:sz="4" w:space="0" w:color="auto"/>
                </w:tcBorders>
              </w:tcPr>
            </w:tcPrChange>
          </w:tcPr>
          <w:p w:rsidR="008D612D" w:rsidRPr="00715DDB" w:rsidRDefault="008D612D" w:rsidP="008D612D">
            <w:pPr>
              <w:pStyle w:val="TAL"/>
              <w:rPr>
                <w:ins w:id="24675" w:author=" " w:date="2019-05-27T03:48:00Z"/>
                <w:rFonts w:eastAsia="游ゴシック" w:cs="Arial"/>
                <w:szCs w:val="18"/>
              </w:rPr>
            </w:pPr>
            <w:ins w:id="24676" w:author=" " w:date="2019-05-27T03:48:00Z">
              <w:r w:rsidRPr="00715DDB">
                <w:rPr>
                  <w:rFonts w:eastAsia="游ゴシック" w:cs="Arial"/>
                  <w:szCs w:val="18"/>
                </w:rPr>
                <w:t>DC_3A_n257A_UL_3A_n257A</w:t>
              </w:r>
            </w:ins>
          </w:p>
          <w:p w:rsidR="008D612D" w:rsidRPr="00715DDB" w:rsidRDefault="008D612D" w:rsidP="008D612D">
            <w:pPr>
              <w:pStyle w:val="TAL"/>
              <w:rPr>
                <w:ins w:id="24677" w:author=" " w:date="2019-05-27T03:48:00Z"/>
                <w:rFonts w:eastAsia="游ゴシック" w:cs="Arial"/>
                <w:szCs w:val="18"/>
              </w:rPr>
            </w:pPr>
            <w:ins w:id="24678" w:author=" " w:date="2019-05-27T03:48:00Z">
              <w:r w:rsidRPr="00715DDB">
                <w:rPr>
                  <w:rFonts w:eastAsia="游ゴシック" w:cs="Arial"/>
                  <w:szCs w:val="18"/>
                </w:rPr>
                <w:t>DC_3A_n257G_UL_3A_n257G</w:t>
              </w:r>
            </w:ins>
          </w:p>
          <w:p w:rsidR="008D612D" w:rsidRPr="00715DDB" w:rsidRDefault="008D612D" w:rsidP="008D612D">
            <w:pPr>
              <w:pStyle w:val="TAL"/>
              <w:rPr>
                <w:ins w:id="24679" w:author=" " w:date="2019-05-27T03:48:00Z"/>
                <w:rFonts w:eastAsia="游ゴシック" w:cs="Arial"/>
                <w:szCs w:val="18"/>
              </w:rPr>
            </w:pPr>
            <w:ins w:id="24680" w:author=" " w:date="2019-05-27T03:48:00Z">
              <w:r w:rsidRPr="00715DDB">
                <w:rPr>
                  <w:rFonts w:eastAsia="游ゴシック" w:cs="Arial"/>
                  <w:szCs w:val="18"/>
                </w:rPr>
                <w:t>DC_3A_n257H_UL_3A_n257G</w:t>
              </w:r>
            </w:ins>
          </w:p>
          <w:p w:rsidR="008D612D" w:rsidRPr="00715DDB" w:rsidRDefault="008D612D" w:rsidP="008D612D">
            <w:pPr>
              <w:pStyle w:val="TAL"/>
              <w:rPr>
                <w:ins w:id="24681" w:author=" " w:date="2019-05-27T03:48:00Z"/>
                <w:rFonts w:eastAsia="游ゴシック" w:cs="Arial"/>
                <w:szCs w:val="18"/>
              </w:rPr>
            </w:pPr>
            <w:ins w:id="24682" w:author=" " w:date="2019-05-27T03:48:00Z">
              <w:r w:rsidRPr="00715DDB">
                <w:rPr>
                  <w:rFonts w:eastAsia="游ゴシック" w:cs="Arial"/>
                  <w:szCs w:val="18"/>
                </w:rPr>
                <w:t>DC_3A_n257H_UL_3A_n257H</w:t>
              </w:r>
            </w:ins>
          </w:p>
          <w:p w:rsidR="008D612D" w:rsidRPr="00715DDB" w:rsidRDefault="008D612D" w:rsidP="008D612D">
            <w:pPr>
              <w:pStyle w:val="TAL"/>
              <w:rPr>
                <w:ins w:id="24683" w:author=" " w:date="2019-05-27T03:48:00Z"/>
                <w:rFonts w:eastAsia="游ゴシック" w:cs="Arial"/>
                <w:szCs w:val="18"/>
              </w:rPr>
            </w:pPr>
            <w:ins w:id="24684" w:author=" " w:date="2019-05-27T03:48:00Z">
              <w:r w:rsidRPr="00715DDB">
                <w:rPr>
                  <w:rFonts w:eastAsia="游ゴシック" w:cs="Arial"/>
                  <w:szCs w:val="18"/>
                </w:rPr>
                <w:t>DC_3A_n257I_UL_3A_n257G</w:t>
              </w:r>
            </w:ins>
          </w:p>
          <w:p w:rsidR="008D612D" w:rsidRPr="00715DDB" w:rsidRDefault="008D612D" w:rsidP="008D612D">
            <w:pPr>
              <w:pStyle w:val="TAL"/>
              <w:rPr>
                <w:ins w:id="24685" w:author=" " w:date="2019-05-27T03:48:00Z"/>
                <w:rFonts w:eastAsia="游ゴシック" w:cs="Arial"/>
                <w:szCs w:val="18"/>
              </w:rPr>
            </w:pPr>
            <w:ins w:id="24686" w:author=" " w:date="2019-05-27T03:48:00Z">
              <w:r w:rsidRPr="00715DDB">
                <w:rPr>
                  <w:rFonts w:eastAsia="游ゴシック" w:cs="Arial"/>
                  <w:szCs w:val="18"/>
                </w:rPr>
                <w:t>DC_3A_n257I_UL_3A_n257H</w:t>
              </w:r>
            </w:ins>
          </w:p>
          <w:p w:rsidR="008D612D" w:rsidRPr="00715DDB" w:rsidRDefault="008D612D" w:rsidP="008D612D">
            <w:pPr>
              <w:pStyle w:val="TAL"/>
              <w:rPr>
                <w:ins w:id="24687" w:author=" " w:date="2019-05-27T03:48:00Z"/>
                <w:rFonts w:eastAsia="游ゴシック" w:cs="Arial"/>
                <w:szCs w:val="18"/>
              </w:rPr>
            </w:pPr>
            <w:ins w:id="24688" w:author=" " w:date="2019-05-27T03:48:00Z">
              <w:r w:rsidRPr="00715DDB">
                <w:rPr>
                  <w:rFonts w:eastAsia="游ゴシック" w:cs="Arial"/>
                  <w:szCs w:val="18"/>
                </w:rPr>
                <w:t>DC_3A_n257I_UL_3A_n257I</w:t>
              </w:r>
            </w:ins>
          </w:p>
          <w:p w:rsidR="008D612D" w:rsidRPr="00715DDB" w:rsidRDefault="008D612D" w:rsidP="008D612D">
            <w:pPr>
              <w:pStyle w:val="TAL"/>
              <w:rPr>
                <w:ins w:id="24689" w:author=" " w:date="2019-05-27T03:48:00Z"/>
                <w:rFonts w:eastAsia="游ゴシック" w:cs="Arial"/>
                <w:szCs w:val="18"/>
              </w:rPr>
            </w:pPr>
            <w:ins w:id="24690" w:author=" " w:date="2019-05-27T03:48:00Z">
              <w:r w:rsidRPr="00715DDB">
                <w:rPr>
                  <w:rFonts w:eastAsia="游ゴシック" w:cs="Arial"/>
                  <w:szCs w:val="18"/>
                </w:rPr>
                <w:t>DC_3A_n257J_UL_3A_n257G</w:t>
              </w:r>
            </w:ins>
          </w:p>
          <w:p w:rsidR="008D612D" w:rsidRPr="00715DDB" w:rsidRDefault="008D612D" w:rsidP="008D612D">
            <w:pPr>
              <w:pStyle w:val="TAL"/>
              <w:rPr>
                <w:ins w:id="24691" w:author=" " w:date="2019-05-27T03:48:00Z"/>
                <w:rFonts w:eastAsia="游ゴシック" w:cs="Arial"/>
                <w:szCs w:val="18"/>
              </w:rPr>
            </w:pPr>
            <w:ins w:id="24692" w:author=" " w:date="2019-05-27T03:48:00Z">
              <w:r w:rsidRPr="00715DDB">
                <w:rPr>
                  <w:rFonts w:eastAsia="游ゴシック" w:cs="Arial"/>
                  <w:szCs w:val="18"/>
                </w:rPr>
                <w:t>DC_3A_n257J_UL_3A_n257H</w:t>
              </w:r>
            </w:ins>
          </w:p>
          <w:p w:rsidR="008D612D" w:rsidRPr="00715DDB" w:rsidRDefault="008D612D" w:rsidP="008D612D">
            <w:pPr>
              <w:pStyle w:val="TAL"/>
              <w:rPr>
                <w:ins w:id="24693" w:author=" " w:date="2019-05-27T03:48:00Z"/>
                <w:rFonts w:eastAsia="游ゴシック" w:cs="Arial"/>
                <w:szCs w:val="18"/>
              </w:rPr>
            </w:pPr>
            <w:ins w:id="24694" w:author=" " w:date="2019-05-27T03:48:00Z">
              <w:r w:rsidRPr="00715DDB">
                <w:rPr>
                  <w:rFonts w:eastAsia="游ゴシック" w:cs="Arial"/>
                  <w:szCs w:val="18"/>
                </w:rPr>
                <w:t>DC_3A_n257J_UL_3A_n257I</w:t>
              </w:r>
            </w:ins>
          </w:p>
          <w:p w:rsidR="008D612D" w:rsidRPr="00715DDB" w:rsidRDefault="008D612D" w:rsidP="008D612D">
            <w:pPr>
              <w:pStyle w:val="TAL"/>
              <w:rPr>
                <w:ins w:id="24695" w:author=" " w:date="2019-05-27T03:48:00Z"/>
                <w:rFonts w:eastAsia="游ゴシック" w:cs="Arial"/>
                <w:szCs w:val="18"/>
              </w:rPr>
            </w:pPr>
            <w:ins w:id="24696" w:author=" " w:date="2019-05-27T03:48:00Z">
              <w:r w:rsidRPr="00715DDB">
                <w:rPr>
                  <w:rFonts w:eastAsia="游ゴシック" w:cs="Arial"/>
                  <w:szCs w:val="18"/>
                </w:rPr>
                <w:t>DC_3A_n257J_UL_3A_n257J</w:t>
              </w:r>
            </w:ins>
          </w:p>
          <w:p w:rsidR="008D612D" w:rsidRPr="00715DDB" w:rsidRDefault="008D612D" w:rsidP="008D612D">
            <w:pPr>
              <w:pStyle w:val="TAL"/>
              <w:rPr>
                <w:ins w:id="24697" w:author=" " w:date="2019-05-27T03:48:00Z"/>
                <w:rFonts w:eastAsia="游ゴシック" w:cs="Arial"/>
                <w:szCs w:val="18"/>
              </w:rPr>
            </w:pPr>
            <w:ins w:id="24698" w:author=" " w:date="2019-05-27T03:48:00Z">
              <w:r w:rsidRPr="00715DDB">
                <w:rPr>
                  <w:rFonts w:eastAsia="游ゴシック" w:cs="Arial"/>
                  <w:szCs w:val="18"/>
                </w:rPr>
                <w:t>DC_3A_n257K_UL_3A_n257G</w:t>
              </w:r>
            </w:ins>
          </w:p>
          <w:p w:rsidR="008D612D" w:rsidRPr="00715DDB" w:rsidRDefault="008D612D" w:rsidP="008D612D">
            <w:pPr>
              <w:pStyle w:val="TAL"/>
              <w:rPr>
                <w:ins w:id="24699" w:author=" " w:date="2019-05-27T03:48:00Z"/>
                <w:rFonts w:eastAsia="游ゴシック" w:cs="Arial"/>
                <w:szCs w:val="18"/>
              </w:rPr>
            </w:pPr>
            <w:ins w:id="24700" w:author=" " w:date="2019-05-27T03:48:00Z">
              <w:r w:rsidRPr="00715DDB">
                <w:rPr>
                  <w:rFonts w:eastAsia="游ゴシック" w:cs="Arial"/>
                  <w:szCs w:val="18"/>
                </w:rPr>
                <w:t>DC_3A_n257K_UL_3A_n257H</w:t>
              </w:r>
            </w:ins>
          </w:p>
          <w:p w:rsidR="008D612D" w:rsidRPr="00715DDB" w:rsidRDefault="008D612D" w:rsidP="008D612D">
            <w:pPr>
              <w:pStyle w:val="TAL"/>
              <w:rPr>
                <w:ins w:id="24701" w:author=" " w:date="2019-05-27T03:48:00Z"/>
                <w:rFonts w:eastAsia="游ゴシック" w:cs="Arial"/>
                <w:szCs w:val="18"/>
              </w:rPr>
            </w:pPr>
            <w:ins w:id="24702" w:author=" " w:date="2019-05-27T03:48:00Z">
              <w:r w:rsidRPr="00715DDB">
                <w:rPr>
                  <w:rFonts w:eastAsia="游ゴシック" w:cs="Arial"/>
                  <w:szCs w:val="18"/>
                </w:rPr>
                <w:t>DC_3A_n257K_UL_3A_n257I</w:t>
              </w:r>
            </w:ins>
          </w:p>
          <w:p w:rsidR="008D612D" w:rsidRPr="00715DDB" w:rsidRDefault="008D612D" w:rsidP="008D612D">
            <w:pPr>
              <w:pStyle w:val="TAL"/>
              <w:rPr>
                <w:ins w:id="24703" w:author=" " w:date="2019-05-27T03:48:00Z"/>
                <w:rFonts w:eastAsia="游ゴシック" w:cs="Arial"/>
                <w:szCs w:val="18"/>
              </w:rPr>
            </w:pPr>
            <w:ins w:id="24704" w:author=" " w:date="2019-05-27T03:48:00Z">
              <w:r w:rsidRPr="00715DDB">
                <w:rPr>
                  <w:rFonts w:eastAsia="游ゴシック" w:cs="Arial"/>
                  <w:szCs w:val="18"/>
                </w:rPr>
                <w:t>DC_3A_n257K_UL_3A_n257J</w:t>
              </w:r>
            </w:ins>
          </w:p>
          <w:p w:rsidR="008D612D" w:rsidRPr="00715DDB" w:rsidRDefault="008D612D" w:rsidP="008D612D">
            <w:pPr>
              <w:pStyle w:val="TAL"/>
              <w:rPr>
                <w:ins w:id="24705" w:author=" " w:date="2019-05-27T03:48:00Z"/>
                <w:rFonts w:eastAsia="游ゴシック" w:cs="Arial"/>
                <w:szCs w:val="18"/>
              </w:rPr>
            </w:pPr>
            <w:ins w:id="24706" w:author=" " w:date="2019-05-27T03:48:00Z">
              <w:r w:rsidRPr="00715DDB">
                <w:rPr>
                  <w:rFonts w:eastAsia="游ゴシック" w:cs="Arial"/>
                  <w:szCs w:val="18"/>
                </w:rPr>
                <w:t>DC_3A_n257K_UL_3A_n257K</w:t>
              </w:r>
            </w:ins>
          </w:p>
          <w:p w:rsidR="008D612D" w:rsidRPr="00715DDB" w:rsidRDefault="008D612D" w:rsidP="008D612D">
            <w:pPr>
              <w:pStyle w:val="TAL"/>
              <w:rPr>
                <w:ins w:id="24707" w:author=" " w:date="2019-05-27T03:48:00Z"/>
                <w:rFonts w:eastAsia="游ゴシック" w:cs="Arial"/>
                <w:szCs w:val="18"/>
              </w:rPr>
            </w:pPr>
            <w:ins w:id="24708" w:author=" " w:date="2019-05-27T03:48:00Z">
              <w:r w:rsidRPr="00715DDB">
                <w:rPr>
                  <w:rFonts w:eastAsia="游ゴシック" w:cs="Arial"/>
                  <w:szCs w:val="18"/>
                </w:rPr>
                <w:t>DC_3A_n257L_UL_3A_n257G</w:t>
              </w:r>
            </w:ins>
          </w:p>
          <w:p w:rsidR="008D612D" w:rsidRPr="00715DDB" w:rsidRDefault="008D612D" w:rsidP="008D612D">
            <w:pPr>
              <w:pStyle w:val="TAL"/>
              <w:rPr>
                <w:ins w:id="24709" w:author=" " w:date="2019-05-27T03:48:00Z"/>
                <w:rFonts w:eastAsia="游ゴシック" w:cs="Arial"/>
                <w:szCs w:val="18"/>
              </w:rPr>
            </w:pPr>
            <w:ins w:id="24710" w:author=" " w:date="2019-05-27T03:48:00Z">
              <w:r w:rsidRPr="00715DDB">
                <w:rPr>
                  <w:rFonts w:eastAsia="游ゴシック" w:cs="Arial"/>
                  <w:szCs w:val="18"/>
                </w:rPr>
                <w:t>DC_3A_n257L_UL_3A_n257H</w:t>
              </w:r>
            </w:ins>
          </w:p>
          <w:p w:rsidR="008D612D" w:rsidRPr="00715DDB" w:rsidRDefault="008D612D" w:rsidP="008D612D">
            <w:pPr>
              <w:pStyle w:val="TAL"/>
              <w:rPr>
                <w:ins w:id="24711" w:author=" " w:date="2019-05-27T03:48:00Z"/>
                <w:rFonts w:eastAsia="游ゴシック" w:cs="Arial"/>
                <w:szCs w:val="18"/>
              </w:rPr>
            </w:pPr>
            <w:ins w:id="24712" w:author=" " w:date="2019-05-27T03:48:00Z">
              <w:r w:rsidRPr="00715DDB">
                <w:rPr>
                  <w:rFonts w:eastAsia="游ゴシック" w:cs="Arial"/>
                  <w:szCs w:val="18"/>
                </w:rPr>
                <w:t>DC_3A_n257L_UL_3A_n257I</w:t>
              </w:r>
            </w:ins>
          </w:p>
          <w:p w:rsidR="008D612D" w:rsidRPr="00715DDB" w:rsidRDefault="008D612D" w:rsidP="008D612D">
            <w:pPr>
              <w:pStyle w:val="TAL"/>
              <w:rPr>
                <w:ins w:id="24713" w:author=" " w:date="2019-05-27T03:48:00Z"/>
                <w:rFonts w:eastAsia="游ゴシック" w:cs="Arial"/>
                <w:szCs w:val="18"/>
              </w:rPr>
            </w:pPr>
            <w:ins w:id="24714" w:author=" " w:date="2019-05-27T03:48:00Z">
              <w:r w:rsidRPr="00715DDB">
                <w:rPr>
                  <w:rFonts w:eastAsia="游ゴシック" w:cs="Arial"/>
                  <w:szCs w:val="18"/>
                </w:rPr>
                <w:t>DC_3A_n257L_UL_3A_n257J</w:t>
              </w:r>
            </w:ins>
          </w:p>
          <w:p w:rsidR="008D612D" w:rsidRPr="00715DDB" w:rsidRDefault="008D612D" w:rsidP="008D612D">
            <w:pPr>
              <w:pStyle w:val="TAL"/>
              <w:rPr>
                <w:ins w:id="24715" w:author=" " w:date="2019-05-27T03:48:00Z"/>
                <w:rFonts w:eastAsia="游ゴシック" w:cs="Arial"/>
                <w:szCs w:val="18"/>
              </w:rPr>
            </w:pPr>
            <w:ins w:id="24716" w:author=" " w:date="2019-05-27T03:48:00Z">
              <w:r w:rsidRPr="00715DDB">
                <w:rPr>
                  <w:rFonts w:eastAsia="游ゴシック" w:cs="Arial"/>
                  <w:szCs w:val="18"/>
                </w:rPr>
                <w:t>DC_3A_n257L_UL_3A_n257K</w:t>
              </w:r>
            </w:ins>
          </w:p>
          <w:p w:rsidR="008D612D" w:rsidRPr="00715DDB" w:rsidRDefault="008D612D" w:rsidP="008D612D">
            <w:pPr>
              <w:pStyle w:val="TAL"/>
              <w:rPr>
                <w:ins w:id="24717" w:author=" " w:date="2019-05-27T03:48:00Z"/>
                <w:rFonts w:eastAsia="游ゴシック" w:cs="Arial"/>
                <w:szCs w:val="18"/>
              </w:rPr>
            </w:pPr>
            <w:ins w:id="24718" w:author=" " w:date="2019-05-27T03:48:00Z">
              <w:r w:rsidRPr="00715DDB">
                <w:rPr>
                  <w:rFonts w:eastAsia="游ゴシック" w:cs="Arial"/>
                  <w:szCs w:val="18"/>
                </w:rPr>
                <w:t>DC_3A_n257L_UL_3A_n257L</w:t>
              </w:r>
            </w:ins>
          </w:p>
          <w:p w:rsidR="008D612D" w:rsidRPr="00715DDB" w:rsidRDefault="008D612D" w:rsidP="008D612D">
            <w:pPr>
              <w:pStyle w:val="TAL"/>
              <w:rPr>
                <w:ins w:id="24719" w:author=" " w:date="2019-05-27T03:48:00Z"/>
                <w:rFonts w:eastAsia="游ゴシック" w:cs="Arial"/>
                <w:szCs w:val="18"/>
              </w:rPr>
            </w:pPr>
            <w:ins w:id="24720" w:author=" " w:date="2019-05-27T03:48:00Z">
              <w:r w:rsidRPr="00715DDB">
                <w:rPr>
                  <w:rFonts w:eastAsia="游ゴシック" w:cs="Arial"/>
                  <w:szCs w:val="18"/>
                </w:rPr>
                <w:t>DC_3A_n257M_UL_3A_n257G</w:t>
              </w:r>
            </w:ins>
          </w:p>
          <w:p w:rsidR="008D612D" w:rsidRPr="00715DDB" w:rsidRDefault="008D612D" w:rsidP="008D612D">
            <w:pPr>
              <w:pStyle w:val="TAL"/>
              <w:rPr>
                <w:ins w:id="24721" w:author=" " w:date="2019-05-27T03:48:00Z"/>
                <w:rFonts w:eastAsia="游ゴシック" w:cs="Arial"/>
                <w:szCs w:val="18"/>
              </w:rPr>
            </w:pPr>
            <w:ins w:id="24722" w:author=" " w:date="2019-05-27T03:48:00Z">
              <w:r w:rsidRPr="00715DDB">
                <w:rPr>
                  <w:rFonts w:eastAsia="游ゴシック" w:cs="Arial"/>
                  <w:szCs w:val="18"/>
                </w:rPr>
                <w:t>DC_3A_n257M_UL_3A_n257H</w:t>
              </w:r>
            </w:ins>
          </w:p>
          <w:p w:rsidR="008D612D" w:rsidRPr="00715DDB" w:rsidRDefault="008D612D" w:rsidP="008D612D">
            <w:pPr>
              <w:pStyle w:val="TAL"/>
              <w:rPr>
                <w:ins w:id="24723" w:author=" " w:date="2019-05-27T03:48:00Z"/>
                <w:rFonts w:eastAsia="游ゴシック" w:cs="Arial"/>
                <w:szCs w:val="18"/>
              </w:rPr>
            </w:pPr>
            <w:ins w:id="24724" w:author=" " w:date="2019-05-27T03:48:00Z">
              <w:r w:rsidRPr="00715DDB">
                <w:rPr>
                  <w:rFonts w:eastAsia="游ゴシック" w:cs="Arial"/>
                  <w:szCs w:val="18"/>
                </w:rPr>
                <w:t>DC_3A_n257M_UL_3A_n257I</w:t>
              </w:r>
            </w:ins>
          </w:p>
          <w:p w:rsidR="008D612D" w:rsidRPr="00715DDB" w:rsidRDefault="008D612D" w:rsidP="008D612D">
            <w:pPr>
              <w:pStyle w:val="TAL"/>
              <w:rPr>
                <w:ins w:id="24725" w:author=" " w:date="2019-05-27T03:48:00Z"/>
                <w:rFonts w:eastAsia="游ゴシック" w:cs="Arial"/>
                <w:szCs w:val="18"/>
              </w:rPr>
            </w:pPr>
            <w:ins w:id="24726" w:author=" " w:date="2019-05-27T03:48:00Z">
              <w:r w:rsidRPr="00715DDB">
                <w:rPr>
                  <w:rFonts w:eastAsia="游ゴシック" w:cs="Arial"/>
                  <w:szCs w:val="18"/>
                </w:rPr>
                <w:t>DC_3A_n257M_UL_3A_n257J</w:t>
              </w:r>
            </w:ins>
          </w:p>
          <w:p w:rsidR="008D612D" w:rsidRPr="00715DDB" w:rsidRDefault="008D612D" w:rsidP="008D612D">
            <w:pPr>
              <w:pStyle w:val="TAL"/>
              <w:rPr>
                <w:ins w:id="24727" w:author=" " w:date="2019-05-27T03:48:00Z"/>
                <w:rFonts w:eastAsia="游ゴシック" w:cs="Arial"/>
                <w:szCs w:val="18"/>
              </w:rPr>
            </w:pPr>
            <w:ins w:id="24728" w:author=" " w:date="2019-05-27T03:48:00Z">
              <w:r w:rsidRPr="00715DDB">
                <w:rPr>
                  <w:rFonts w:eastAsia="游ゴシック" w:cs="Arial"/>
                  <w:szCs w:val="18"/>
                </w:rPr>
                <w:t>DC_3A_n257M_UL_3A_n257K</w:t>
              </w:r>
            </w:ins>
          </w:p>
          <w:p w:rsidR="008D612D" w:rsidRPr="008F103D" w:rsidRDefault="008D612D" w:rsidP="008D612D">
            <w:pPr>
              <w:pStyle w:val="TAL"/>
              <w:rPr>
                <w:ins w:id="24729" w:author=" " w:date="2019-05-27T03:48:00Z"/>
              </w:rPr>
            </w:pPr>
            <w:ins w:id="24730" w:author=" " w:date="2019-05-27T03:48:00Z">
              <w:r w:rsidRPr="00715DDB">
                <w:rPr>
                  <w:rFonts w:eastAsia="游ゴシック" w:cs="Arial"/>
                  <w:szCs w:val="18"/>
                </w:rPr>
                <w:t>DC_3A_n257M_UL_3A_n257L</w:t>
              </w:r>
            </w:ins>
          </w:p>
        </w:tc>
        <w:tc>
          <w:tcPr>
            <w:tcW w:w="259" w:type="pct"/>
            <w:gridSpan w:val="2"/>
            <w:tcBorders>
              <w:top w:val="single" w:sz="4" w:space="0" w:color="auto"/>
              <w:left w:val="single" w:sz="4" w:space="0" w:color="auto"/>
              <w:bottom w:val="single" w:sz="4" w:space="0" w:color="auto"/>
              <w:right w:val="single" w:sz="4" w:space="0" w:color="auto"/>
            </w:tcBorders>
            <w:tcPrChange w:id="24731" w:author=" " w:date="2019-05-27T03:48:00Z">
              <w:tcPr>
                <w:tcW w:w="26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732" w:author=" " w:date="2019-05-27T03:48:00Z"/>
              </w:rPr>
            </w:pPr>
            <w:ins w:id="24733" w:author=" " w:date="2019-05-27T03:48:00Z">
              <w:r w:rsidRPr="00BB552B">
                <w:rPr>
                  <w:rFonts w:eastAsia="游明朝" w:cs="Arial" w:hint="eastAsia"/>
                  <w:sz w:val="16"/>
                  <w:lang w:eastAsia="ja-JP"/>
                </w:rPr>
                <w:t>Rel-15</w:t>
              </w:r>
            </w:ins>
          </w:p>
        </w:tc>
        <w:tc>
          <w:tcPr>
            <w:tcW w:w="783" w:type="pct"/>
            <w:tcBorders>
              <w:top w:val="single" w:sz="4" w:space="0" w:color="auto"/>
              <w:left w:val="single" w:sz="4" w:space="0" w:color="auto"/>
              <w:bottom w:val="single" w:sz="4" w:space="0" w:color="auto"/>
              <w:right w:val="single" w:sz="4" w:space="0" w:color="auto"/>
            </w:tcBorders>
            <w:vAlign w:val="center"/>
            <w:tcPrChange w:id="24734" w:author=" " w:date="2019-05-27T03:48:00Z">
              <w:tcPr>
                <w:tcW w:w="787"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735" w:author=" " w:date="2019-05-27T03:48:00Z"/>
              </w:rPr>
            </w:pPr>
            <w:ins w:id="24736" w:author=" " w:date="2019-05-27T03:48:00Z">
              <w:r w:rsidRPr="00BB552B">
                <w:rPr>
                  <w:color w:val="000000"/>
                  <w:szCs w:val="18"/>
                </w:rPr>
                <w:t>Yuta Oguma, NTT DOCOMO</w:t>
              </w:r>
            </w:ins>
          </w:p>
        </w:tc>
        <w:tc>
          <w:tcPr>
            <w:tcW w:w="892" w:type="pct"/>
            <w:gridSpan w:val="3"/>
            <w:tcBorders>
              <w:top w:val="single" w:sz="4" w:space="0" w:color="auto"/>
              <w:left w:val="single" w:sz="4" w:space="0" w:color="auto"/>
              <w:bottom w:val="single" w:sz="4" w:space="0" w:color="auto"/>
              <w:right w:val="single" w:sz="4" w:space="0" w:color="auto"/>
            </w:tcBorders>
            <w:tcPrChange w:id="24737" w:author=" " w:date="2019-05-27T03:48:00Z">
              <w:tcPr>
                <w:tcW w:w="1048" w:type="pct"/>
                <w:gridSpan w:val="5"/>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738" w:author=" " w:date="2019-05-27T03:48:00Z"/>
              </w:rPr>
            </w:pPr>
            <w:ins w:id="24739" w:author=" " w:date="2019-05-27T03:48:00Z">
              <w:r w:rsidRPr="000D1D7F">
                <w:rPr>
                  <w:color w:val="000000"/>
                </w:rPr>
                <w:t>T</w:t>
              </w:r>
              <w:r>
                <w:rPr>
                  <w:color w:val="000000"/>
                </w:rPr>
                <w:t>S38.101-3: R4-1815059</w:t>
              </w:r>
            </w:ins>
          </w:p>
        </w:tc>
        <w:tc>
          <w:tcPr>
            <w:tcW w:w="465" w:type="pct"/>
            <w:gridSpan w:val="2"/>
            <w:tcBorders>
              <w:top w:val="single" w:sz="4" w:space="0" w:color="auto"/>
              <w:left w:val="single" w:sz="4" w:space="0" w:color="auto"/>
              <w:bottom w:val="single" w:sz="4" w:space="0" w:color="auto"/>
              <w:right w:val="single" w:sz="4" w:space="0" w:color="auto"/>
            </w:tcBorders>
            <w:tcPrChange w:id="24740" w:author=" " w:date="2019-05-27T03:48:00Z">
              <w:tcPr>
                <w:tcW w:w="34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741" w:author=" " w:date="2019-05-27T03:48:00Z"/>
              </w:rPr>
            </w:pPr>
            <w:ins w:id="24742" w:author=" " w:date="2019-05-27T03:48:00Z">
              <w:r>
                <w:rPr>
                  <w:lang w:eastAsia="ja-JP"/>
                </w:rPr>
                <w:t>Yes</w:t>
              </w:r>
            </w:ins>
          </w:p>
        </w:tc>
        <w:tc>
          <w:tcPr>
            <w:tcW w:w="465" w:type="pct"/>
            <w:gridSpan w:val="2"/>
            <w:tcBorders>
              <w:top w:val="single" w:sz="4" w:space="0" w:color="auto"/>
              <w:left w:val="single" w:sz="4" w:space="0" w:color="auto"/>
              <w:bottom w:val="single" w:sz="4" w:space="0" w:color="auto"/>
              <w:right w:val="single" w:sz="4" w:space="0" w:color="auto"/>
            </w:tcBorders>
            <w:tcPrChange w:id="24743" w:author=" " w:date="2019-05-27T03:48:00Z">
              <w:tcPr>
                <w:tcW w:w="268" w:type="pct"/>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744" w:author=" " w:date="2019-05-27T03:48:00Z"/>
              </w:rPr>
            </w:pPr>
          </w:p>
        </w:tc>
        <w:tc>
          <w:tcPr>
            <w:tcW w:w="685" w:type="pct"/>
            <w:gridSpan w:val="2"/>
            <w:tcBorders>
              <w:top w:val="single" w:sz="4" w:space="0" w:color="auto"/>
              <w:left w:val="single" w:sz="4" w:space="0" w:color="auto"/>
              <w:bottom w:val="single" w:sz="4" w:space="0" w:color="auto"/>
              <w:right w:val="single" w:sz="4" w:space="0" w:color="auto"/>
            </w:tcBorders>
            <w:tcPrChange w:id="24745" w:author=" " w:date="2019-05-27T03:48:00Z">
              <w:tcPr>
                <w:tcW w:w="771" w:type="pct"/>
                <w:gridSpan w:val="3"/>
                <w:tcBorders>
                  <w:top w:val="single" w:sz="4" w:space="0" w:color="auto"/>
                  <w:left w:val="single" w:sz="4" w:space="0" w:color="auto"/>
                  <w:bottom w:val="single" w:sz="4" w:space="0" w:color="auto"/>
                  <w:right w:val="single" w:sz="4" w:space="0" w:color="auto"/>
                </w:tcBorders>
              </w:tcPr>
            </w:tcPrChange>
          </w:tcPr>
          <w:p w:rsidR="008D612D" w:rsidRDefault="008D612D" w:rsidP="008D612D">
            <w:pPr>
              <w:pStyle w:val="TAL"/>
              <w:rPr>
                <w:ins w:id="24746" w:author=" " w:date="2019-05-27T03:48:00Z"/>
                <w:lang w:eastAsia="ja-JP"/>
              </w:rPr>
            </w:pPr>
            <w:ins w:id="24747" w:author=" " w:date="2019-05-27T03:48:00Z">
              <w:r>
                <w:rPr>
                  <w:lang w:eastAsia="ja-JP"/>
                </w:rPr>
                <w:t>None</w:t>
              </w:r>
            </w:ins>
          </w:p>
          <w:p w:rsidR="008D612D" w:rsidRDefault="008D612D" w:rsidP="008D612D">
            <w:pPr>
              <w:pStyle w:val="TAL"/>
              <w:rPr>
                <w:ins w:id="24748" w:author=" " w:date="2019-05-27T03:48:00Z"/>
                <w:lang w:eastAsia="ja-JP"/>
              </w:rPr>
            </w:pPr>
          </w:p>
          <w:p w:rsidR="008D612D" w:rsidRDefault="008D612D" w:rsidP="008D612D">
            <w:pPr>
              <w:pStyle w:val="TAL"/>
              <w:rPr>
                <w:ins w:id="24749" w:author=" " w:date="2019-05-27T03:48:00Z"/>
                <w:lang w:eastAsia="ja-JP"/>
              </w:rPr>
            </w:pPr>
            <w:ins w:id="24750" w:author=" " w:date="2019-05-27T03:48:00Z">
              <w:r>
                <w:rPr>
                  <w:rFonts w:hint="eastAsia"/>
                  <w:lang w:eastAsia="ja-JP"/>
                </w:rPr>
                <w:t>NOTE</w:t>
              </w:r>
              <w:r>
                <w:rPr>
                  <w:lang w:eastAsia="ja-JP"/>
                </w:rPr>
                <w:t>: The EN-DC combinations are missing fallback-combinations in SR in order to reduce the redundant description, but had been completed in R4-1815059.</w:t>
              </w:r>
            </w:ins>
          </w:p>
          <w:p w:rsidR="008D612D" w:rsidRDefault="008D612D" w:rsidP="008D612D">
            <w:pPr>
              <w:pStyle w:val="TAL"/>
              <w:rPr>
                <w:ins w:id="24751" w:author=" " w:date="2019-05-27T03:48:00Z"/>
                <w:lang w:eastAsia="ja-JP"/>
              </w:rPr>
            </w:pPr>
          </w:p>
          <w:p w:rsidR="008D612D" w:rsidRDefault="008D612D" w:rsidP="008D612D">
            <w:pPr>
              <w:pStyle w:val="TAL"/>
              <w:rPr>
                <w:ins w:id="24752" w:author=" " w:date="2019-05-27T03:48:00Z"/>
                <w:lang w:eastAsia="ja-JP"/>
              </w:rPr>
            </w:pPr>
            <w:ins w:id="24753" w:author=" " w:date="2019-05-27T03:48:00Z">
              <w:r>
                <w:rPr>
                  <w:lang w:eastAsia="ja-JP"/>
                </w:rPr>
                <w:t>For clarification on the completion of the combinations, we would like to request to capture them in RAN#84.</w:t>
              </w:r>
            </w:ins>
          </w:p>
          <w:p w:rsidR="008D612D" w:rsidRPr="008F103D" w:rsidRDefault="008D612D" w:rsidP="008D612D">
            <w:pPr>
              <w:pStyle w:val="TAL"/>
              <w:rPr>
                <w:ins w:id="24754" w:author=" " w:date="2019-05-27T03:48:00Z"/>
              </w:rPr>
            </w:pP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DC_3A_n257M_UL_3A_n257M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None</w:t>
            </w:r>
          </w:p>
        </w:tc>
      </w:tr>
      <w:tr w:rsidR="008D612D" w:rsidRPr="008F103D" w:rsidTr="004C693F">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755" w:author=" " w:date="2019-05-27T03:4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4756" w:author=" " w:date="2019-05-27T03:48:00Z"/>
          <w:trPrChange w:id="24757" w:author=" " w:date="2019-05-27T03:48:00Z">
            <w:trPr>
              <w:cantSplit/>
            </w:trPr>
          </w:trPrChange>
        </w:trPr>
        <w:tc>
          <w:tcPr>
            <w:tcW w:w="1445" w:type="pct"/>
            <w:tcBorders>
              <w:top w:val="single" w:sz="4" w:space="0" w:color="auto"/>
              <w:left w:val="single" w:sz="4" w:space="0" w:color="auto"/>
              <w:bottom w:val="single" w:sz="4" w:space="0" w:color="auto"/>
              <w:right w:val="single" w:sz="4" w:space="0" w:color="auto"/>
            </w:tcBorders>
            <w:tcPrChange w:id="24758" w:author=" " w:date="2019-05-27T03:48:00Z">
              <w:tcPr>
                <w:tcW w:w="1510" w:type="pct"/>
                <w:gridSpan w:val="3"/>
                <w:tcBorders>
                  <w:top w:val="single" w:sz="4" w:space="0" w:color="auto"/>
                  <w:left w:val="single" w:sz="4" w:space="0" w:color="auto"/>
                  <w:bottom w:val="single" w:sz="4" w:space="0" w:color="auto"/>
                  <w:right w:val="single" w:sz="4" w:space="0" w:color="auto"/>
                </w:tcBorders>
              </w:tcPr>
            </w:tcPrChange>
          </w:tcPr>
          <w:p w:rsidR="008D612D" w:rsidRPr="00B74BFE" w:rsidRDefault="008D612D" w:rsidP="008D612D">
            <w:pPr>
              <w:pStyle w:val="TAL"/>
              <w:rPr>
                <w:ins w:id="24759" w:author=" " w:date="2019-05-27T03:48:00Z"/>
                <w:rFonts w:cs="Arial"/>
                <w:szCs w:val="18"/>
                <w:lang w:eastAsia="ja-JP"/>
              </w:rPr>
            </w:pPr>
            <w:ins w:id="24760" w:author=" " w:date="2019-05-27T03:48:00Z">
              <w:r w:rsidRPr="00B74BFE">
                <w:rPr>
                  <w:rFonts w:cs="Arial"/>
                  <w:szCs w:val="18"/>
                  <w:lang w:eastAsia="ja-JP"/>
                </w:rPr>
                <w:lastRenderedPageBreak/>
                <w:t>DC_19A_n257A_UL_19A_n257A</w:t>
              </w:r>
            </w:ins>
          </w:p>
          <w:p w:rsidR="008D612D" w:rsidRPr="00B74BFE" w:rsidRDefault="008D612D" w:rsidP="008D612D">
            <w:pPr>
              <w:pStyle w:val="TAL"/>
              <w:rPr>
                <w:ins w:id="24761" w:author=" " w:date="2019-05-27T03:48:00Z"/>
                <w:rFonts w:cs="Arial"/>
                <w:szCs w:val="18"/>
                <w:lang w:eastAsia="ja-JP"/>
              </w:rPr>
            </w:pPr>
            <w:ins w:id="24762" w:author=" " w:date="2019-05-27T03:48:00Z">
              <w:r w:rsidRPr="00B74BFE">
                <w:rPr>
                  <w:rFonts w:cs="Arial"/>
                  <w:szCs w:val="18"/>
                  <w:lang w:eastAsia="ja-JP"/>
                </w:rPr>
                <w:t>DC_19A_n257G_UL_19A_n257G</w:t>
              </w:r>
            </w:ins>
          </w:p>
          <w:p w:rsidR="008D612D" w:rsidRPr="00B74BFE" w:rsidRDefault="008D612D" w:rsidP="008D612D">
            <w:pPr>
              <w:pStyle w:val="TAL"/>
              <w:rPr>
                <w:ins w:id="24763" w:author=" " w:date="2019-05-27T03:48:00Z"/>
                <w:rFonts w:cs="Arial"/>
                <w:szCs w:val="18"/>
                <w:lang w:eastAsia="ja-JP"/>
              </w:rPr>
            </w:pPr>
            <w:ins w:id="24764" w:author=" " w:date="2019-05-27T03:48:00Z">
              <w:r w:rsidRPr="00B74BFE">
                <w:rPr>
                  <w:rFonts w:cs="Arial"/>
                  <w:szCs w:val="18"/>
                  <w:lang w:eastAsia="ja-JP"/>
                </w:rPr>
                <w:t>DC_19A_n257H_UL_19A_n257G</w:t>
              </w:r>
            </w:ins>
          </w:p>
          <w:p w:rsidR="008D612D" w:rsidRPr="00B74BFE" w:rsidRDefault="008D612D" w:rsidP="008D612D">
            <w:pPr>
              <w:pStyle w:val="TAL"/>
              <w:rPr>
                <w:ins w:id="24765" w:author=" " w:date="2019-05-27T03:48:00Z"/>
                <w:rFonts w:cs="Arial"/>
                <w:szCs w:val="18"/>
                <w:lang w:eastAsia="ja-JP"/>
              </w:rPr>
            </w:pPr>
            <w:ins w:id="24766" w:author=" " w:date="2019-05-27T03:48:00Z">
              <w:r w:rsidRPr="00B74BFE">
                <w:rPr>
                  <w:rFonts w:cs="Arial"/>
                  <w:szCs w:val="18"/>
                  <w:lang w:eastAsia="ja-JP"/>
                </w:rPr>
                <w:t>DC_19A_n257H_UL_19A_n257H</w:t>
              </w:r>
            </w:ins>
          </w:p>
          <w:p w:rsidR="008D612D" w:rsidRPr="00B74BFE" w:rsidRDefault="008D612D" w:rsidP="008D612D">
            <w:pPr>
              <w:pStyle w:val="TAL"/>
              <w:rPr>
                <w:ins w:id="24767" w:author=" " w:date="2019-05-27T03:48:00Z"/>
                <w:rFonts w:cs="Arial"/>
                <w:szCs w:val="18"/>
                <w:lang w:eastAsia="ja-JP"/>
              </w:rPr>
            </w:pPr>
            <w:ins w:id="24768" w:author=" " w:date="2019-05-27T03:48:00Z">
              <w:r w:rsidRPr="00B74BFE">
                <w:rPr>
                  <w:rFonts w:cs="Arial"/>
                  <w:szCs w:val="18"/>
                  <w:lang w:eastAsia="ja-JP"/>
                </w:rPr>
                <w:t>DC_19A_n257I_UL_19A_n257G</w:t>
              </w:r>
            </w:ins>
          </w:p>
          <w:p w:rsidR="008D612D" w:rsidRPr="00B74BFE" w:rsidRDefault="008D612D" w:rsidP="008D612D">
            <w:pPr>
              <w:pStyle w:val="TAL"/>
              <w:rPr>
                <w:ins w:id="24769" w:author=" " w:date="2019-05-27T03:48:00Z"/>
                <w:rFonts w:cs="Arial"/>
                <w:szCs w:val="18"/>
                <w:lang w:eastAsia="ja-JP"/>
              </w:rPr>
            </w:pPr>
            <w:ins w:id="24770" w:author=" " w:date="2019-05-27T03:48:00Z">
              <w:r w:rsidRPr="00B74BFE">
                <w:rPr>
                  <w:rFonts w:cs="Arial"/>
                  <w:szCs w:val="18"/>
                  <w:lang w:eastAsia="ja-JP"/>
                </w:rPr>
                <w:t>DC_19A_n257I_UL_19A_n257H</w:t>
              </w:r>
            </w:ins>
          </w:p>
          <w:p w:rsidR="008D612D" w:rsidRPr="00B74BFE" w:rsidRDefault="008D612D" w:rsidP="008D612D">
            <w:pPr>
              <w:pStyle w:val="TAL"/>
              <w:rPr>
                <w:ins w:id="24771" w:author=" " w:date="2019-05-27T03:48:00Z"/>
                <w:rFonts w:cs="Arial"/>
                <w:szCs w:val="18"/>
                <w:lang w:eastAsia="ja-JP"/>
              </w:rPr>
            </w:pPr>
            <w:ins w:id="24772" w:author=" " w:date="2019-05-27T03:48:00Z">
              <w:r w:rsidRPr="00B74BFE">
                <w:rPr>
                  <w:rFonts w:cs="Arial"/>
                  <w:szCs w:val="18"/>
                  <w:lang w:eastAsia="ja-JP"/>
                </w:rPr>
                <w:t>DC_19A_n257I_UL_19A_n257I</w:t>
              </w:r>
            </w:ins>
          </w:p>
          <w:p w:rsidR="008D612D" w:rsidRPr="00B74BFE" w:rsidRDefault="008D612D" w:rsidP="008D612D">
            <w:pPr>
              <w:pStyle w:val="TAL"/>
              <w:rPr>
                <w:ins w:id="24773" w:author=" " w:date="2019-05-27T03:48:00Z"/>
                <w:rFonts w:cs="Arial"/>
                <w:szCs w:val="18"/>
                <w:lang w:eastAsia="ja-JP"/>
              </w:rPr>
            </w:pPr>
            <w:ins w:id="24774" w:author=" " w:date="2019-05-27T03:48:00Z">
              <w:r w:rsidRPr="00B74BFE">
                <w:rPr>
                  <w:rFonts w:cs="Arial"/>
                  <w:szCs w:val="18"/>
                  <w:lang w:eastAsia="ja-JP"/>
                </w:rPr>
                <w:t>DC_19A_n257J_UL_19A_n257G</w:t>
              </w:r>
            </w:ins>
          </w:p>
          <w:p w:rsidR="008D612D" w:rsidRPr="00B74BFE" w:rsidRDefault="008D612D" w:rsidP="008D612D">
            <w:pPr>
              <w:pStyle w:val="TAL"/>
              <w:rPr>
                <w:ins w:id="24775" w:author=" " w:date="2019-05-27T03:48:00Z"/>
                <w:rFonts w:cs="Arial"/>
                <w:szCs w:val="18"/>
                <w:lang w:eastAsia="ja-JP"/>
              </w:rPr>
            </w:pPr>
            <w:ins w:id="24776" w:author=" " w:date="2019-05-27T03:48:00Z">
              <w:r w:rsidRPr="00B74BFE">
                <w:rPr>
                  <w:rFonts w:cs="Arial"/>
                  <w:szCs w:val="18"/>
                  <w:lang w:eastAsia="ja-JP"/>
                </w:rPr>
                <w:t>DC_19A_n257J_UL_19A_n257H</w:t>
              </w:r>
            </w:ins>
          </w:p>
          <w:p w:rsidR="008D612D" w:rsidRPr="00B74BFE" w:rsidRDefault="008D612D" w:rsidP="008D612D">
            <w:pPr>
              <w:pStyle w:val="TAL"/>
              <w:rPr>
                <w:ins w:id="24777" w:author=" " w:date="2019-05-27T03:48:00Z"/>
                <w:rFonts w:cs="Arial"/>
                <w:szCs w:val="18"/>
                <w:lang w:eastAsia="ja-JP"/>
              </w:rPr>
            </w:pPr>
            <w:ins w:id="24778" w:author=" " w:date="2019-05-27T03:48:00Z">
              <w:r w:rsidRPr="00B74BFE">
                <w:rPr>
                  <w:rFonts w:cs="Arial"/>
                  <w:szCs w:val="18"/>
                  <w:lang w:eastAsia="ja-JP"/>
                </w:rPr>
                <w:t>DC_19A_n257J_UL_19A_n257I</w:t>
              </w:r>
            </w:ins>
          </w:p>
          <w:p w:rsidR="008D612D" w:rsidRPr="00B74BFE" w:rsidRDefault="008D612D" w:rsidP="008D612D">
            <w:pPr>
              <w:pStyle w:val="TAL"/>
              <w:rPr>
                <w:ins w:id="24779" w:author=" " w:date="2019-05-27T03:48:00Z"/>
                <w:rFonts w:cs="Arial"/>
                <w:szCs w:val="18"/>
                <w:lang w:eastAsia="ja-JP"/>
              </w:rPr>
            </w:pPr>
            <w:ins w:id="24780" w:author=" " w:date="2019-05-27T03:48:00Z">
              <w:r w:rsidRPr="00B74BFE">
                <w:rPr>
                  <w:rFonts w:cs="Arial"/>
                  <w:szCs w:val="18"/>
                  <w:lang w:eastAsia="ja-JP"/>
                </w:rPr>
                <w:t>DC_19A_n257J_UL_19A_n257J</w:t>
              </w:r>
            </w:ins>
          </w:p>
          <w:p w:rsidR="008D612D" w:rsidRPr="00B74BFE" w:rsidRDefault="008D612D" w:rsidP="008D612D">
            <w:pPr>
              <w:pStyle w:val="TAL"/>
              <w:rPr>
                <w:ins w:id="24781" w:author=" " w:date="2019-05-27T03:48:00Z"/>
                <w:rFonts w:cs="Arial"/>
                <w:szCs w:val="18"/>
                <w:lang w:eastAsia="ja-JP"/>
              </w:rPr>
            </w:pPr>
            <w:ins w:id="24782" w:author=" " w:date="2019-05-27T03:48:00Z">
              <w:r w:rsidRPr="00B74BFE">
                <w:rPr>
                  <w:rFonts w:cs="Arial"/>
                  <w:szCs w:val="18"/>
                  <w:lang w:eastAsia="ja-JP"/>
                </w:rPr>
                <w:t>DC_19A_n257K_UL_19A_n257G</w:t>
              </w:r>
            </w:ins>
          </w:p>
          <w:p w:rsidR="008D612D" w:rsidRPr="00B74BFE" w:rsidRDefault="008D612D" w:rsidP="008D612D">
            <w:pPr>
              <w:pStyle w:val="TAL"/>
              <w:rPr>
                <w:ins w:id="24783" w:author=" " w:date="2019-05-27T03:48:00Z"/>
                <w:rFonts w:cs="Arial"/>
                <w:szCs w:val="18"/>
                <w:lang w:eastAsia="ja-JP"/>
              </w:rPr>
            </w:pPr>
            <w:ins w:id="24784" w:author=" " w:date="2019-05-27T03:48:00Z">
              <w:r w:rsidRPr="00B74BFE">
                <w:rPr>
                  <w:rFonts w:cs="Arial"/>
                  <w:szCs w:val="18"/>
                  <w:lang w:eastAsia="ja-JP"/>
                </w:rPr>
                <w:t>DC_19A_n257K_UL_19A_n257H</w:t>
              </w:r>
            </w:ins>
          </w:p>
          <w:p w:rsidR="008D612D" w:rsidRPr="00B74BFE" w:rsidRDefault="008D612D" w:rsidP="008D612D">
            <w:pPr>
              <w:pStyle w:val="TAL"/>
              <w:rPr>
                <w:ins w:id="24785" w:author=" " w:date="2019-05-27T03:48:00Z"/>
                <w:rFonts w:cs="Arial"/>
                <w:szCs w:val="18"/>
                <w:lang w:eastAsia="ja-JP"/>
              </w:rPr>
            </w:pPr>
            <w:ins w:id="24786" w:author=" " w:date="2019-05-27T03:48:00Z">
              <w:r w:rsidRPr="00B74BFE">
                <w:rPr>
                  <w:rFonts w:cs="Arial"/>
                  <w:szCs w:val="18"/>
                  <w:lang w:eastAsia="ja-JP"/>
                </w:rPr>
                <w:t>DC_19A_n257K_UL_19A_n257I</w:t>
              </w:r>
            </w:ins>
          </w:p>
          <w:p w:rsidR="008D612D" w:rsidRPr="00B74BFE" w:rsidRDefault="008D612D" w:rsidP="008D612D">
            <w:pPr>
              <w:pStyle w:val="TAL"/>
              <w:rPr>
                <w:ins w:id="24787" w:author=" " w:date="2019-05-27T03:48:00Z"/>
                <w:rFonts w:cs="Arial"/>
                <w:szCs w:val="18"/>
                <w:lang w:eastAsia="ja-JP"/>
              </w:rPr>
            </w:pPr>
            <w:ins w:id="24788" w:author=" " w:date="2019-05-27T03:48:00Z">
              <w:r w:rsidRPr="00B74BFE">
                <w:rPr>
                  <w:rFonts w:cs="Arial"/>
                  <w:szCs w:val="18"/>
                  <w:lang w:eastAsia="ja-JP"/>
                </w:rPr>
                <w:t>DC_19A_n257K_UL_19A_n257J</w:t>
              </w:r>
            </w:ins>
          </w:p>
          <w:p w:rsidR="008D612D" w:rsidRPr="00B74BFE" w:rsidRDefault="008D612D" w:rsidP="008D612D">
            <w:pPr>
              <w:pStyle w:val="TAL"/>
              <w:rPr>
                <w:ins w:id="24789" w:author=" " w:date="2019-05-27T03:48:00Z"/>
                <w:rFonts w:cs="Arial"/>
                <w:szCs w:val="18"/>
                <w:lang w:eastAsia="ja-JP"/>
              </w:rPr>
            </w:pPr>
            <w:ins w:id="24790" w:author=" " w:date="2019-05-27T03:48:00Z">
              <w:r w:rsidRPr="00B74BFE">
                <w:rPr>
                  <w:rFonts w:cs="Arial"/>
                  <w:szCs w:val="18"/>
                  <w:lang w:eastAsia="ja-JP"/>
                </w:rPr>
                <w:t>DC_19A_n257K_UL_19A_n257K</w:t>
              </w:r>
            </w:ins>
          </w:p>
          <w:p w:rsidR="008D612D" w:rsidRPr="00B74BFE" w:rsidRDefault="008D612D" w:rsidP="008D612D">
            <w:pPr>
              <w:pStyle w:val="TAL"/>
              <w:rPr>
                <w:ins w:id="24791" w:author=" " w:date="2019-05-27T03:48:00Z"/>
                <w:rFonts w:cs="Arial"/>
                <w:szCs w:val="18"/>
                <w:lang w:eastAsia="ja-JP"/>
              </w:rPr>
            </w:pPr>
            <w:ins w:id="24792" w:author=" " w:date="2019-05-27T03:48:00Z">
              <w:r w:rsidRPr="00B74BFE">
                <w:rPr>
                  <w:rFonts w:cs="Arial"/>
                  <w:szCs w:val="18"/>
                  <w:lang w:eastAsia="ja-JP"/>
                </w:rPr>
                <w:t>DC_19A_n257L_UL_19A_n257G</w:t>
              </w:r>
            </w:ins>
          </w:p>
          <w:p w:rsidR="008D612D" w:rsidRPr="00B74BFE" w:rsidRDefault="008D612D" w:rsidP="008D612D">
            <w:pPr>
              <w:pStyle w:val="TAL"/>
              <w:rPr>
                <w:ins w:id="24793" w:author=" " w:date="2019-05-27T03:48:00Z"/>
                <w:rFonts w:cs="Arial"/>
                <w:szCs w:val="18"/>
                <w:lang w:eastAsia="ja-JP"/>
              </w:rPr>
            </w:pPr>
            <w:ins w:id="24794" w:author=" " w:date="2019-05-27T03:48:00Z">
              <w:r w:rsidRPr="00B74BFE">
                <w:rPr>
                  <w:rFonts w:cs="Arial"/>
                  <w:szCs w:val="18"/>
                  <w:lang w:eastAsia="ja-JP"/>
                </w:rPr>
                <w:t>DC_19A_n257L_UL_19A_n257H</w:t>
              </w:r>
            </w:ins>
          </w:p>
          <w:p w:rsidR="008D612D" w:rsidRPr="00B74BFE" w:rsidRDefault="008D612D" w:rsidP="008D612D">
            <w:pPr>
              <w:pStyle w:val="TAL"/>
              <w:rPr>
                <w:ins w:id="24795" w:author=" " w:date="2019-05-27T03:48:00Z"/>
                <w:rFonts w:cs="Arial"/>
                <w:szCs w:val="18"/>
                <w:lang w:eastAsia="ja-JP"/>
              </w:rPr>
            </w:pPr>
            <w:ins w:id="24796" w:author=" " w:date="2019-05-27T03:48:00Z">
              <w:r w:rsidRPr="00B74BFE">
                <w:rPr>
                  <w:rFonts w:cs="Arial"/>
                  <w:szCs w:val="18"/>
                  <w:lang w:eastAsia="ja-JP"/>
                </w:rPr>
                <w:t>DC_19A_n257L_UL_19A_n257I</w:t>
              </w:r>
            </w:ins>
          </w:p>
          <w:p w:rsidR="008D612D" w:rsidRPr="00B74BFE" w:rsidRDefault="008D612D" w:rsidP="008D612D">
            <w:pPr>
              <w:pStyle w:val="TAL"/>
              <w:rPr>
                <w:ins w:id="24797" w:author=" " w:date="2019-05-27T03:48:00Z"/>
                <w:rFonts w:cs="Arial"/>
                <w:szCs w:val="18"/>
                <w:lang w:eastAsia="ja-JP"/>
              </w:rPr>
            </w:pPr>
            <w:ins w:id="24798" w:author=" " w:date="2019-05-27T03:48:00Z">
              <w:r w:rsidRPr="00B74BFE">
                <w:rPr>
                  <w:rFonts w:cs="Arial"/>
                  <w:szCs w:val="18"/>
                  <w:lang w:eastAsia="ja-JP"/>
                </w:rPr>
                <w:t>DC_19A_n257L_UL_19A_n257J</w:t>
              </w:r>
            </w:ins>
          </w:p>
          <w:p w:rsidR="008D612D" w:rsidRPr="00B74BFE" w:rsidRDefault="008D612D" w:rsidP="008D612D">
            <w:pPr>
              <w:pStyle w:val="TAL"/>
              <w:rPr>
                <w:ins w:id="24799" w:author=" " w:date="2019-05-27T03:48:00Z"/>
                <w:rFonts w:cs="Arial"/>
                <w:szCs w:val="18"/>
                <w:lang w:eastAsia="ja-JP"/>
              </w:rPr>
            </w:pPr>
            <w:ins w:id="24800" w:author=" " w:date="2019-05-27T03:48:00Z">
              <w:r w:rsidRPr="00B74BFE">
                <w:rPr>
                  <w:rFonts w:cs="Arial"/>
                  <w:szCs w:val="18"/>
                  <w:lang w:eastAsia="ja-JP"/>
                </w:rPr>
                <w:t>DC_19A_n257L_UL_19A_n257K</w:t>
              </w:r>
            </w:ins>
          </w:p>
          <w:p w:rsidR="008D612D" w:rsidRPr="00B74BFE" w:rsidRDefault="008D612D" w:rsidP="008D612D">
            <w:pPr>
              <w:pStyle w:val="TAL"/>
              <w:rPr>
                <w:ins w:id="24801" w:author=" " w:date="2019-05-27T03:48:00Z"/>
                <w:rFonts w:cs="Arial"/>
                <w:szCs w:val="18"/>
                <w:lang w:eastAsia="ja-JP"/>
              </w:rPr>
            </w:pPr>
            <w:ins w:id="24802" w:author=" " w:date="2019-05-27T03:48:00Z">
              <w:r w:rsidRPr="00B74BFE">
                <w:rPr>
                  <w:rFonts w:cs="Arial"/>
                  <w:szCs w:val="18"/>
                  <w:lang w:eastAsia="ja-JP"/>
                </w:rPr>
                <w:t>DC_19A_n257L_UL_19A_n257L</w:t>
              </w:r>
            </w:ins>
          </w:p>
          <w:p w:rsidR="008D612D" w:rsidRPr="00B74BFE" w:rsidRDefault="008D612D" w:rsidP="008D612D">
            <w:pPr>
              <w:pStyle w:val="TAL"/>
              <w:rPr>
                <w:ins w:id="24803" w:author=" " w:date="2019-05-27T03:48:00Z"/>
                <w:rFonts w:cs="Arial"/>
                <w:szCs w:val="18"/>
                <w:lang w:eastAsia="ja-JP"/>
              </w:rPr>
            </w:pPr>
            <w:ins w:id="24804" w:author=" " w:date="2019-05-27T03:48:00Z">
              <w:r w:rsidRPr="00B74BFE">
                <w:rPr>
                  <w:rFonts w:cs="Arial"/>
                  <w:szCs w:val="18"/>
                  <w:lang w:eastAsia="ja-JP"/>
                </w:rPr>
                <w:t>DC_19A_n257M_UL_19A_n257G</w:t>
              </w:r>
            </w:ins>
          </w:p>
          <w:p w:rsidR="008D612D" w:rsidRPr="00B74BFE" w:rsidRDefault="008D612D" w:rsidP="008D612D">
            <w:pPr>
              <w:pStyle w:val="TAL"/>
              <w:rPr>
                <w:ins w:id="24805" w:author=" " w:date="2019-05-27T03:48:00Z"/>
                <w:rFonts w:cs="Arial"/>
                <w:szCs w:val="18"/>
                <w:lang w:eastAsia="ja-JP"/>
              </w:rPr>
            </w:pPr>
            <w:ins w:id="24806" w:author=" " w:date="2019-05-27T03:48:00Z">
              <w:r w:rsidRPr="00B74BFE">
                <w:rPr>
                  <w:rFonts w:cs="Arial"/>
                  <w:szCs w:val="18"/>
                  <w:lang w:eastAsia="ja-JP"/>
                </w:rPr>
                <w:t>DC_19A_n257M_UL_19A_n257H</w:t>
              </w:r>
            </w:ins>
          </w:p>
          <w:p w:rsidR="008D612D" w:rsidRPr="00B74BFE" w:rsidRDefault="008D612D" w:rsidP="008D612D">
            <w:pPr>
              <w:pStyle w:val="TAL"/>
              <w:rPr>
                <w:ins w:id="24807" w:author=" " w:date="2019-05-27T03:48:00Z"/>
                <w:rFonts w:cs="Arial"/>
                <w:szCs w:val="18"/>
                <w:lang w:eastAsia="ja-JP"/>
              </w:rPr>
            </w:pPr>
            <w:ins w:id="24808" w:author=" " w:date="2019-05-27T03:48:00Z">
              <w:r w:rsidRPr="00B74BFE">
                <w:rPr>
                  <w:rFonts w:cs="Arial"/>
                  <w:szCs w:val="18"/>
                  <w:lang w:eastAsia="ja-JP"/>
                </w:rPr>
                <w:t>DC_19A_n257M_UL_19A_n257I</w:t>
              </w:r>
            </w:ins>
          </w:p>
          <w:p w:rsidR="008D612D" w:rsidRPr="00B74BFE" w:rsidRDefault="008D612D" w:rsidP="008D612D">
            <w:pPr>
              <w:pStyle w:val="TAL"/>
              <w:rPr>
                <w:ins w:id="24809" w:author=" " w:date="2019-05-27T03:48:00Z"/>
                <w:rFonts w:cs="Arial"/>
                <w:szCs w:val="18"/>
                <w:lang w:eastAsia="ja-JP"/>
              </w:rPr>
            </w:pPr>
            <w:ins w:id="24810" w:author=" " w:date="2019-05-27T03:48:00Z">
              <w:r w:rsidRPr="00B74BFE">
                <w:rPr>
                  <w:rFonts w:cs="Arial"/>
                  <w:szCs w:val="18"/>
                  <w:lang w:eastAsia="ja-JP"/>
                </w:rPr>
                <w:t>DC_19A_n257M_UL_19A_n257J</w:t>
              </w:r>
            </w:ins>
          </w:p>
          <w:p w:rsidR="008D612D" w:rsidRPr="00B74BFE" w:rsidRDefault="008D612D" w:rsidP="008D612D">
            <w:pPr>
              <w:pStyle w:val="TAL"/>
              <w:rPr>
                <w:ins w:id="24811" w:author=" " w:date="2019-05-27T03:48:00Z"/>
                <w:rFonts w:cs="Arial"/>
                <w:szCs w:val="18"/>
                <w:lang w:eastAsia="ja-JP"/>
              </w:rPr>
            </w:pPr>
            <w:ins w:id="24812" w:author=" " w:date="2019-05-27T03:48:00Z">
              <w:r w:rsidRPr="00B74BFE">
                <w:rPr>
                  <w:rFonts w:cs="Arial"/>
                  <w:szCs w:val="18"/>
                  <w:lang w:eastAsia="ja-JP"/>
                </w:rPr>
                <w:t>DC_19A_n257M_UL_19A_n257K</w:t>
              </w:r>
            </w:ins>
          </w:p>
          <w:p w:rsidR="008D612D" w:rsidRPr="008F103D" w:rsidRDefault="008D612D" w:rsidP="008D612D">
            <w:pPr>
              <w:pStyle w:val="TAL"/>
              <w:rPr>
                <w:ins w:id="24813" w:author=" " w:date="2019-05-27T03:48:00Z"/>
              </w:rPr>
            </w:pPr>
            <w:ins w:id="24814" w:author=" " w:date="2019-05-27T03:48:00Z">
              <w:r w:rsidRPr="00B74BFE">
                <w:rPr>
                  <w:rFonts w:cs="Arial"/>
                  <w:szCs w:val="18"/>
                  <w:lang w:eastAsia="ja-JP"/>
                </w:rPr>
                <w:t>DC_19A_n257M_UL_19A_n257L</w:t>
              </w:r>
            </w:ins>
          </w:p>
        </w:tc>
        <w:tc>
          <w:tcPr>
            <w:tcW w:w="259" w:type="pct"/>
            <w:gridSpan w:val="2"/>
            <w:tcBorders>
              <w:top w:val="single" w:sz="4" w:space="0" w:color="auto"/>
              <w:left w:val="single" w:sz="4" w:space="0" w:color="auto"/>
              <w:bottom w:val="single" w:sz="4" w:space="0" w:color="auto"/>
              <w:right w:val="single" w:sz="4" w:space="0" w:color="auto"/>
            </w:tcBorders>
            <w:tcPrChange w:id="24815" w:author=" " w:date="2019-05-27T03:48:00Z">
              <w:tcPr>
                <w:tcW w:w="26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816" w:author=" " w:date="2019-05-27T03:48:00Z"/>
              </w:rPr>
            </w:pPr>
            <w:ins w:id="24817" w:author=" " w:date="2019-05-27T03:48:00Z">
              <w:r w:rsidRPr="00BB552B">
                <w:rPr>
                  <w:rFonts w:eastAsia="游明朝" w:cs="Arial" w:hint="eastAsia"/>
                  <w:sz w:val="16"/>
                  <w:lang w:eastAsia="ja-JP"/>
                </w:rPr>
                <w:t>Rel-15</w:t>
              </w:r>
            </w:ins>
          </w:p>
        </w:tc>
        <w:tc>
          <w:tcPr>
            <w:tcW w:w="783" w:type="pct"/>
            <w:tcBorders>
              <w:top w:val="single" w:sz="4" w:space="0" w:color="auto"/>
              <w:left w:val="single" w:sz="4" w:space="0" w:color="auto"/>
              <w:bottom w:val="single" w:sz="4" w:space="0" w:color="auto"/>
              <w:right w:val="single" w:sz="4" w:space="0" w:color="auto"/>
            </w:tcBorders>
            <w:vAlign w:val="center"/>
            <w:tcPrChange w:id="24818" w:author=" " w:date="2019-05-27T03:48:00Z">
              <w:tcPr>
                <w:tcW w:w="787"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819" w:author=" " w:date="2019-05-27T03:48:00Z"/>
              </w:rPr>
            </w:pPr>
            <w:ins w:id="24820" w:author=" " w:date="2019-05-27T03:48:00Z">
              <w:r w:rsidRPr="00BB552B">
                <w:rPr>
                  <w:color w:val="000000"/>
                  <w:szCs w:val="18"/>
                </w:rPr>
                <w:t>Yuta Oguma, NTT DOCOMO</w:t>
              </w:r>
            </w:ins>
          </w:p>
        </w:tc>
        <w:tc>
          <w:tcPr>
            <w:tcW w:w="892" w:type="pct"/>
            <w:gridSpan w:val="3"/>
            <w:tcBorders>
              <w:top w:val="single" w:sz="4" w:space="0" w:color="auto"/>
              <w:left w:val="single" w:sz="4" w:space="0" w:color="auto"/>
              <w:bottom w:val="single" w:sz="4" w:space="0" w:color="auto"/>
              <w:right w:val="single" w:sz="4" w:space="0" w:color="auto"/>
            </w:tcBorders>
            <w:tcPrChange w:id="24821" w:author=" " w:date="2019-05-27T03:48:00Z">
              <w:tcPr>
                <w:tcW w:w="1048" w:type="pct"/>
                <w:gridSpan w:val="5"/>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822" w:author=" " w:date="2019-05-27T03:48:00Z"/>
              </w:rPr>
            </w:pPr>
            <w:ins w:id="24823" w:author=" " w:date="2019-05-27T03:48:00Z">
              <w:r w:rsidRPr="000D1D7F">
                <w:rPr>
                  <w:color w:val="000000"/>
                </w:rPr>
                <w:t>T</w:t>
              </w:r>
              <w:r>
                <w:rPr>
                  <w:color w:val="000000"/>
                </w:rPr>
                <w:t>S38.101-3: R4-1815059</w:t>
              </w:r>
            </w:ins>
          </w:p>
        </w:tc>
        <w:tc>
          <w:tcPr>
            <w:tcW w:w="465" w:type="pct"/>
            <w:gridSpan w:val="2"/>
            <w:tcBorders>
              <w:top w:val="single" w:sz="4" w:space="0" w:color="auto"/>
              <w:left w:val="single" w:sz="4" w:space="0" w:color="auto"/>
              <w:bottom w:val="single" w:sz="4" w:space="0" w:color="auto"/>
              <w:right w:val="single" w:sz="4" w:space="0" w:color="auto"/>
            </w:tcBorders>
            <w:tcPrChange w:id="24824" w:author=" " w:date="2019-05-27T03:48:00Z">
              <w:tcPr>
                <w:tcW w:w="34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825" w:author=" " w:date="2019-05-27T03:48:00Z"/>
              </w:rPr>
            </w:pPr>
            <w:ins w:id="24826" w:author=" " w:date="2019-05-27T03:48:00Z">
              <w:r>
                <w:rPr>
                  <w:lang w:eastAsia="ja-JP"/>
                </w:rPr>
                <w:t>Yes</w:t>
              </w:r>
            </w:ins>
          </w:p>
        </w:tc>
        <w:tc>
          <w:tcPr>
            <w:tcW w:w="465" w:type="pct"/>
            <w:gridSpan w:val="2"/>
            <w:tcBorders>
              <w:top w:val="single" w:sz="4" w:space="0" w:color="auto"/>
              <w:left w:val="single" w:sz="4" w:space="0" w:color="auto"/>
              <w:bottom w:val="single" w:sz="4" w:space="0" w:color="auto"/>
              <w:right w:val="single" w:sz="4" w:space="0" w:color="auto"/>
            </w:tcBorders>
            <w:tcPrChange w:id="24827" w:author=" " w:date="2019-05-27T03:48:00Z">
              <w:tcPr>
                <w:tcW w:w="268" w:type="pct"/>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828" w:author=" " w:date="2019-05-27T03:48:00Z"/>
              </w:rPr>
            </w:pPr>
          </w:p>
        </w:tc>
        <w:tc>
          <w:tcPr>
            <w:tcW w:w="685" w:type="pct"/>
            <w:gridSpan w:val="2"/>
            <w:tcBorders>
              <w:top w:val="single" w:sz="4" w:space="0" w:color="auto"/>
              <w:left w:val="single" w:sz="4" w:space="0" w:color="auto"/>
              <w:bottom w:val="single" w:sz="4" w:space="0" w:color="auto"/>
              <w:right w:val="single" w:sz="4" w:space="0" w:color="auto"/>
            </w:tcBorders>
            <w:tcPrChange w:id="24829" w:author=" " w:date="2019-05-27T03:48:00Z">
              <w:tcPr>
                <w:tcW w:w="771" w:type="pct"/>
                <w:gridSpan w:val="3"/>
                <w:tcBorders>
                  <w:top w:val="single" w:sz="4" w:space="0" w:color="auto"/>
                  <w:left w:val="single" w:sz="4" w:space="0" w:color="auto"/>
                  <w:bottom w:val="single" w:sz="4" w:space="0" w:color="auto"/>
                  <w:right w:val="single" w:sz="4" w:space="0" w:color="auto"/>
                </w:tcBorders>
              </w:tcPr>
            </w:tcPrChange>
          </w:tcPr>
          <w:p w:rsidR="008D612D" w:rsidRDefault="008D612D" w:rsidP="008D612D">
            <w:pPr>
              <w:pStyle w:val="TAL"/>
              <w:rPr>
                <w:ins w:id="24830" w:author=" " w:date="2019-05-27T03:48:00Z"/>
                <w:lang w:eastAsia="ja-JP"/>
              </w:rPr>
            </w:pPr>
            <w:ins w:id="24831" w:author=" " w:date="2019-05-27T03:48:00Z">
              <w:r>
                <w:rPr>
                  <w:lang w:eastAsia="ja-JP"/>
                </w:rPr>
                <w:t>None</w:t>
              </w:r>
            </w:ins>
          </w:p>
          <w:p w:rsidR="008D612D" w:rsidRDefault="008D612D" w:rsidP="008D612D">
            <w:pPr>
              <w:pStyle w:val="TAL"/>
              <w:rPr>
                <w:ins w:id="24832" w:author=" " w:date="2019-05-27T03:48:00Z"/>
                <w:lang w:eastAsia="ja-JP"/>
              </w:rPr>
            </w:pPr>
          </w:p>
          <w:p w:rsidR="008D612D" w:rsidRDefault="008D612D" w:rsidP="008D612D">
            <w:pPr>
              <w:pStyle w:val="TAL"/>
              <w:rPr>
                <w:ins w:id="24833" w:author=" " w:date="2019-05-27T03:48:00Z"/>
                <w:lang w:eastAsia="ja-JP"/>
              </w:rPr>
            </w:pPr>
            <w:ins w:id="24834" w:author=" " w:date="2019-05-27T03:48:00Z">
              <w:r>
                <w:rPr>
                  <w:rFonts w:hint="eastAsia"/>
                  <w:lang w:eastAsia="ja-JP"/>
                </w:rPr>
                <w:t>NOTE</w:t>
              </w:r>
              <w:r>
                <w:rPr>
                  <w:lang w:eastAsia="ja-JP"/>
                </w:rPr>
                <w:t>: The EN-DC combinations are missing fallback-combinations in SR in order to reduce the redundant description, but had been completed in R4-1815059.</w:t>
              </w:r>
            </w:ins>
          </w:p>
          <w:p w:rsidR="008D612D" w:rsidRDefault="008D612D" w:rsidP="008D612D">
            <w:pPr>
              <w:pStyle w:val="TAL"/>
              <w:rPr>
                <w:ins w:id="24835" w:author=" " w:date="2019-05-27T03:48:00Z"/>
                <w:lang w:eastAsia="ja-JP"/>
              </w:rPr>
            </w:pPr>
          </w:p>
          <w:p w:rsidR="008D612D" w:rsidRDefault="008D612D" w:rsidP="008D612D">
            <w:pPr>
              <w:pStyle w:val="TAL"/>
              <w:rPr>
                <w:ins w:id="24836" w:author=" " w:date="2019-05-27T03:48:00Z"/>
                <w:lang w:eastAsia="ja-JP"/>
              </w:rPr>
            </w:pPr>
            <w:ins w:id="24837" w:author=" " w:date="2019-05-27T03:48:00Z">
              <w:r>
                <w:rPr>
                  <w:lang w:eastAsia="ja-JP"/>
                </w:rPr>
                <w:t>For clarification on the completion of the combinations, we would like to request to capture them in RAN#84.</w:t>
              </w:r>
            </w:ins>
          </w:p>
          <w:p w:rsidR="008D612D" w:rsidRPr="008F103D" w:rsidRDefault="008D612D" w:rsidP="008D612D">
            <w:pPr>
              <w:pStyle w:val="TAL"/>
              <w:rPr>
                <w:ins w:id="24838" w:author=" " w:date="2019-05-27T03:48:00Z"/>
              </w:rPr>
            </w:pP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DC_19A_n257M_UL_19A_n257M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None</w:t>
            </w:r>
          </w:p>
        </w:tc>
      </w:tr>
      <w:tr w:rsidR="008D612D" w:rsidRPr="008F103D" w:rsidTr="004C693F">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839" w:author=" " w:date="2019-05-27T03:4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4840" w:author=" " w:date="2019-05-27T03:48:00Z"/>
          <w:trPrChange w:id="24841" w:author=" " w:date="2019-05-27T03:48:00Z">
            <w:trPr>
              <w:cantSplit/>
            </w:trPr>
          </w:trPrChange>
        </w:trPr>
        <w:tc>
          <w:tcPr>
            <w:tcW w:w="1445" w:type="pct"/>
            <w:tcBorders>
              <w:top w:val="single" w:sz="4" w:space="0" w:color="auto"/>
              <w:left w:val="single" w:sz="4" w:space="0" w:color="auto"/>
              <w:bottom w:val="single" w:sz="4" w:space="0" w:color="auto"/>
              <w:right w:val="single" w:sz="4" w:space="0" w:color="auto"/>
            </w:tcBorders>
            <w:tcPrChange w:id="24842" w:author=" " w:date="2019-05-27T03:48:00Z">
              <w:tcPr>
                <w:tcW w:w="1510" w:type="pct"/>
                <w:gridSpan w:val="3"/>
                <w:tcBorders>
                  <w:top w:val="single" w:sz="4" w:space="0" w:color="auto"/>
                  <w:left w:val="single" w:sz="4" w:space="0" w:color="auto"/>
                  <w:bottom w:val="single" w:sz="4" w:space="0" w:color="auto"/>
                  <w:right w:val="single" w:sz="4" w:space="0" w:color="auto"/>
                </w:tcBorders>
              </w:tcPr>
            </w:tcPrChange>
          </w:tcPr>
          <w:p w:rsidR="008D612D" w:rsidRPr="00B74BFE" w:rsidRDefault="008D612D" w:rsidP="008D612D">
            <w:pPr>
              <w:pStyle w:val="TAL"/>
              <w:rPr>
                <w:ins w:id="24843" w:author=" " w:date="2019-05-27T03:48:00Z"/>
                <w:rFonts w:cs="Arial"/>
                <w:szCs w:val="18"/>
                <w:lang w:eastAsia="ja-JP"/>
              </w:rPr>
            </w:pPr>
            <w:ins w:id="24844" w:author=" " w:date="2019-05-27T03:48:00Z">
              <w:r w:rsidRPr="00B74BFE">
                <w:rPr>
                  <w:rFonts w:cs="Arial"/>
                  <w:szCs w:val="18"/>
                  <w:lang w:eastAsia="ja-JP"/>
                </w:rPr>
                <w:lastRenderedPageBreak/>
                <w:t>DC_21A_n257A_UL_21A_n257A</w:t>
              </w:r>
            </w:ins>
          </w:p>
          <w:p w:rsidR="008D612D" w:rsidRPr="00B74BFE" w:rsidRDefault="008D612D" w:rsidP="008D612D">
            <w:pPr>
              <w:pStyle w:val="TAL"/>
              <w:rPr>
                <w:ins w:id="24845" w:author=" " w:date="2019-05-27T03:48:00Z"/>
                <w:rFonts w:cs="Arial"/>
                <w:szCs w:val="18"/>
                <w:lang w:eastAsia="ja-JP"/>
              </w:rPr>
            </w:pPr>
            <w:ins w:id="24846" w:author=" " w:date="2019-05-27T03:48:00Z">
              <w:r w:rsidRPr="00B74BFE">
                <w:rPr>
                  <w:rFonts w:cs="Arial"/>
                  <w:szCs w:val="18"/>
                  <w:lang w:eastAsia="ja-JP"/>
                </w:rPr>
                <w:t>DC_21A_n257G_UL_21A_n257G</w:t>
              </w:r>
            </w:ins>
          </w:p>
          <w:p w:rsidR="008D612D" w:rsidRPr="00B74BFE" w:rsidRDefault="008D612D" w:rsidP="008D612D">
            <w:pPr>
              <w:pStyle w:val="TAL"/>
              <w:rPr>
                <w:ins w:id="24847" w:author=" " w:date="2019-05-27T03:48:00Z"/>
                <w:rFonts w:cs="Arial"/>
                <w:szCs w:val="18"/>
                <w:lang w:eastAsia="ja-JP"/>
              </w:rPr>
            </w:pPr>
            <w:ins w:id="24848" w:author=" " w:date="2019-05-27T03:48:00Z">
              <w:r w:rsidRPr="00B74BFE">
                <w:rPr>
                  <w:rFonts w:cs="Arial"/>
                  <w:szCs w:val="18"/>
                  <w:lang w:eastAsia="ja-JP"/>
                </w:rPr>
                <w:t>DC_21A_n257H_UL_21A_n257G</w:t>
              </w:r>
            </w:ins>
          </w:p>
          <w:p w:rsidR="008D612D" w:rsidRPr="00B74BFE" w:rsidRDefault="008D612D" w:rsidP="008D612D">
            <w:pPr>
              <w:pStyle w:val="TAL"/>
              <w:rPr>
                <w:ins w:id="24849" w:author=" " w:date="2019-05-27T03:48:00Z"/>
                <w:rFonts w:cs="Arial"/>
                <w:szCs w:val="18"/>
                <w:lang w:eastAsia="ja-JP"/>
              </w:rPr>
            </w:pPr>
            <w:ins w:id="24850" w:author=" " w:date="2019-05-27T03:48:00Z">
              <w:r w:rsidRPr="00B74BFE">
                <w:rPr>
                  <w:rFonts w:cs="Arial"/>
                  <w:szCs w:val="18"/>
                  <w:lang w:eastAsia="ja-JP"/>
                </w:rPr>
                <w:t>DC_21A_n257H_UL_21A_n257H</w:t>
              </w:r>
            </w:ins>
          </w:p>
          <w:p w:rsidR="008D612D" w:rsidRPr="00B74BFE" w:rsidRDefault="008D612D" w:rsidP="008D612D">
            <w:pPr>
              <w:pStyle w:val="TAL"/>
              <w:rPr>
                <w:ins w:id="24851" w:author=" " w:date="2019-05-27T03:48:00Z"/>
                <w:rFonts w:cs="Arial"/>
                <w:szCs w:val="18"/>
                <w:lang w:eastAsia="ja-JP"/>
              </w:rPr>
            </w:pPr>
            <w:ins w:id="24852" w:author=" " w:date="2019-05-27T03:48:00Z">
              <w:r w:rsidRPr="00B74BFE">
                <w:rPr>
                  <w:rFonts w:cs="Arial"/>
                  <w:szCs w:val="18"/>
                  <w:lang w:eastAsia="ja-JP"/>
                </w:rPr>
                <w:t>DC_21A_n257I_UL_21A_n257G</w:t>
              </w:r>
            </w:ins>
          </w:p>
          <w:p w:rsidR="008D612D" w:rsidRPr="00B74BFE" w:rsidRDefault="008D612D" w:rsidP="008D612D">
            <w:pPr>
              <w:pStyle w:val="TAL"/>
              <w:rPr>
                <w:ins w:id="24853" w:author=" " w:date="2019-05-27T03:48:00Z"/>
                <w:rFonts w:cs="Arial"/>
                <w:szCs w:val="18"/>
                <w:lang w:eastAsia="ja-JP"/>
              </w:rPr>
            </w:pPr>
            <w:ins w:id="24854" w:author=" " w:date="2019-05-27T03:48:00Z">
              <w:r w:rsidRPr="00B74BFE">
                <w:rPr>
                  <w:rFonts w:cs="Arial"/>
                  <w:szCs w:val="18"/>
                  <w:lang w:eastAsia="ja-JP"/>
                </w:rPr>
                <w:t>DC_21A_n257I_UL_21A_n257H</w:t>
              </w:r>
            </w:ins>
          </w:p>
          <w:p w:rsidR="008D612D" w:rsidRPr="00B74BFE" w:rsidRDefault="008D612D" w:rsidP="008D612D">
            <w:pPr>
              <w:pStyle w:val="TAL"/>
              <w:rPr>
                <w:ins w:id="24855" w:author=" " w:date="2019-05-27T03:48:00Z"/>
                <w:rFonts w:cs="Arial"/>
                <w:szCs w:val="18"/>
                <w:lang w:eastAsia="ja-JP"/>
              </w:rPr>
            </w:pPr>
            <w:ins w:id="24856" w:author=" " w:date="2019-05-27T03:48:00Z">
              <w:r w:rsidRPr="00B74BFE">
                <w:rPr>
                  <w:rFonts w:cs="Arial"/>
                  <w:szCs w:val="18"/>
                  <w:lang w:eastAsia="ja-JP"/>
                </w:rPr>
                <w:t>DC_21A_n257I_UL_21A_n257I</w:t>
              </w:r>
            </w:ins>
          </w:p>
          <w:p w:rsidR="008D612D" w:rsidRPr="00B74BFE" w:rsidRDefault="008D612D" w:rsidP="008D612D">
            <w:pPr>
              <w:pStyle w:val="TAL"/>
              <w:rPr>
                <w:ins w:id="24857" w:author=" " w:date="2019-05-27T03:48:00Z"/>
                <w:rFonts w:cs="Arial"/>
                <w:szCs w:val="18"/>
                <w:lang w:eastAsia="ja-JP"/>
              </w:rPr>
            </w:pPr>
            <w:ins w:id="24858" w:author=" " w:date="2019-05-27T03:48:00Z">
              <w:r w:rsidRPr="00B74BFE">
                <w:rPr>
                  <w:rFonts w:cs="Arial"/>
                  <w:szCs w:val="18"/>
                  <w:lang w:eastAsia="ja-JP"/>
                </w:rPr>
                <w:t>DC_21A_n257J_UL_21A_n257G</w:t>
              </w:r>
            </w:ins>
          </w:p>
          <w:p w:rsidR="008D612D" w:rsidRPr="00B74BFE" w:rsidRDefault="008D612D" w:rsidP="008D612D">
            <w:pPr>
              <w:pStyle w:val="TAL"/>
              <w:rPr>
                <w:ins w:id="24859" w:author=" " w:date="2019-05-27T03:48:00Z"/>
                <w:rFonts w:cs="Arial"/>
                <w:szCs w:val="18"/>
                <w:lang w:eastAsia="ja-JP"/>
              </w:rPr>
            </w:pPr>
            <w:ins w:id="24860" w:author=" " w:date="2019-05-27T03:48:00Z">
              <w:r w:rsidRPr="00B74BFE">
                <w:rPr>
                  <w:rFonts w:cs="Arial"/>
                  <w:szCs w:val="18"/>
                  <w:lang w:eastAsia="ja-JP"/>
                </w:rPr>
                <w:t>DC_21A_n257J_UL_21A_n257H</w:t>
              </w:r>
            </w:ins>
          </w:p>
          <w:p w:rsidR="008D612D" w:rsidRPr="00B74BFE" w:rsidRDefault="008D612D" w:rsidP="008D612D">
            <w:pPr>
              <w:pStyle w:val="TAL"/>
              <w:rPr>
                <w:ins w:id="24861" w:author=" " w:date="2019-05-27T03:48:00Z"/>
                <w:rFonts w:cs="Arial"/>
                <w:szCs w:val="18"/>
                <w:lang w:eastAsia="ja-JP"/>
              </w:rPr>
            </w:pPr>
            <w:ins w:id="24862" w:author=" " w:date="2019-05-27T03:48:00Z">
              <w:r w:rsidRPr="00B74BFE">
                <w:rPr>
                  <w:rFonts w:cs="Arial"/>
                  <w:szCs w:val="18"/>
                  <w:lang w:eastAsia="ja-JP"/>
                </w:rPr>
                <w:t>DC_21A_n257J_UL_21A_n257I</w:t>
              </w:r>
            </w:ins>
          </w:p>
          <w:p w:rsidR="008D612D" w:rsidRPr="00B74BFE" w:rsidRDefault="008D612D" w:rsidP="008D612D">
            <w:pPr>
              <w:pStyle w:val="TAL"/>
              <w:rPr>
                <w:ins w:id="24863" w:author=" " w:date="2019-05-27T03:48:00Z"/>
                <w:rFonts w:cs="Arial"/>
                <w:szCs w:val="18"/>
                <w:lang w:eastAsia="ja-JP"/>
              </w:rPr>
            </w:pPr>
            <w:ins w:id="24864" w:author=" " w:date="2019-05-27T03:48:00Z">
              <w:r w:rsidRPr="00B74BFE">
                <w:rPr>
                  <w:rFonts w:cs="Arial"/>
                  <w:szCs w:val="18"/>
                  <w:lang w:eastAsia="ja-JP"/>
                </w:rPr>
                <w:t>DC_21A_n257J_UL_21A_n257J</w:t>
              </w:r>
            </w:ins>
          </w:p>
          <w:p w:rsidR="008D612D" w:rsidRPr="00B74BFE" w:rsidRDefault="008D612D" w:rsidP="008D612D">
            <w:pPr>
              <w:pStyle w:val="TAL"/>
              <w:rPr>
                <w:ins w:id="24865" w:author=" " w:date="2019-05-27T03:48:00Z"/>
                <w:rFonts w:cs="Arial"/>
                <w:szCs w:val="18"/>
                <w:lang w:eastAsia="ja-JP"/>
              </w:rPr>
            </w:pPr>
            <w:ins w:id="24866" w:author=" " w:date="2019-05-27T03:48:00Z">
              <w:r w:rsidRPr="00B74BFE">
                <w:rPr>
                  <w:rFonts w:cs="Arial"/>
                  <w:szCs w:val="18"/>
                  <w:lang w:eastAsia="ja-JP"/>
                </w:rPr>
                <w:t>DC_21A_n257K_UL_21A_n257G</w:t>
              </w:r>
            </w:ins>
          </w:p>
          <w:p w:rsidR="008D612D" w:rsidRPr="00B74BFE" w:rsidRDefault="008D612D" w:rsidP="008D612D">
            <w:pPr>
              <w:pStyle w:val="TAL"/>
              <w:rPr>
                <w:ins w:id="24867" w:author=" " w:date="2019-05-27T03:48:00Z"/>
                <w:rFonts w:cs="Arial"/>
                <w:szCs w:val="18"/>
                <w:lang w:eastAsia="ja-JP"/>
              </w:rPr>
            </w:pPr>
            <w:ins w:id="24868" w:author=" " w:date="2019-05-27T03:48:00Z">
              <w:r w:rsidRPr="00B74BFE">
                <w:rPr>
                  <w:rFonts w:cs="Arial"/>
                  <w:szCs w:val="18"/>
                  <w:lang w:eastAsia="ja-JP"/>
                </w:rPr>
                <w:t>DC_21A_n257K_UL_21A_n257H</w:t>
              </w:r>
            </w:ins>
          </w:p>
          <w:p w:rsidR="008D612D" w:rsidRPr="00B74BFE" w:rsidRDefault="008D612D" w:rsidP="008D612D">
            <w:pPr>
              <w:pStyle w:val="TAL"/>
              <w:rPr>
                <w:ins w:id="24869" w:author=" " w:date="2019-05-27T03:48:00Z"/>
                <w:rFonts w:cs="Arial"/>
                <w:szCs w:val="18"/>
                <w:lang w:eastAsia="ja-JP"/>
              </w:rPr>
            </w:pPr>
            <w:ins w:id="24870" w:author=" " w:date="2019-05-27T03:48:00Z">
              <w:r w:rsidRPr="00B74BFE">
                <w:rPr>
                  <w:rFonts w:cs="Arial"/>
                  <w:szCs w:val="18"/>
                  <w:lang w:eastAsia="ja-JP"/>
                </w:rPr>
                <w:t>DC_21A_n257K_UL_21A_n257I</w:t>
              </w:r>
            </w:ins>
          </w:p>
          <w:p w:rsidR="008D612D" w:rsidRPr="00B74BFE" w:rsidRDefault="008D612D" w:rsidP="008D612D">
            <w:pPr>
              <w:pStyle w:val="TAL"/>
              <w:rPr>
                <w:ins w:id="24871" w:author=" " w:date="2019-05-27T03:48:00Z"/>
                <w:rFonts w:cs="Arial"/>
                <w:szCs w:val="18"/>
                <w:lang w:eastAsia="ja-JP"/>
              </w:rPr>
            </w:pPr>
            <w:ins w:id="24872" w:author=" " w:date="2019-05-27T03:48:00Z">
              <w:r w:rsidRPr="00B74BFE">
                <w:rPr>
                  <w:rFonts w:cs="Arial"/>
                  <w:szCs w:val="18"/>
                  <w:lang w:eastAsia="ja-JP"/>
                </w:rPr>
                <w:t>DC_21A_n257K_UL_21A_n257J</w:t>
              </w:r>
            </w:ins>
          </w:p>
          <w:p w:rsidR="008D612D" w:rsidRPr="00B74BFE" w:rsidRDefault="008D612D" w:rsidP="008D612D">
            <w:pPr>
              <w:pStyle w:val="TAL"/>
              <w:rPr>
                <w:ins w:id="24873" w:author=" " w:date="2019-05-27T03:48:00Z"/>
                <w:rFonts w:cs="Arial"/>
                <w:szCs w:val="18"/>
                <w:lang w:eastAsia="ja-JP"/>
              </w:rPr>
            </w:pPr>
            <w:ins w:id="24874" w:author=" " w:date="2019-05-27T03:48:00Z">
              <w:r w:rsidRPr="00B74BFE">
                <w:rPr>
                  <w:rFonts w:cs="Arial"/>
                  <w:szCs w:val="18"/>
                  <w:lang w:eastAsia="ja-JP"/>
                </w:rPr>
                <w:t>DC_21A_n257K_UL_21A_n257K</w:t>
              </w:r>
            </w:ins>
          </w:p>
          <w:p w:rsidR="008D612D" w:rsidRPr="00B74BFE" w:rsidRDefault="008D612D" w:rsidP="008D612D">
            <w:pPr>
              <w:pStyle w:val="TAL"/>
              <w:rPr>
                <w:ins w:id="24875" w:author=" " w:date="2019-05-27T03:48:00Z"/>
                <w:rFonts w:cs="Arial"/>
                <w:szCs w:val="18"/>
                <w:lang w:eastAsia="ja-JP"/>
              </w:rPr>
            </w:pPr>
            <w:ins w:id="24876" w:author=" " w:date="2019-05-27T03:48:00Z">
              <w:r w:rsidRPr="00B74BFE">
                <w:rPr>
                  <w:rFonts w:cs="Arial"/>
                  <w:szCs w:val="18"/>
                  <w:lang w:eastAsia="ja-JP"/>
                </w:rPr>
                <w:t>DC_21A_n257L_UL_21A_n257G</w:t>
              </w:r>
            </w:ins>
          </w:p>
          <w:p w:rsidR="008D612D" w:rsidRPr="00B74BFE" w:rsidRDefault="008D612D" w:rsidP="008D612D">
            <w:pPr>
              <w:pStyle w:val="TAL"/>
              <w:rPr>
                <w:ins w:id="24877" w:author=" " w:date="2019-05-27T03:48:00Z"/>
                <w:rFonts w:cs="Arial"/>
                <w:szCs w:val="18"/>
                <w:lang w:eastAsia="ja-JP"/>
              </w:rPr>
            </w:pPr>
            <w:ins w:id="24878" w:author=" " w:date="2019-05-27T03:48:00Z">
              <w:r w:rsidRPr="00B74BFE">
                <w:rPr>
                  <w:rFonts w:cs="Arial"/>
                  <w:szCs w:val="18"/>
                  <w:lang w:eastAsia="ja-JP"/>
                </w:rPr>
                <w:t>DC_21A_n257L_UL_21A_n257H</w:t>
              </w:r>
            </w:ins>
          </w:p>
          <w:p w:rsidR="008D612D" w:rsidRPr="00B74BFE" w:rsidRDefault="008D612D" w:rsidP="008D612D">
            <w:pPr>
              <w:pStyle w:val="TAL"/>
              <w:rPr>
                <w:ins w:id="24879" w:author=" " w:date="2019-05-27T03:48:00Z"/>
                <w:rFonts w:cs="Arial"/>
                <w:szCs w:val="18"/>
                <w:lang w:eastAsia="ja-JP"/>
              </w:rPr>
            </w:pPr>
            <w:ins w:id="24880" w:author=" " w:date="2019-05-27T03:48:00Z">
              <w:r w:rsidRPr="00B74BFE">
                <w:rPr>
                  <w:rFonts w:cs="Arial"/>
                  <w:szCs w:val="18"/>
                  <w:lang w:eastAsia="ja-JP"/>
                </w:rPr>
                <w:t>DC_21A_n257L_UL_21A_n257I</w:t>
              </w:r>
            </w:ins>
          </w:p>
          <w:p w:rsidR="008D612D" w:rsidRPr="00B74BFE" w:rsidRDefault="008D612D" w:rsidP="008D612D">
            <w:pPr>
              <w:pStyle w:val="TAL"/>
              <w:rPr>
                <w:ins w:id="24881" w:author=" " w:date="2019-05-27T03:48:00Z"/>
                <w:rFonts w:cs="Arial"/>
                <w:szCs w:val="18"/>
                <w:lang w:eastAsia="ja-JP"/>
              </w:rPr>
            </w:pPr>
            <w:ins w:id="24882" w:author=" " w:date="2019-05-27T03:48:00Z">
              <w:r w:rsidRPr="00B74BFE">
                <w:rPr>
                  <w:rFonts w:cs="Arial"/>
                  <w:szCs w:val="18"/>
                  <w:lang w:eastAsia="ja-JP"/>
                </w:rPr>
                <w:t>DC_21A_n257L_UL_21A_n257J</w:t>
              </w:r>
            </w:ins>
          </w:p>
          <w:p w:rsidR="008D612D" w:rsidRPr="00B74BFE" w:rsidRDefault="008D612D" w:rsidP="008D612D">
            <w:pPr>
              <w:pStyle w:val="TAL"/>
              <w:rPr>
                <w:ins w:id="24883" w:author=" " w:date="2019-05-27T03:48:00Z"/>
                <w:rFonts w:cs="Arial"/>
                <w:szCs w:val="18"/>
                <w:lang w:eastAsia="ja-JP"/>
              </w:rPr>
            </w:pPr>
            <w:ins w:id="24884" w:author=" " w:date="2019-05-27T03:48:00Z">
              <w:r w:rsidRPr="00B74BFE">
                <w:rPr>
                  <w:rFonts w:cs="Arial"/>
                  <w:szCs w:val="18"/>
                  <w:lang w:eastAsia="ja-JP"/>
                </w:rPr>
                <w:t>DC_21A_n257L_UL_21A_n257K</w:t>
              </w:r>
            </w:ins>
          </w:p>
          <w:p w:rsidR="008D612D" w:rsidRPr="00B74BFE" w:rsidRDefault="008D612D" w:rsidP="008D612D">
            <w:pPr>
              <w:pStyle w:val="TAL"/>
              <w:rPr>
                <w:ins w:id="24885" w:author=" " w:date="2019-05-27T03:48:00Z"/>
                <w:rFonts w:cs="Arial"/>
                <w:szCs w:val="18"/>
                <w:lang w:eastAsia="ja-JP"/>
              </w:rPr>
            </w:pPr>
            <w:ins w:id="24886" w:author=" " w:date="2019-05-27T03:48:00Z">
              <w:r w:rsidRPr="00B74BFE">
                <w:rPr>
                  <w:rFonts w:cs="Arial"/>
                  <w:szCs w:val="18"/>
                  <w:lang w:eastAsia="ja-JP"/>
                </w:rPr>
                <w:t>DC_21A_n257L_UL_21A_n257L</w:t>
              </w:r>
            </w:ins>
          </w:p>
          <w:p w:rsidR="008D612D" w:rsidRPr="00B74BFE" w:rsidRDefault="008D612D" w:rsidP="008D612D">
            <w:pPr>
              <w:pStyle w:val="TAL"/>
              <w:rPr>
                <w:ins w:id="24887" w:author=" " w:date="2019-05-27T03:48:00Z"/>
                <w:rFonts w:cs="Arial"/>
                <w:szCs w:val="18"/>
                <w:lang w:eastAsia="ja-JP"/>
              </w:rPr>
            </w:pPr>
            <w:ins w:id="24888" w:author=" " w:date="2019-05-27T03:48:00Z">
              <w:r w:rsidRPr="00B74BFE">
                <w:rPr>
                  <w:rFonts w:cs="Arial"/>
                  <w:szCs w:val="18"/>
                  <w:lang w:eastAsia="ja-JP"/>
                </w:rPr>
                <w:t>DC_21A_n257M_UL_21A_n257G</w:t>
              </w:r>
            </w:ins>
          </w:p>
          <w:p w:rsidR="008D612D" w:rsidRPr="00B74BFE" w:rsidRDefault="008D612D" w:rsidP="008D612D">
            <w:pPr>
              <w:pStyle w:val="TAL"/>
              <w:rPr>
                <w:ins w:id="24889" w:author=" " w:date="2019-05-27T03:48:00Z"/>
                <w:rFonts w:cs="Arial"/>
                <w:szCs w:val="18"/>
                <w:lang w:eastAsia="ja-JP"/>
              </w:rPr>
            </w:pPr>
            <w:ins w:id="24890" w:author=" " w:date="2019-05-27T03:48:00Z">
              <w:r w:rsidRPr="00B74BFE">
                <w:rPr>
                  <w:rFonts w:cs="Arial"/>
                  <w:szCs w:val="18"/>
                  <w:lang w:eastAsia="ja-JP"/>
                </w:rPr>
                <w:t>DC_21A_n257M_UL_21A_n257H</w:t>
              </w:r>
            </w:ins>
          </w:p>
          <w:p w:rsidR="008D612D" w:rsidRPr="00B74BFE" w:rsidRDefault="008D612D" w:rsidP="008D612D">
            <w:pPr>
              <w:pStyle w:val="TAL"/>
              <w:rPr>
                <w:ins w:id="24891" w:author=" " w:date="2019-05-27T03:48:00Z"/>
                <w:rFonts w:cs="Arial"/>
                <w:szCs w:val="18"/>
                <w:lang w:eastAsia="ja-JP"/>
              </w:rPr>
            </w:pPr>
            <w:ins w:id="24892" w:author=" " w:date="2019-05-27T03:48:00Z">
              <w:r w:rsidRPr="00B74BFE">
                <w:rPr>
                  <w:rFonts w:cs="Arial"/>
                  <w:szCs w:val="18"/>
                  <w:lang w:eastAsia="ja-JP"/>
                </w:rPr>
                <w:t>DC_21A_n257M_UL_21A_n257I</w:t>
              </w:r>
            </w:ins>
          </w:p>
          <w:p w:rsidR="008D612D" w:rsidRPr="00B74BFE" w:rsidRDefault="008D612D" w:rsidP="008D612D">
            <w:pPr>
              <w:pStyle w:val="TAL"/>
              <w:rPr>
                <w:ins w:id="24893" w:author=" " w:date="2019-05-27T03:48:00Z"/>
                <w:rFonts w:cs="Arial"/>
                <w:szCs w:val="18"/>
                <w:lang w:eastAsia="ja-JP"/>
              </w:rPr>
            </w:pPr>
            <w:ins w:id="24894" w:author=" " w:date="2019-05-27T03:48:00Z">
              <w:r w:rsidRPr="00B74BFE">
                <w:rPr>
                  <w:rFonts w:cs="Arial"/>
                  <w:szCs w:val="18"/>
                  <w:lang w:eastAsia="ja-JP"/>
                </w:rPr>
                <w:t>DC_21A_n257M_UL_21A_n257J</w:t>
              </w:r>
            </w:ins>
          </w:p>
          <w:p w:rsidR="008D612D" w:rsidRPr="00B74BFE" w:rsidRDefault="008D612D" w:rsidP="008D612D">
            <w:pPr>
              <w:pStyle w:val="TAL"/>
              <w:rPr>
                <w:ins w:id="24895" w:author=" " w:date="2019-05-27T03:48:00Z"/>
                <w:rFonts w:cs="Arial"/>
                <w:szCs w:val="18"/>
                <w:lang w:eastAsia="ja-JP"/>
              </w:rPr>
            </w:pPr>
            <w:ins w:id="24896" w:author=" " w:date="2019-05-27T03:48:00Z">
              <w:r w:rsidRPr="00B74BFE">
                <w:rPr>
                  <w:rFonts w:cs="Arial"/>
                  <w:szCs w:val="18"/>
                  <w:lang w:eastAsia="ja-JP"/>
                </w:rPr>
                <w:t>DC_21A_n257M_UL_21A_n257K</w:t>
              </w:r>
            </w:ins>
          </w:p>
          <w:p w:rsidR="008D612D" w:rsidRPr="008F103D" w:rsidRDefault="008D612D" w:rsidP="008D612D">
            <w:pPr>
              <w:pStyle w:val="TAL"/>
              <w:rPr>
                <w:ins w:id="24897" w:author=" " w:date="2019-05-27T03:48:00Z"/>
              </w:rPr>
            </w:pPr>
            <w:ins w:id="24898" w:author=" " w:date="2019-05-27T03:48:00Z">
              <w:r w:rsidRPr="00B74BFE">
                <w:rPr>
                  <w:rFonts w:cs="Arial"/>
                  <w:szCs w:val="18"/>
                  <w:lang w:eastAsia="ja-JP"/>
                </w:rPr>
                <w:t>DC_21A_n257M_UL_21A_n257L</w:t>
              </w:r>
            </w:ins>
          </w:p>
        </w:tc>
        <w:tc>
          <w:tcPr>
            <w:tcW w:w="259" w:type="pct"/>
            <w:gridSpan w:val="2"/>
            <w:tcBorders>
              <w:top w:val="single" w:sz="4" w:space="0" w:color="auto"/>
              <w:left w:val="single" w:sz="4" w:space="0" w:color="auto"/>
              <w:bottom w:val="single" w:sz="4" w:space="0" w:color="auto"/>
              <w:right w:val="single" w:sz="4" w:space="0" w:color="auto"/>
            </w:tcBorders>
            <w:tcPrChange w:id="24899" w:author=" " w:date="2019-05-27T03:48:00Z">
              <w:tcPr>
                <w:tcW w:w="26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900" w:author=" " w:date="2019-05-27T03:48:00Z"/>
              </w:rPr>
            </w:pPr>
            <w:ins w:id="24901" w:author=" " w:date="2019-05-27T03:48:00Z">
              <w:r w:rsidRPr="00BB552B">
                <w:rPr>
                  <w:rFonts w:eastAsia="游明朝" w:cs="Arial" w:hint="eastAsia"/>
                  <w:sz w:val="16"/>
                  <w:lang w:eastAsia="ja-JP"/>
                </w:rPr>
                <w:t>Rel-15</w:t>
              </w:r>
            </w:ins>
          </w:p>
        </w:tc>
        <w:tc>
          <w:tcPr>
            <w:tcW w:w="783" w:type="pct"/>
            <w:tcBorders>
              <w:top w:val="single" w:sz="4" w:space="0" w:color="auto"/>
              <w:left w:val="single" w:sz="4" w:space="0" w:color="auto"/>
              <w:bottom w:val="single" w:sz="4" w:space="0" w:color="auto"/>
              <w:right w:val="single" w:sz="4" w:space="0" w:color="auto"/>
            </w:tcBorders>
            <w:vAlign w:val="center"/>
            <w:tcPrChange w:id="24902" w:author=" " w:date="2019-05-27T03:48:00Z">
              <w:tcPr>
                <w:tcW w:w="787"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903" w:author=" " w:date="2019-05-27T03:48:00Z"/>
              </w:rPr>
            </w:pPr>
            <w:ins w:id="24904" w:author=" " w:date="2019-05-27T03:48:00Z">
              <w:r w:rsidRPr="00BB552B">
                <w:rPr>
                  <w:color w:val="000000"/>
                  <w:szCs w:val="18"/>
                </w:rPr>
                <w:t>Yuta Oguma, NTT DOCOMO</w:t>
              </w:r>
            </w:ins>
          </w:p>
        </w:tc>
        <w:tc>
          <w:tcPr>
            <w:tcW w:w="892" w:type="pct"/>
            <w:gridSpan w:val="3"/>
            <w:tcBorders>
              <w:top w:val="single" w:sz="4" w:space="0" w:color="auto"/>
              <w:left w:val="single" w:sz="4" w:space="0" w:color="auto"/>
              <w:bottom w:val="single" w:sz="4" w:space="0" w:color="auto"/>
              <w:right w:val="single" w:sz="4" w:space="0" w:color="auto"/>
            </w:tcBorders>
            <w:tcPrChange w:id="24905" w:author=" " w:date="2019-05-27T03:48:00Z">
              <w:tcPr>
                <w:tcW w:w="1048" w:type="pct"/>
                <w:gridSpan w:val="5"/>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906" w:author=" " w:date="2019-05-27T03:48:00Z"/>
              </w:rPr>
            </w:pPr>
            <w:ins w:id="24907" w:author=" " w:date="2019-05-27T03:48:00Z">
              <w:r w:rsidRPr="000D1D7F">
                <w:rPr>
                  <w:color w:val="000000"/>
                </w:rPr>
                <w:t>T</w:t>
              </w:r>
              <w:r>
                <w:rPr>
                  <w:color w:val="000000"/>
                </w:rPr>
                <w:t>S38.101-3: R4-1815059</w:t>
              </w:r>
            </w:ins>
          </w:p>
        </w:tc>
        <w:tc>
          <w:tcPr>
            <w:tcW w:w="465" w:type="pct"/>
            <w:gridSpan w:val="2"/>
            <w:tcBorders>
              <w:top w:val="single" w:sz="4" w:space="0" w:color="auto"/>
              <w:left w:val="single" w:sz="4" w:space="0" w:color="auto"/>
              <w:bottom w:val="single" w:sz="4" w:space="0" w:color="auto"/>
              <w:right w:val="single" w:sz="4" w:space="0" w:color="auto"/>
            </w:tcBorders>
            <w:tcPrChange w:id="24908" w:author=" " w:date="2019-05-27T03:48:00Z">
              <w:tcPr>
                <w:tcW w:w="34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909" w:author=" " w:date="2019-05-27T03:48:00Z"/>
              </w:rPr>
            </w:pPr>
            <w:ins w:id="24910" w:author=" " w:date="2019-05-27T03:48:00Z">
              <w:r>
                <w:rPr>
                  <w:lang w:eastAsia="ja-JP"/>
                </w:rPr>
                <w:t>Yes</w:t>
              </w:r>
            </w:ins>
          </w:p>
        </w:tc>
        <w:tc>
          <w:tcPr>
            <w:tcW w:w="465" w:type="pct"/>
            <w:gridSpan w:val="2"/>
            <w:tcBorders>
              <w:top w:val="single" w:sz="4" w:space="0" w:color="auto"/>
              <w:left w:val="single" w:sz="4" w:space="0" w:color="auto"/>
              <w:bottom w:val="single" w:sz="4" w:space="0" w:color="auto"/>
              <w:right w:val="single" w:sz="4" w:space="0" w:color="auto"/>
            </w:tcBorders>
            <w:tcPrChange w:id="24911" w:author=" " w:date="2019-05-27T03:48:00Z">
              <w:tcPr>
                <w:tcW w:w="268" w:type="pct"/>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912" w:author=" " w:date="2019-05-27T03:48:00Z"/>
              </w:rPr>
            </w:pPr>
          </w:p>
        </w:tc>
        <w:tc>
          <w:tcPr>
            <w:tcW w:w="685" w:type="pct"/>
            <w:gridSpan w:val="2"/>
            <w:tcBorders>
              <w:top w:val="single" w:sz="4" w:space="0" w:color="auto"/>
              <w:left w:val="single" w:sz="4" w:space="0" w:color="auto"/>
              <w:bottom w:val="single" w:sz="4" w:space="0" w:color="auto"/>
              <w:right w:val="single" w:sz="4" w:space="0" w:color="auto"/>
            </w:tcBorders>
            <w:tcPrChange w:id="24913" w:author=" " w:date="2019-05-27T03:48:00Z">
              <w:tcPr>
                <w:tcW w:w="771" w:type="pct"/>
                <w:gridSpan w:val="3"/>
                <w:tcBorders>
                  <w:top w:val="single" w:sz="4" w:space="0" w:color="auto"/>
                  <w:left w:val="single" w:sz="4" w:space="0" w:color="auto"/>
                  <w:bottom w:val="single" w:sz="4" w:space="0" w:color="auto"/>
                  <w:right w:val="single" w:sz="4" w:space="0" w:color="auto"/>
                </w:tcBorders>
              </w:tcPr>
            </w:tcPrChange>
          </w:tcPr>
          <w:p w:rsidR="008D612D" w:rsidRDefault="008D612D" w:rsidP="008D612D">
            <w:pPr>
              <w:pStyle w:val="TAL"/>
              <w:rPr>
                <w:ins w:id="24914" w:author=" " w:date="2019-05-27T03:48:00Z"/>
                <w:lang w:eastAsia="ja-JP"/>
              </w:rPr>
            </w:pPr>
            <w:ins w:id="24915" w:author=" " w:date="2019-05-27T03:48:00Z">
              <w:r>
                <w:rPr>
                  <w:lang w:eastAsia="ja-JP"/>
                </w:rPr>
                <w:t>None</w:t>
              </w:r>
            </w:ins>
          </w:p>
          <w:p w:rsidR="008D612D" w:rsidRDefault="008D612D" w:rsidP="008D612D">
            <w:pPr>
              <w:pStyle w:val="TAL"/>
              <w:rPr>
                <w:ins w:id="24916" w:author=" " w:date="2019-05-27T03:48:00Z"/>
                <w:lang w:eastAsia="ja-JP"/>
              </w:rPr>
            </w:pPr>
          </w:p>
          <w:p w:rsidR="008D612D" w:rsidRDefault="008D612D" w:rsidP="008D612D">
            <w:pPr>
              <w:pStyle w:val="TAL"/>
              <w:rPr>
                <w:ins w:id="24917" w:author=" " w:date="2019-05-27T03:48:00Z"/>
                <w:lang w:eastAsia="ja-JP"/>
              </w:rPr>
            </w:pPr>
            <w:ins w:id="24918" w:author=" " w:date="2019-05-27T03:48:00Z">
              <w:r>
                <w:rPr>
                  <w:rFonts w:hint="eastAsia"/>
                  <w:lang w:eastAsia="ja-JP"/>
                </w:rPr>
                <w:t>NOTE</w:t>
              </w:r>
              <w:r>
                <w:rPr>
                  <w:lang w:eastAsia="ja-JP"/>
                </w:rPr>
                <w:t>: The EN-DC combinations are missing fallback-combinations in SR in order to reduce the redundant description, but had been completed in R4-1815059.</w:t>
              </w:r>
            </w:ins>
          </w:p>
          <w:p w:rsidR="008D612D" w:rsidRDefault="008D612D" w:rsidP="008D612D">
            <w:pPr>
              <w:pStyle w:val="TAL"/>
              <w:rPr>
                <w:ins w:id="24919" w:author=" " w:date="2019-05-27T03:48:00Z"/>
                <w:lang w:eastAsia="ja-JP"/>
              </w:rPr>
            </w:pPr>
          </w:p>
          <w:p w:rsidR="008D612D" w:rsidRDefault="008D612D" w:rsidP="008D612D">
            <w:pPr>
              <w:pStyle w:val="TAL"/>
              <w:rPr>
                <w:ins w:id="24920" w:author=" " w:date="2019-05-27T03:48:00Z"/>
                <w:lang w:eastAsia="ja-JP"/>
              </w:rPr>
            </w:pPr>
            <w:ins w:id="24921" w:author=" " w:date="2019-05-27T03:48:00Z">
              <w:r>
                <w:rPr>
                  <w:lang w:eastAsia="ja-JP"/>
                </w:rPr>
                <w:t>For clarification on the completion of the combinations, we would like to request to capture them in RAN#84.</w:t>
              </w:r>
            </w:ins>
          </w:p>
          <w:p w:rsidR="008D612D" w:rsidRPr="008F103D" w:rsidRDefault="008D612D" w:rsidP="008D612D">
            <w:pPr>
              <w:pStyle w:val="TAL"/>
              <w:rPr>
                <w:ins w:id="24922" w:author=" " w:date="2019-05-27T03:48:00Z"/>
              </w:rPr>
            </w:pP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DC_21A_n257M_UL_21A_n257M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None</w:t>
            </w:r>
          </w:p>
        </w:tc>
      </w:tr>
      <w:tr w:rsidR="008D612D" w:rsidRPr="008F103D" w:rsidTr="004C693F">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923" w:author=" " w:date="2019-05-27T03:4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4924" w:author=" " w:date="2019-05-27T03:48:00Z"/>
          <w:trPrChange w:id="24925" w:author=" " w:date="2019-05-27T03:48:00Z">
            <w:trPr>
              <w:cantSplit/>
            </w:trPr>
          </w:trPrChange>
        </w:trPr>
        <w:tc>
          <w:tcPr>
            <w:tcW w:w="1445" w:type="pct"/>
            <w:tcBorders>
              <w:top w:val="single" w:sz="4" w:space="0" w:color="auto"/>
              <w:left w:val="single" w:sz="4" w:space="0" w:color="auto"/>
              <w:bottom w:val="single" w:sz="4" w:space="0" w:color="auto"/>
              <w:right w:val="single" w:sz="4" w:space="0" w:color="auto"/>
            </w:tcBorders>
            <w:tcPrChange w:id="24926" w:author=" " w:date="2019-05-27T03:48:00Z">
              <w:tcPr>
                <w:tcW w:w="1510" w:type="pct"/>
                <w:gridSpan w:val="3"/>
                <w:tcBorders>
                  <w:top w:val="single" w:sz="4" w:space="0" w:color="auto"/>
                  <w:left w:val="single" w:sz="4" w:space="0" w:color="auto"/>
                  <w:bottom w:val="single" w:sz="4" w:space="0" w:color="auto"/>
                  <w:right w:val="single" w:sz="4" w:space="0" w:color="auto"/>
                </w:tcBorders>
              </w:tcPr>
            </w:tcPrChange>
          </w:tcPr>
          <w:p w:rsidR="008D612D" w:rsidRPr="00B74BFE" w:rsidRDefault="008D612D" w:rsidP="008D612D">
            <w:pPr>
              <w:pStyle w:val="TAL"/>
              <w:rPr>
                <w:ins w:id="24927" w:author=" " w:date="2019-05-27T03:48:00Z"/>
                <w:rFonts w:cs="Arial"/>
                <w:szCs w:val="18"/>
                <w:lang w:eastAsia="ja-JP"/>
              </w:rPr>
            </w:pPr>
            <w:ins w:id="24928" w:author=" " w:date="2019-05-27T03:48:00Z">
              <w:r w:rsidRPr="00B74BFE">
                <w:rPr>
                  <w:rFonts w:cs="Arial"/>
                  <w:szCs w:val="18"/>
                  <w:lang w:eastAsia="ja-JP"/>
                </w:rPr>
                <w:lastRenderedPageBreak/>
                <w:t>DC_42A_n257A_UL_42A_n257A</w:t>
              </w:r>
            </w:ins>
          </w:p>
          <w:p w:rsidR="008D612D" w:rsidRPr="00B74BFE" w:rsidRDefault="008D612D" w:rsidP="008D612D">
            <w:pPr>
              <w:pStyle w:val="TAL"/>
              <w:rPr>
                <w:ins w:id="24929" w:author=" " w:date="2019-05-27T03:48:00Z"/>
                <w:rFonts w:cs="Arial"/>
                <w:szCs w:val="18"/>
                <w:lang w:eastAsia="ja-JP"/>
              </w:rPr>
            </w:pPr>
            <w:ins w:id="24930" w:author=" " w:date="2019-05-27T03:48:00Z">
              <w:r w:rsidRPr="00B74BFE">
                <w:rPr>
                  <w:rFonts w:cs="Arial"/>
                  <w:szCs w:val="18"/>
                  <w:lang w:eastAsia="ja-JP"/>
                </w:rPr>
                <w:t>DC_42A_n257G_UL_42A_n257G</w:t>
              </w:r>
            </w:ins>
          </w:p>
          <w:p w:rsidR="008D612D" w:rsidRPr="00B74BFE" w:rsidRDefault="008D612D" w:rsidP="008D612D">
            <w:pPr>
              <w:pStyle w:val="TAL"/>
              <w:rPr>
                <w:ins w:id="24931" w:author=" " w:date="2019-05-27T03:48:00Z"/>
                <w:rFonts w:cs="Arial"/>
                <w:szCs w:val="18"/>
                <w:lang w:eastAsia="ja-JP"/>
              </w:rPr>
            </w:pPr>
            <w:ins w:id="24932" w:author=" " w:date="2019-05-27T03:48:00Z">
              <w:r w:rsidRPr="00B74BFE">
                <w:rPr>
                  <w:rFonts w:cs="Arial"/>
                  <w:szCs w:val="18"/>
                  <w:lang w:eastAsia="ja-JP"/>
                </w:rPr>
                <w:t>DC_42A_n257H_UL_42A_n257G</w:t>
              </w:r>
            </w:ins>
          </w:p>
          <w:p w:rsidR="008D612D" w:rsidRPr="00B74BFE" w:rsidRDefault="008D612D" w:rsidP="008D612D">
            <w:pPr>
              <w:pStyle w:val="TAL"/>
              <w:rPr>
                <w:ins w:id="24933" w:author=" " w:date="2019-05-27T03:48:00Z"/>
                <w:rFonts w:cs="Arial"/>
                <w:szCs w:val="18"/>
                <w:lang w:eastAsia="ja-JP"/>
              </w:rPr>
            </w:pPr>
            <w:ins w:id="24934" w:author=" " w:date="2019-05-27T03:48:00Z">
              <w:r w:rsidRPr="00B74BFE">
                <w:rPr>
                  <w:rFonts w:cs="Arial"/>
                  <w:szCs w:val="18"/>
                  <w:lang w:eastAsia="ja-JP"/>
                </w:rPr>
                <w:t>DC_42A_n257H_UL_42A_n257H</w:t>
              </w:r>
            </w:ins>
          </w:p>
          <w:p w:rsidR="008D612D" w:rsidRPr="00B74BFE" w:rsidRDefault="008D612D" w:rsidP="008D612D">
            <w:pPr>
              <w:pStyle w:val="TAL"/>
              <w:rPr>
                <w:ins w:id="24935" w:author=" " w:date="2019-05-27T03:48:00Z"/>
                <w:rFonts w:cs="Arial"/>
                <w:szCs w:val="18"/>
                <w:lang w:eastAsia="ja-JP"/>
              </w:rPr>
            </w:pPr>
            <w:ins w:id="24936" w:author=" " w:date="2019-05-27T03:48:00Z">
              <w:r w:rsidRPr="00B74BFE">
                <w:rPr>
                  <w:rFonts w:cs="Arial"/>
                  <w:szCs w:val="18"/>
                  <w:lang w:eastAsia="ja-JP"/>
                </w:rPr>
                <w:t>DC_42A_n257I_UL_42A_n257G</w:t>
              </w:r>
            </w:ins>
          </w:p>
          <w:p w:rsidR="008D612D" w:rsidRPr="00B74BFE" w:rsidRDefault="008D612D" w:rsidP="008D612D">
            <w:pPr>
              <w:pStyle w:val="TAL"/>
              <w:rPr>
                <w:ins w:id="24937" w:author=" " w:date="2019-05-27T03:48:00Z"/>
                <w:rFonts w:cs="Arial"/>
                <w:szCs w:val="18"/>
                <w:lang w:eastAsia="ja-JP"/>
              </w:rPr>
            </w:pPr>
            <w:ins w:id="24938" w:author=" " w:date="2019-05-27T03:48:00Z">
              <w:r w:rsidRPr="00B74BFE">
                <w:rPr>
                  <w:rFonts w:cs="Arial"/>
                  <w:szCs w:val="18"/>
                  <w:lang w:eastAsia="ja-JP"/>
                </w:rPr>
                <w:t>DC_42A_n257I_UL_42A_n257H</w:t>
              </w:r>
            </w:ins>
          </w:p>
          <w:p w:rsidR="008D612D" w:rsidRPr="00B74BFE" w:rsidRDefault="008D612D" w:rsidP="008D612D">
            <w:pPr>
              <w:pStyle w:val="TAL"/>
              <w:rPr>
                <w:ins w:id="24939" w:author=" " w:date="2019-05-27T03:48:00Z"/>
                <w:rFonts w:cs="Arial"/>
                <w:szCs w:val="18"/>
                <w:lang w:eastAsia="ja-JP"/>
              </w:rPr>
            </w:pPr>
            <w:ins w:id="24940" w:author=" " w:date="2019-05-27T03:48:00Z">
              <w:r w:rsidRPr="00B74BFE">
                <w:rPr>
                  <w:rFonts w:cs="Arial"/>
                  <w:szCs w:val="18"/>
                  <w:lang w:eastAsia="ja-JP"/>
                </w:rPr>
                <w:t>DC_42A_n257I_UL_42A_n257I</w:t>
              </w:r>
            </w:ins>
          </w:p>
          <w:p w:rsidR="008D612D" w:rsidRPr="00B74BFE" w:rsidRDefault="008D612D" w:rsidP="008D612D">
            <w:pPr>
              <w:pStyle w:val="TAL"/>
              <w:rPr>
                <w:ins w:id="24941" w:author=" " w:date="2019-05-27T03:48:00Z"/>
                <w:rFonts w:cs="Arial"/>
                <w:szCs w:val="18"/>
                <w:lang w:eastAsia="ja-JP"/>
              </w:rPr>
            </w:pPr>
            <w:ins w:id="24942" w:author=" " w:date="2019-05-27T03:48:00Z">
              <w:r w:rsidRPr="00B74BFE">
                <w:rPr>
                  <w:rFonts w:cs="Arial"/>
                  <w:szCs w:val="18"/>
                  <w:lang w:eastAsia="ja-JP"/>
                </w:rPr>
                <w:t>DC_42A_n257J_UL_42A_n257G</w:t>
              </w:r>
            </w:ins>
          </w:p>
          <w:p w:rsidR="008D612D" w:rsidRPr="00B74BFE" w:rsidRDefault="008D612D" w:rsidP="008D612D">
            <w:pPr>
              <w:pStyle w:val="TAL"/>
              <w:rPr>
                <w:ins w:id="24943" w:author=" " w:date="2019-05-27T03:48:00Z"/>
                <w:rFonts w:cs="Arial"/>
                <w:szCs w:val="18"/>
                <w:lang w:eastAsia="ja-JP"/>
              </w:rPr>
            </w:pPr>
            <w:ins w:id="24944" w:author=" " w:date="2019-05-27T03:48:00Z">
              <w:r w:rsidRPr="00B74BFE">
                <w:rPr>
                  <w:rFonts w:cs="Arial"/>
                  <w:szCs w:val="18"/>
                  <w:lang w:eastAsia="ja-JP"/>
                </w:rPr>
                <w:t>DC_42A_n257J_UL_42A_n257H</w:t>
              </w:r>
            </w:ins>
          </w:p>
          <w:p w:rsidR="008D612D" w:rsidRPr="00B74BFE" w:rsidRDefault="008D612D" w:rsidP="008D612D">
            <w:pPr>
              <w:pStyle w:val="TAL"/>
              <w:rPr>
                <w:ins w:id="24945" w:author=" " w:date="2019-05-27T03:48:00Z"/>
                <w:rFonts w:cs="Arial"/>
                <w:szCs w:val="18"/>
                <w:lang w:eastAsia="ja-JP"/>
              </w:rPr>
            </w:pPr>
            <w:ins w:id="24946" w:author=" " w:date="2019-05-27T03:48:00Z">
              <w:r w:rsidRPr="00B74BFE">
                <w:rPr>
                  <w:rFonts w:cs="Arial"/>
                  <w:szCs w:val="18"/>
                  <w:lang w:eastAsia="ja-JP"/>
                </w:rPr>
                <w:t>DC_42A_n257J_UL_42A_n257I</w:t>
              </w:r>
            </w:ins>
          </w:p>
          <w:p w:rsidR="008D612D" w:rsidRPr="00B74BFE" w:rsidRDefault="008D612D" w:rsidP="008D612D">
            <w:pPr>
              <w:pStyle w:val="TAL"/>
              <w:rPr>
                <w:ins w:id="24947" w:author=" " w:date="2019-05-27T03:48:00Z"/>
                <w:rFonts w:cs="Arial"/>
                <w:szCs w:val="18"/>
                <w:lang w:eastAsia="ja-JP"/>
              </w:rPr>
            </w:pPr>
            <w:ins w:id="24948" w:author=" " w:date="2019-05-27T03:48:00Z">
              <w:r w:rsidRPr="00B74BFE">
                <w:rPr>
                  <w:rFonts w:cs="Arial"/>
                  <w:szCs w:val="18"/>
                  <w:lang w:eastAsia="ja-JP"/>
                </w:rPr>
                <w:t>DC_42A_n257J_UL_42A_n257J</w:t>
              </w:r>
            </w:ins>
          </w:p>
          <w:p w:rsidR="008D612D" w:rsidRPr="00B74BFE" w:rsidRDefault="008D612D" w:rsidP="008D612D">
            <w:pPr>
              <w:pStyle w:val="TAL"/>
              <w:rPr>
                <w:ins w:id="24949" w:author=" " w:date="2019-05-27T03:48:00Z"/>
                <w:rFonts w:cs="Arial"/>
                <w:szCs w:val="18"/>
                <w:lang w:eastAsia="ja-JP"/>
              </w:rPr>
            </w:pPr>
            <w:ins w:id="24950" w:author=" " w:date="2019-05-27T03:48:00Z">
              <w:r w:rsidRPr="00B74BFE">
                <w:rPr>
                  <w:rFonts w:cs="Arial"/>
                  <w:szCs w:val="18"/>
                  <w:lang w:eastAsia="ja-JP"/>
                </w:rPr>
                <w:t>DC_42A_n257K_UL_42A_n257G</w:t>
              </w:r>
            </w:ins>
          </w:p>
          <w:p w:rsidR="008D612D" w:rsidRPr="00B74BFE" w:rsidRDefault="008D612D" w:rsidP="008D612D">
            <w:pPr>
              <w:pStyle w:val="TAL"/>
              <w:rPr>
                <w:ins w:id="24951" w:author=" " w:date="2019-05-27T03:48:00Z"/>
                <w:rFonts w:cs="Arial"/>
                <w:szCs w:val="18"/>
                <w:lang w:eastAsia="ja-JP"/>
              </w:rPr>
            </w:pPr>
            <w:ins w:id="24952" w:author=" " w:date="2019-05-27T03:48:00Z">
              <w:r w:rsidRPr="00B74BFE">
                <w:rPr>
                  <w:rFonts w:cs="Arial"/>
                  <w:szCs w:val="18"/>
                  <w:lang w:eastAsia="ja-JP"/>
                </w:rPr>
                <w:t>DC_42A_n257K_UL_42A_n257H</w:t>
              </w:r>
            </w:ins>
          </w:p>
          <w:p w:rsidR="008D612D" w:rsidRPr="00B74BFE" w:rsidRDefault="008D612D" w:rsidP="008D612D">
            <w:pPr>
              <w:pStyle w:val="TAL"/>
              <w:rPr>
                <w:ins w:id="24953" w:author=" " w:date="2019-05-27T03:48:00Z"/>
                <w:rFonts w:cs="Arial"/>
                <w:szCs w:val="18"/>
                <w:lang w:eastAsia="ja-JP"/>
              </w:rPr>
            </w:pPr>
            <w:ins w:id="24954" w:author=" " w:date="2019-05-27T03:48:00Z">
              <w:r w:rsidRPr="00B74BFE">
                <w:rPr>
                  <w:rFonts w:cs="Arial"/>
                  <w:szCs w:val="18"/>
                  <w:lang w:eastAsia="ja-JP"/>
                </w:rPr>
                <w:t>DC_42A_n257K_UL_42A_n257I</w:t>
              </w:r>
            </w:ins>
          </w:p>
          <w:p w:rsidR="008D612D" w:rsidRPr="00B74BFE" w:rsidRDefault="008D612D" w:rsidP="008D612D">
            <w:pPr>
              <w:pStyle w:val="TAL"/>
              <w:rPr>
                <w:ins w:id="24955" w:author=" " w:date="2019-05-27T03:48:00Z"/>
                <w:rFonts w:cs="Arial"/>
                <w:szCs w:val="18"/>
                <w:lang w:eastAsia="ja-JP"/>
              </w:rPr>
            </w:pPr>
            <w:ins w:id="24956" w:author=" " w:date="2019-05-27T03:48:00Z">
              <w:r w:rsidRPr="00B74BFE">
                <w:rPr>
                  <w:rFonts w:cs="Arial"/>
                  <w:szCs w:val="18"/>
                  <w:lang w:eastAsia="ja-JP"/>
                </w:rPr>
                <w:t>DC_42A_n257K_UL_42A_n257J</w:t>
              </w:r>
            </w:ins>
          </w:p>
          <w:p w:rsidR="008D612D" w:rsidRPr="00B74BFE" w:rsidRDefault="008D612D" w:rsidP="008D612D">
            <w:pPr>
              <w:pStyle w:val="TAL"/>
              <w:rPr>
                <w:ins w:id="24957" w:author=" " w:date="2019-05-27T03:48:00Z"/>
                <w:rFonts w:cs="Arial"/>
                <w:szCs w:val="18"/>
                <w:lang w:eastAsia="ja-JP"/>
              </w:rPr>
            </w:pPr>
            <w:ins w:id="24958" w:author=" " w:date="2019-05-27T03:48:00Z">
              <w:r w:rsidRPr="00B74BFE">
                <w:rPr>
                  <w:rFonts w:cs="Arial"/>
                  <w:szCs w:val="18"/>
                  <w:lang w:eastAsia="ja-JP"/>
                </w:rPr>
                <w:t>DC_42A_n257K_UL_42A_n257K</w:t>
              </w:r>
            </w:ins>
          </w:p>
          <w:p w:rsidR="008D612D" w:rsidRPr="00B74BFE" w:rsidRDefault="008D612D" w:rsidP="008D612D">
            <w:pPr>
              <w:pStyle w:val="TAL"/>
              <w:rPr>
                <w:ins w:id="24959" w:author=" " w:date="2019-05-27T03:48:00Z"/>
                <w:rFonts w:cs="Arial"/>
                <w:szCs w:val="18"/>
                <w:lang w:eastAsia="ja-JP"/>
              </w:rPr>
            </w:pPr>
            <w:ins w:id="24960" w:author=" " w:date="2019-05-27T03:48:00Z">
              <w:r w:rsidRPr="00B74BFE">
                <w:rPr>
                  <w:rFonts w:cs="Arial"/>
                  <w:szCs w:val="18"/>
                  <w:lang w:eastAsia="ja-JP"/>
                </w:rPr>
                <w:t>DC_42A_n257L_UL_42A_n257G</w:t>
              </w:r>
            </w:ins>
          </w:p>
          <w:p w:rsidR="008D612D" w:rsidRPr="00B74BFE" w:rsidRDefault="008D612D" w:rsidP="008D612D">
            <w:pPr>
              <w:pStyle w:val="TAL"/>
              <w:rPr>
                <w:ins w:id="24961" w:author=" " w:date="2019-05-27T03:48:00Z"/>
                <w:rFonts w:cs="Arial"/>
                <w:szCs w:val="18"/>
                <w:lang w:eastAsia="ja-JP"/>
              </w:rPr>
            </w:pPr>
            <w:ins w:id="24962" w:author=" " w:date="2019-05-27T03:48:00Z">
              <w:r w:rsidRPr="00B74BFE">
                <w:rPr>
                  <w:rFonts w:cs="Arial"/>
                  <w:szCs w:val="18"/>
                  <w:lang w:eastAsia="ja-JP"/>
                </w:rPr>
                <w:t>DC_42A_n257L_UL_42A_n257H</w:t>
              </w:r>
            </w:ins>
          </w:p>
          <w:p w:rsidR="008D612D" w:rsidRPr="00B74BFE" w:rsidRDefault="008D612D" w:rsidP="008D612D">
            <w:pPr>
              <w:pStyle w:val="TAL"/>
              <w:rPr>
                <w:ins w:id="24963" w:author=" " w:date="2019-05-27T03:48:00Z"/>
                <w:rFonts w:cs="Arial"/>
                <w:szCs w:val="18"/>
                <w:lang w:eastAsia="ja-JP"/>
              </w:rPr>
            </w:pPr>
            <w:ins w:id="24964" w:author=" " w:date="2019-05-27T03:48:00Z">
              <w:r w:rsidRPr="00B74BFE">
                <w:rPr>
                  <w:rFonts w:cs="Arial"/>
                  <w:szCs w:val="18"/>
                  <w:lang w:eastAsia="ja-JP"/>
                </w:rPr>
                <w:t>DC_42A_n257L_UL_42A_n257I</w:t>
              </w:r>
            </w:ins>
          </w:p>
          <w:p w:rsidR="008D612D" w:rsidRPr="00B74BFE" w:rsidRDefault="008D612D" w:rsidP="008D612D">
            <w:pPr>
              <w:pStyle w:val="TAL"/>
              <w:rPr>
                <w:ins w:id="24965" w:author=" " w:date="2019-05-27T03:48:00Z"/>
                <w:rFonts w:cs="Arial"/>
                <w:szCs w:val="18"/>
                <w:lang w:eastAsia="ja-JP"/>
              </w:rPr>
            </w:pPr>
            <w:ins w:id="24966" w:author=" " w:date="2019-05-27T03:48:00Z">
              <w:r w:rsidRPr="00B74BFE">
                <w:rPr>
                  <w:rFonts w:cs="Arial"/>
                  <w:szCs w:val="18"/>
                  <w:lang w:eastAsia="ja-JP"/>
                </w:rPr>
                <w:t>DC_42A_n257L_UL_42A_n257J</w:t>
              </w:r>
            </w:ins>
          </w:p>
          <w:p w:rsidR="008D612D" w:rsidRPr="00B74BFE" w:rsidRDefault="008D612D" w:rsidP="008D612D">
            <w:pPr>
              <w:pStyle w:val="TAL"/>
              <w:rPr>
                <w:ins w:id="24967" w:author=" " w:date="2019-05-27T03:48:00Z"/>
                <w:rFonts w:cs="Arial"/>
                <w:szCs w:val="18"/>
                <w:lang w:eastAsia="ja-JP"/>
              </w:rPr>
            </w:pPr>
            <w:ins w:id="24968" w:author=" " w:date="2019-05-27T03:48:00Z">
              <w:r w:rsidRPr="00B74BFE">
                <w:rPr>
                  <w:rFonts w:cs="Arial"/>
                  <w:szCs w:val="18"/>
                  <w:lang w:eastAsia="ja-JP"/>
                </w:rPr>
                <w:t>DC_42A_n257L_UL_42A_n257K</w:t>
              </w:r>
            </w:ins>
          </w:p>
          <w:p w:rsidR="008D612D" w:rsidRPr="00B74BFE" w:rsidRDefault="008D612D" w:rsidP="008D612D">
            <w:pPr>
              <w:pStyle w:val="TAL"/>
              <w:rPr>
                <w:ins w:id="24969" w:author=" " w:date="2019-05-27T03:48:00Z"/>
                <w:rFonts w:cs="Arial"/>
                <w:szCs w:val="18"/>
                <w:lang w:eastAsia="ja-JP"/>
              </w:rPr>
            </w:pPr>
            <w:ins w:id="24970" w:author=" " w:date="2019-05-27T03:48:00Z">
              <w:r w:rsidRPr="00B74BFE">
                <w:rPr>
                  <w:rFonts w:cs="Arial"/>
                  <w:szCs w:val="18"/>
                  <w:lang w:eastAsia="ja-JP"/>
                </w:rPr>
                <w:t>DC_42A_n257L_UL_42A_n257L</w:t>
              </w:r>
            </w:ins>
          </w:p>
          <w:p w:rsidR="008D612D" w:rsidRPr="00B74BFE" w:rsidRDefault="008D612D" w:rsidP="008D612D">
            <w:pPr>
              <w:pStyle w:val="TAL"/>
              <w:rPr>
                <w:ins w:id="24971" w:author=" " w:date="2019-05-27T03:48:00Z"/>
                <w:rFonts w:cs="Arial"/>
                <w:szCs w:val="18"/>
                <w:lang w:eastAsia="ja-JP"/>
              </w:rPr>
            </w:pPr>
            <w:ins w:id="24972" w:author=" " w:date="2019-05-27T03:48:00Z">
              <w:r w:rsidRPr="00B74BFE">
                <w:rPr>
                  <w:rFonts w:cs="Arial"/>
                  <w:szCs w:val="18"/>
                  <w:lang w:eastAsia="ja-JP"/>
                </w:rPr>
                <w:t>DC_42A_n257M_UL_42A_n257G</w:t>
              </w:r>
            </w:ins>
          </w:p>
          <w:p w:rsidR="008D612D" w:rsidRPr="00B74BFE" w:rsidRDefault="008D612D" w:rsidP="008D612D">
            <w:pPr>
              <w:pStyle w:val="TAL"/>
              <w:rPr>
                <w:ins w:id="24973" w:author=" " w:date="2019-05-27T03:48:00Z"/>
                <w:rFonts w:cs="Arial"/>
                <w:szCs w:val="18"/>
                <w:lang w:eastAsia="ja-JP"/>
              </w:rPr>
            </w:pPr>
            <w:ins w:id="24974" w:author=" " w:date="2019-05-27T03:48:00Z">
              <w:r w:rsidRPr="00B74BFE">
                <w:rPr>
                  <w:rFonts w:cs="Arial"/>
                  <w:szCs w:val="18"/>
                  <w:lang w:eastAsia="ja-JP"/>
                </w:rPr>
                <w:t>DC_42A_n257M_UL_42A_n257H</w:t>
              </w:r>
            </w:ins>
          </w:p>
          <w:p w:rsidR="008D612D" w:rsidRPr="00B74BFE" w:rsidRDefault="008D612D" w:rsidP="008D612D">
            <w:pPr>
              <w:pStyle w:val="TAL"/>
              <w:rPr>
                <w:ins w:id="24975" w:author=" " w:date="2019-05-27T03:48:00Z"/>
                <w:rFonts w:cs="Arial"/>
                <w:szCs w:val="18"/>
                <w:lang w:eastAsia="ja-JP"/>
              </w:rPr>
            </w:pPr>
            <w:ins w:id="24976" w:author=" " w:date="2019-05-27T03:48:00Z">
              <w:r w:rsidRPr="00B74BFE">
                <w:rPr>
                  <w:rFonts w:cs="Arial"/>
                  <w:szCs w:val="18"/>
                  <w:lang w:eastAsia="ja-JP"/>
                </w:rPr>
                <w:t>DC_42A_n257M_UL_42A_n257I</w:t>
              </w:r>
            </w:ins>
          </w:p>
          <w:p w:rsidR="008D612D" w:rsidRPr="00B74BFE" w:rsidRDefault="008D612D" w:rsidP="008D612D">
            <w:pPr>
              <w:pStyle w:val="TAL"/>
              <w:rPr>
                <w:ins w:id="24977" w:author=" " w:date="2019-05-27T03:48:00Z"/>
                <w:rFonts w:cs="Arial"/>
                <w:szCs w:val="18"/>
                <w:lang w:eastAsia="ja-JP"/>
              </w:rPr>
            </w:pPr>
            <w:ins w:id="24978" w:author=" " w:date="2019-05-27T03:48:00Z">
              <w:r w:rsidRPr="00B74BFE">
                <w:rPr>
                  <w:rFonts w:cs="Arial"/>
                  <w:szCs w:val="18"/>
                  <w:lang w:eastAsia="ja-JP"/>
                </w:rPr>
                <w:t>DC_42A_n257M_UL_42A_n257J</w:t>
              </w:r>
            </w:ins>
          </w:p>
          <w:p w:rsidR="008D612D" w:rsidRPr="00B74BFE" w:rsidRDefault="008D612D" w:rsidP="008D612D">
            <w:pPr>
              <w:pStyle w:val="TAL"/>
              <w:rPr>
                <w:ins w:id="24979" w:author=" " w:date="2019-05-27T03:48:00Z"/>
                <w:rFonts w:cs="Arial"/>
                <w:szCs w:val="18"/>
                <w:lang w:eastAsia="ja-JP"/>
              </w:rPr>
            </w:pPr>
            <w:ins w:id="24980" w:author=" " w:date="2019-05-27T03:48:00Z">
              <w:r w:rsidRPr="00B74BFE">
                <w:rPr>
                  <w:rFonts w:cs="Arial"/>
                  <w:szCs w:val="18"/>
                  <w:lang w:eastAsia="ja-JP"/>
                </w:rPr>
                <w:t>DC_42A_n257M_UL_42A_n257K</w:t>
              </w:r>
            </w:ins>
          </w:p>
          <w:p w:rsidR="008D612D" w:rsidRPr="008F103D" w:rsidRDefault="008D612D" w:rsidP="008D612D">
            <w:pPr>
              <w:pStyle w:val="TAL"/>
              <w:rPr>
                <w:ins w:id="24981" w:author=" " w:date="2019-05-27T03:48:00Z"/>
              </w:rPr>
            </w:pPr>
            <w:ins w:id="24982" w:author=" " w:date="2019-05-27T03:48:00Z">
              <w:r w:rsidRPr="00B74BFE">
                <w:rPr>
                  <w:rFonts w:cs="Arial"/>
                  <w:szCs w:val="18"/>
                  <w:lang w:eastAsia="ja-JP"/>
                </w:rPr>
                <w:t>DC_42A_n257M_UL_42A_n257L</w:t>
              </w:r>
            </w:ins>
          </w:p>
        </w:tc>
        <w:tc>
          <w:tcPr>
            <w:tcW w:w="259" w:type="pct"/>
            <w:gridSpan w:val="2"/>
            <w:tcBorders>
              <w:top w:val="single" w:sz="4" w:space="0" w:color="auto"/>
              <w:left w:val="single" w:sz="4" w:space="0" w:color="auto"/>
              <w:bottom w:val="single" w:sz="4" w:space="0" w:color="auto"/>
              <w:right w:val="single" w:sz="4" w:space="0" w:color="auto"/>
            </w:tcBorders>
            <w:tcPrChange w:id="24983" w:author=" " w:date="2019-05-27T03:48:00Z">
              <w:tcPr>
                <w:tcW w:w="26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984" w:author=" " w:date="2019-05-27T03:48:00Z"/>
              </w:rPr>
            </w:pPr>
            <w:ins w:id="24985" w:author=" " w:date="2019-05-27T03:48:00Z">
              <w:r w:rsidRPr="00BB552B">
                <w:rPr>
                  <w:rFonts w:eastAsia="游明朝" w:cs="Arial" w:hint="eastAsia"/>
                  <w:sz w:val="16"/>
                  <w:lang w:eastAsia="ja-JP"/>
                </w:rPr>
                <w:t>Rel-15</w:t>
              </w:r>
            </w:ins>
          </w:p>
        </w:tc>
        <w:tc>
          <w:tcPr>
            <w:tcW w:w="783" w:type="pct"/>
            <w:tcBorders>
              <w:top w:val="single" w:sz="4" w:space="0" w:color="auto"/>
              <w:left w:val="single" w:sz="4" w:space="0" w:color="auto"/>
              <w:bottom w:val="single" w:sz="4" w:space="0" w:color="auto"/>
              <w:right w:val="single" w:sz="4" w:space="0" w:color="auto"/>
            </w:tcBorders>
            <w:vAlign w:val="center"/>
            <w:tcPrChange w:id="24986" w:author=" " w:date="2019-05-27T03:48:00Z">
              <w:tcPr>
                <w:tcW w:w="787"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987" w:author=" " w:date="2019-05-27T03:48:00Z"/>
              </w:rPr>
            </w:pPr>
            <w:ins w:id="24988" w:author=" " w:date="2019-05-27T03:48:00Z">
              <w:r w:rsidRPr="00BB552B">
                <w:rPr>
                  <w:color w:val="000000"/>
                  <w:szCs w:val="18"/>
                </w:rPr>
                <w:t>Yuta Oguma, NTT DOCOMO</w:t>
              </w:r>
            </w:ins>
          </w:p>
        </w:tc>
        <w:tc>
          <w:tcPr>
            <w:tcW w:w="892" w:type="pct"/>
            <w:gridSpan w:val="3"/>
            <w:tcBorders>
              <w:top w:val="single" w:sz="4" w:space="0" w:color="auto"/>
              <w:left w:val="single" w:sz="4" w:space="0" w:color="auto"/>
              <w:bottom w:val="single" w:sz="4" w:space="0" w:color="auto"/>
              <w:right w:val="single" w:sz="4" w:space="0" w:color="auto"/>
            </w:tcBorders>
            <w:tcPrChange w:id="24989" w:author=" " w:date="2019-05-27T03:48:00Z">
              <w:tcPr>
                <w:tcW w:w="1048" w:type="pct"/>
                <w:gridSpan w:val="5"/>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990" w:author=" " w:date="2019-05-27T03:48:00Z"/>
              </w:rPr>
            </w:pPr>
            <w:ins w:id="24991" w:author=" " w:date="2019-05-27T03:48:00Z">
              <w:r w:rsidRPr="000D1D7F">
                <w:rPr>
                  <w:color w:val="000000"/>
                </w:rPr>
                <w:t>T</w:t>
              </w:r>
              <w:r>
                <w:rPr>
                  <w:color w:val="000000"/>
                </w:rPr>
                <w:t>S38.101-3: R4-1815059</w:t>
              </w:r>
            </w:ins>
          </w:p>
        </w:tc>
        <w:tc>
          <w:tcPr>
            <w:tcW w:w="465" w:type="pct"/>
            <w:gridSpan w:val="2"/>
            <w:tcBorders>
              <w:top w:val="single" w:sz="4" w:space="0" w:color="auto"/>
              <w:left w:val="single" w:sz="4" w:space="0" w:color="auto"/>
              <w:bottom w:val="single" w:sz="4" w:space="0" w:color="auto"/>
              <w:right w:val="single" w:sz="4" w:space="0" w:color="auto"/>
            </w:tcBorders>
            <w:tcPrChange w:id="24992" w:author=" " w:date="2019-05-27T03:48:00Z">
              <w:tcPr>
                <w:tcW w:w="34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993" w:author=" " w:date="2019-05-27T03:48:00Z"/>
              </w:rPr>
            </w:pPr>
            <w:ins w:id="24994" w:author=" " w:date="2019-05-27T03:48:00Z">
              <w:r>
                <w:rPr>
                  <w:lang w:eastAsia="ja-JP"/>
                </w:rPr>
                <w:t>Yes</w:t>
              </w:r>
            </w:ins>
          </w:p>
        </w:tc>
        <w:tc>
          <w:tcPr>
            <w:tcW w:w="465" w:type="pct"/>
            <w:gridSpan w:val="2"/>
            <w:tcBorders>
              <w:top w:val="single" w:sz="4" w:space="0" w:color="auto"/>
              <w:left w:val="single" w:sz="4" w:space="0" w:color="auto"/>
              <w:bottom w:val="single" w:sz="4" w:space="0" w:color="auto"/>
              <w:right w:val="single" w:sz="4" w:space="0" w:color="auto"/>
            </w:tcBorders>
            <w:tcPrChange w:id="24995" w:author=" " w:date="2019-05-27T03:48:00Z">
              <w:tcPr>
                <w:tcW w:w="268" w:type="pct"/>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996" w:author=" " w:date="2019-05-27T03:48:00Z"/>
              </w:rPr>
            </w:pPr>
          </w:p>
        </w:tc>
        <w:tc>
          <w:tcPr>
            <w:tcW w:w="685" w:type="pct"/>
            <w:gridSpan w:val="2"/>
            <w:tcBorders>
              <w:top w:val="single" w:sz="4" w:space="0" w:color="auto"/>
              <w:left w:val="single" w:sz="4" w:space="0" w:color="auto"/>
              <w:bottom w:val="single" w:sz="4" w:space="0" w:color="auto"/>
              <w:right w:val="single" w:sz="4" w:space="0" w:color="auto"/>
            </w:tcBorders>
            <w:tcPrChange w:id="24997" w:author=" " w:date="2019-05-27T03:48:00Z">
              <w:tcPr>
                <w:tcW w:w="771" w:type="pct"/>
                <w:gridSpan w:val="3"/>
                <w:tcBorders>
                  <w:top w:val="single" w:sz="4" w:space="0" w:color="auto"/>
                  <w:left w:val="single" w:sz="4" w:space="0" w:color="auto"/>
                  <w:bottom w:val="single" w:sz="4" w:space="0" w:color="auto"/>
                  <w:right w:val="single" w:sz="4" w:space="0" w:color="auto"/>
                </w:tcBorders>
              </w:tcPr>
            </w:tcPrChange>
          </w:tcPr>
          <w:p w:rsidR="008D612D" w:rsidRDefault="008D612D" w:rsidP="008D612D">
            <w:pPr>
              <w:pStyle w:val="TAL"/>
              <w:rPr>
                <w:ins w:id="24998" w:author=" " w:date="2019-05-27T03:48:00Z"/>
                <w:lang w:eastAsia="ja-JP"/>
              </w:rPr>
            </w:pPr>
            <w:ins w:id="24999" w:author=" " w:date="2019-05-27T03:48:00Z">
              <w:r>
                <w:rPr>
                  <w:lang w:eastAsia="ja-JP"/>
                </w:rPr>
                <w:t>None</w:t>
              </w:r>
            </w:ins>
          </w:p>
          <w:p w:rsidR="008D612D" w:rsidRDefault="008D612D" w:rsidP="008D612D">
            <w:pPr>
              <w:pStyle w:val="TAL"/>
              <w:rPr>
                <w:ins w:id="25000" w:author=" " w:date="2019-05-27T03:48:00Z"/>
                <w:lang w:eastAsia="ja-JP"/>
              </w:rPr>
            </w:pPr>
          </w:p>
          <w:p w:rsidR="008D612D" w:rsidRDefault="008D612D" w:rsidP="008D612D">
            <w:pPr>
              <w:pStyle w:val="TAL"/>
              <w:rPr>
                <w:ins w:id="25001" w:author=" " w:date="2019-05-27T03:48:00Z"/>
                <w:lang w:eastAsia="ja-JP"/>
              </w:rPr>
            </w:pPr>
            <w:ins w:id="25002" w:author=" " w:date="2019-05-27T03:48:00Z">
              <w:r>
                <w:rPr>
                  <w:rFonts w:hint="eastAsia"/>
                  <w:lang w:eastAsia="ja-JP"/>
                </w:rPr>
                <w:t>NOTE</w:t>
              </w:r>
              <w:r>
                <w:rPr>
                  <w:lang w:eastAsia="ja-JP"/>
                </w:rPr>
                <w:t>: The EN-DC combinations are missing fallback-combinations in SR in order to reduce the redundant description, but had been completed in R4-1815059.</w:t>
              </w:r>
            </w:ins>
          </w:p>
          <w:p w:rsidR="008D612D" w:rsidRDefault="008D612D" w:rsidP="008D612D">
            <w:pPr>
              <w:pStyle w:val="TAL"/>
              <w:rPr>
                <w:ins w:id="25003" w:author=" " w:date="2019-05-27T03:48:00Z"/>
                <w:lang w:eastAsia="ja-JP"/>
              </w:rPr>
            </w:pPr>
          </w:p>
          <w:p w:rsidR="008D612D" w:rsidRDefault="008D612D" w:rsidP="008D612D">
            <w:pPr>
              <w:pStyle w:val="TAL"/>
              <w:rPr>
                <w:ins w:id="25004" w:author=" " w:date="2019-05-27T03:48:00Z"/>
                <w:lang w:eastAsia="ja-JP"/>
              </w:rPr>
            </w:pPr>
            <w:ins w:id="25005" w:author=" " w:date="2019-05-27T03:48:00Z">
              <w:r>
                <w:rPr>
                  <w:lang w:eastAsia="ja-JP"/>
                </w:rPr>
                <w:t>For clarification on the completion of the combinations, we would like to request to capture them in RAN#84.</w:t>
              </w:r>
            </w:ins>
          </w:p>
          <w:p w:rsidR="008D612D" w:rsidRPr="008F103D" w:rsidRDefault="008D612D" w:rsidP="008D612D">
            <w:pPr>
              <w:pStyle w:val="TAL"/>
              <w:rPr>
                <w:ins w:id="25006" w:author=" " w:date="2019-05-27T03:48:00Z"/>
              </w:rPr>
            </w:pP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DC_42A_n257M_UL_42A_n257M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None</w:t>
            </w:r>
          </w:p>
        </w:tc>
      </w:tr>
      <w:tr w:rsidR="008D612D" w:rsidRPr="008F103D" w:rsidTr="004C693F">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007" w:author=" " w:date="2019-05-27T03:4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5008" w:author=" " w:date="2019-05-27T03:48:00Z"/>
          <w:trPrChange w:id="25009" w:author=" " w:date="2019-05-27T03:49:00Z">
            <w:trPr>
              <w:cantSplit/>
            </w:trPr>
          </w:trPrChange>
        </w:trPr>
        <w:tc>
          <w:tcPr>
            <w:tcW w:w="1445" w:type="pct"/>
            <w:tcBorders>
              <w:top w:val="single" w:sz="4" w:space="0" w:color="auto"/>
              <w:left w:val="single" w:sz="4" w:space="0" w:color="auto"/>
              <w:bottom w:val="single" w:sz="4" w:space="0" w:color="auto"/>
              <w:right w:val="single" w:sz="4" w:space="0" w:color="auto"/>
            </w:tcBorders>
            <w:tcPrChange w:id="25010" w:author=" " w:date="2019-05-27T03:49:00Z">
              <w:tcPr>
                <w:tcW w:w="1510" w:type="pct"/>
                <w:gridSpan w:val="3"/>
                <w:tcBorders>
                  <w:top w:val="single" w:sz="4" w:space="0" w:color="auto"/>
                  <w:left w:val="single" w:sz="4" w:space="0" w:color="auto"/>
                  <w:bottom w:val="single" w:sz="4" w:space="0" w:color="auto"/>
                  <w:right w:val="single" w:sz="4" w:space="0" w:color="auto"/>
                </w:tcBorders>
              </w:tcPr>
            </w:tcPrChange>
          </w:tcPr>
          <w:p w:rsidR="008D612D" w:rsidRPr="00B74BFE" w:rsidRDefault="008D612D" w:rsidP="008D612D">
            <w:pPr>
              <w:pStyle w:val="TAL"/>
              <w:rPr>
                <w:ins w:id="25011" w:author=" " w:date="2019-05-27T03:49:00Z"/>
                <w:rFonts w:cs="Arial"/>
                <w:szCs w:val="18"/>
                <w:lang w:eastAsia="ja-JP"/>
              </w:rPr>
            </w:pPr>
            <w:ins w:id="25012" w:author=" " w:date="2019-05-27T03:49:00Z">
              <w:r w:rsidRPr="00B74BFE">
                <w:rPr>
                  <w:rFonts w:cs="Arial"/>
                  <w:szCs w:val="18"/>
                  <w:lang w:eastAsia="ja-JP"/>
                </w:rPr>
                <w:lastRenderedPageBreak/>
                <w:t>DC_42C_n257A_UL_42C_n257A</w:t>
              </w:r>
            </w:ins>
          </w:p>
          <w:p w:rsidR="008D612D" w:rsidRPr="00B74BFE" w:rsidRDefault="008D612D" w:rsidP="008D612D">
            <w:pPr>
              <w:pStyle w:val="TAL"/>
              <w:rPr>
                <w:ins w:id="25013" w:author=" " w:date="2019-05-27T03:49:00Z"/>
                <w:rFonts w:cs="Arial"/>
                <w:szCs w:val="18"/>
                <w:lang w:eastAsia="ja-JP"/>
              </w:rPr>
            </w:pPr>
            <w:ins w:id="25014" w:author=" " w:date="2019-05-27T03:49:00Z">
              <w:r w:rsidRPr="00B74BFE">
                <w:rPr>
                  <w:rFonts w:cs="Arial"/>
                  <w:szCs w:val="18"/>
                  <w:lang w:eastAsia="ja-JP"/>
                </w:rPr>
                <w:t>DC_42C_n257G_UL_42C_n257G</w:t>
              </w:r>
            </w:ins>
          </w:p>
          <w:p w:rsidR="008D612D" w:rsidRPr="00B74BFE" w:rsidRDefault="008D612D" w:rsidP="008D612D">
            <w:pPr>
              <w:pStyle w:val="TAL"/>
              <w:rPr>
                <w:ins w:id="25015" w:author=" " w:date="2019-05-27T03:49:00Z"/>
                <w:rFonts w:cs="Arial"/>
                <w:szCs w:val="18"/>
                <w:lang w:eastAsia="ja-JP"/>
              </w:rPr>
            </w:pPr>
            <w:ins w:id="25016" w:author=" " w:date="2019-05-27T03:49:00Z">
              <w:r w:rsidRPr="00B74BFE">
                <w:rPr>
                  <w:rFonts w:cs="Arial"/>
                  <w:szCs w:val="18"/>
                  <w:lang w:eastAsia="ja-JP"/>
                </w:rPr>
                <w:t>DC_42C_n257H_UL_42C_n257G</w:t>
              </w:r>
            </w:ins>
          </w:p>
          <w:p w:rsidR="008D612D" w:rsidRPr="00B74BFE" w:rsidRDefault="008D612D" w:rsidP="008D612D">
            <w:pPr>
              <w:pStyle w:val="TAL"/>
              <w:rPr>
                <w:ins w:id="25017" w:author=" " w:date="2019-05-27T03:49:00Z"/>
                <w:rFonts w:cs="Arial"/>
                <w:szCs w:val="18"/>
                <w:lang w:eastAsia="ja-JP"/>
              </w:rPr>
            </w:pPr>
            <w:ins w:id="25018" w:author=" " w:date="2019-05-27T03:49:00Z">
              <w:r w:rsidRPr="00B74BFE">
                <w:rPr>
                  <w:rFonts w:cs="Arial"/>
                  <w:szCs w:val="18"/>
                  <w:lang w:eastAsia="ja-JP"/>
                </w:rPr>
                <w:t>DC_42C_n257H_UL_42C_n257H</w:t>
              </w:r>
            </w:ins>
          </w:p>
          <w:p w:rsidR="008D612D" w:rsidRPr="00B74BFE" w:rsidRDefault="008D612D" w:rsidP="008D612D">
            <w:pPr>
              <w:pStyle w:val="TAL"/>
              <w:rPr>
                <w:ins w:id="25019" w:author=" " w:date="2019-05-27T03:49:00Z"/>
                <w:rFonts w:cs="Arial"/>
                <w:szCs w:val="18"/>
                <w:lang w:eastAsia="ja-JP"/>
              </w:rPr>
            </w:pPr>
            <w:ins w:id="25020" w:author=" " w:date="2019-05-27T03:49:00Z">
              <w:r w:rsidRPr="00B74BFE">
                <w:rPr>
                  <w:rFonts w:cs="Arial"/>
                  <w:szCs w:val="18"/>
                  <w:lang w:eastAsia="ja-JP"/>
                </w:rPr>
                <w:t>DC_42C_n257I_UL_42C_n257G</w:t>
              </w:r>
            </w:ins>
          </w:p>
          <w:p w:rsidR="008D612D" w:rsidRPr="00B74BFE" w:rsidRDefault="008D612D" w:rsidP="008D612D">
            <w:pPr>
              <w:pStyle w:val="TAL"/>
              <w:rPr>
                <w:ins w:id="25021" w:author=" " w:date="2019-05-27T03:49:00Z"/>
                <w:rFonts w:cs="Arial"/>
                <w:szCs w:val="18"/>
                <w:lang w:eastAsia="ja-JP"/>
              </w:rPr>
            </w:pPr>
            <w:ins w:id="25022" w:author=" " w:date="2019-05-27T03:49:00Z">
              <w:r w:rsidRPr="00B74BFE">
                <w:rPr>
                  <w:rFonts w:cs="Arial"/>
                  <w:szCs w:val="18"/>
                  <w:lang w:eastAsia="ja-JP"/>
                </w:rPr>
                <w:t>DC_42C_n257I_UL_42C_n257H</w:t>
              </w:r>
            </w:ins>
          </w:p>
          <w:p w:rsidR="008D612D" w:rsidRPr="00B74BFE" w:rsidRDefault="008D612D" w:rsidP="008D612D">
            <w:pPr>
              <w:pStyle w:val="TAL"/>
              <w:rPr>
                <w:ins w:id="25023" w:author=" " w:date="2019-05-27T03:49:00Z"/>
                <w:rFonts w:cs="Arial"/>
                <w:szCs w:val="18"/>
                <w:lang w:eastAsia="ja-JP"/>
              </w:rPr>
            </w:pPr>
            <w:ins w:id="25024" w:author=" " w:date="2019-05-27T03:49:00Z">
              <w:r w:rsidRPr="00B74BFE">
                <w:rPr>
                  <w:rFonts w:cs="Arial"/>
                  <w:szCs w:val="18"/>
                  <w:lang w:eastAsia="ja-JP"/>
                </w:rPr>
                <w:t>DC_42C_n257I_UL_42C_n257I</w:t>
              </w:r>
            </w:ins>
          </w:p>
          <w:p w:rsidR="008D612D" w:rsidRPr="00B74BFE" w:rsidRDefault="008D612D" w:rsidP="008D612D">
            <w:pPr>
              <w:pStyle w:val="TAL"/>
              <w:rPr>
                <w:ins w:id="25025" w:author=" " w:date="2019-05-27T03:49:00Z"/>
                <w:rFonts w:cs="Arial"/>
                <w:szCs w:val="18"/>
                <w:lang w:eastAsia="ja-JP"/>
              </w:rPr>
            </w:pPr>
            <w:ins w:id="25026" w:author=" " w:date="2019-05-27T03:49:00Z">
              <w:r w:rsidRPr="00B74BFE">
                <w:rPr>
                  <w:rFonts w:cs="Arial"/>
                  <w:szCs w:val="18"/>
                  <w:lang w:eastAsia="ja-JP"/>
                </w:rPr>
                <w:t>DC_42C_n257J_UL_42C_n257G</w:t>
              </w:r>
            </w:ins>
          </w:p>
          <w:p w:rsidR="008D612D" w:rsidRPr="00B74BFE" w:rsidRDefault="008D612D" w:rsidP="008D612D">
            <w:pPr>
              <w:pStyle w:val="TAL"/>
              <w:rPr>
                <w:ins w:id="25027" w:author=" " w:date="2019-05-27T03:49:00Z"/>
                <w:rFonts w:cs="Arial"/>
                <w:szCs w:val="18"/>
                <w:lang w:eastAsia="ja-JP"/>
              </w:rPr>
            </w:pPr>
            <w:ins w:id="25028" w:author=" " w:date="2019-05-27T03:49:00Z">
              <w:r w:rsidRPr="00B74BFE">
                <w:rPr>
                  <w:rFonts w:cs="Arial"/>
                  <w:szCs w:val="18"/>
                  <w:lang w:eastAsia="ja-JP"/>
                </w:rPr>
                <w:t>DC_42C_n257J_UL_42C_n257H</w:t>
              </w:r>
            </w:ins>
          </w:p>
          <w:p w:rsidR="008D612D" w:rsidRPr="00B74BFE" w:rsidRDefault="008D612D" w:rsidP="008D612D">
            <w:pPr>
              <w:pStyle w:val="TAL"/>
              <w:rPr>
                <w:ins w:id="25029" w:author=" " w:date="2019-05-27T03:49:00Z"/>
                <w:rFonts w:cs="Arial"/>
                <w:szCs w:val="18"/>
                <w:lang w:eastAsia="ja-JP"/>
              </w:rPr>
            </w:pPr>
            <w:ins w:id="25030" w:author=" " w:date="2019-05-27T03:49:00Z">
              <w:r w:rsidRPr="00B74BFE">
                <w:rPr>
                  <w:rFonts w:cs="Arial"/>
                  <w:szCs w:val="18"/>
                  <w:lang w:eastAsia="ja-JP"/>
                </w:rPr>
                <w:t>DC_42C_n257J_UL_42C_n257I</w:t>
              </w:r>
            </w:ins>
          </w:p>
          <w:p w:rsidR="008D612D" w:rsidRPr="00B74BFE" w:rsidRDefault="008D612D" w:rsidP="008D612D">
            <w:pPr>
              <w:pStyle w:val="TAL"/>
              <w:rPr>
                <w:ins w:id="25031" w:author=" " w:date="2019-05-27T03:49:00Z"/>
                <w:rFonts w:cs="Arial"/>
                <w:szCs w:val="18"/>
                <w:lang w:eastAsia="ja-JP"/>
              </w:rPr>
            </w:pPr>
            <w:ins w:id="25032" w:author=" " w:date="2019-05-27T03:49:00Z">
              <w:r w:rsidRPr="00B74BFE">
                <w:rPr>
                  <w:rFonts w:cs="Arial"/>
                  <w:szCs w:val="18"/>
                  <w:lang w:eastAsia="ja-JP"/>
                </w:rPr>
                <w:t>DC_42C_n257J_UL_42C_n257J</w:t>
              </w:r>
            </w:ins>
          </w:p>
          <w:p w:rsidR="008D612D" w:rsidRPr="00B74BFE" w:rsidRDefault="008D612D" w:rsidP="008D612D">
            <w:pPr>
              <w:pStyle w:val="TAL"/>
              <w:rPr>
                <w:ins w:id="25033" w:author=" " w:date="2019-05-27T03:49:00Z"/>
                <w:rFonts w:cs="Arial"/>
                <w:szCs w:val="18"/>
                <w:lang w:eastAsia="ja-JP"/>
              </w:rPr>
            </w:pPr>
            <w:ins w:id="25034" w:author=" " w:date="2019-05-27T03:49:00Z">
              <w:r w:rsidRPr="00B74BFE">
                <w:rPr>
                  <w:rFonts w:cs="Arial"/>
                  <w:szCs w:val="18"/>
                  <w:lang w:eastAsia="ja-JP"/>
                </w:rPr>
                <w:t>DC_42C_n257K_UL_42C_n257G</w:t>
              </w:r>
            </w:ins>
          </w:p>
          <w:p w:rsidR="008D612D" w:rsidRPr="00B74BFE" w:rsidRDefault="008D612D" w:rsidP="008D612D">
            <w:pPr>
              <w:pStyle w:val="TAL"/>
              <w:rPr>
                <w:ins w:id="25035" w:author=" " w:date="2019-05-27T03:49:00Z"/>
                <w:rFonts w:cs="Arial"/>
                <w:szCs w:val="18"/>
                <w:lang w:eastAsia="ja-JP"/>
              </w:rPr>
            </w:pPr>
            <w:ins w:id="25036" w:author=" " w:date="2019-05-27T03:49:00Z">
              <w:r w:rsidRPr="00B74BFE">
                <w:rPr>
                  <w:rFonts w:cs="Arial"/>
                  <w:szCs w:val="18"/>
                  <w:lang w:eastAsia="ja-JP"/>
                </w:rPr>
                <w:t>DC_42C_n257K_UL_42C_n257H</w:t>
              </w:r>
            </w:ins>
          </w:p>
          <w:p w:rsidR="008D612D" w:rsidRPr="00B74BFE" w:rsidRDefault="008D612D" w:rsidP="008D612D">
            <w:pPr>
              <w:pStyle w:val="TAL"/>
              <w:rPr>
                <w:ins w:id="25037" w:author=" " w:date="2019-05-27T03:49:00Z"/>
                <w:rFonts w:cs="Arial"/>
                <w:szCs w:val="18"/>
                <w:lang w:eastAsia="ja-JP"/>
              </w:rPr>
            </w:pPr>
            <w:ins w:id="25038" w:author=" " w:date="2019-05-27T03:49:00Z">
              <w:r w:rsidRPr="00B74BFE">
                <w:rPr>
                  <w:rFonts w:cs="Arial"/>
                  <w:szCs w:val="18"/>
                  <w:lang w:eastAsia="ja-JP"/>
                </w:rPr>
                <w:t>DC_42C_n257K_UL_42C_n257I</w:t>
              </w:r>
            </w:ins>
          </w:p>
          <w:p w:rsidR="008D612D" w:rsidRPr="00B74BFE" w:rsidRDefault="008D612D" w:rsidP="008D612D">
            <w:pPr>
              <w:pStyle w:val="TAL"/>
              <w:rPr>
                <w:ins w:id="25039" w:author=" " w:date="2019-05-27T03:49:00Z"/>
                <w:rFonts w:cs="Arial"/>
                <w:szCs w:val="18"/>
                <w:lang w:eastAsia="ja-JP"/>
              </w:rPr>
            </w:pPr>
            <w:ins w:id="25040" w:author=" " w:date="2019-05-27T03:49:00Z">
              <w:r w:rsidRPr="00B74BFE">
                <w:rPr>
                  <w:rFonts w:cs="Arial"/>
                  <w:szCs w:val="18"/>
                  <w:lang w:eastAsia="ja-JP"/>
                </w:rPr>
                <w:t>DC_42C_n257K_UL_42C_n257J</w:t>
              </w:r>
            </w:ins>
          </w:p>
          <w:p w:rsidR="008D612D" w:rsidRPr="00B74BFE" w:rsidRDefault="008D612D" w:rsidP="008D612D">
            <w:pPr>
              <w:pStyle w:val="TAL"/>
              <w:rPr>
                <w:ins w:id="25041" w:author=" " w:date="2019-05-27T03:49:00Z"/>
                <w:rFonts w:cs="Arial"/>
                <w:szCs w:val="18"/>
                <w:lang w:eastAsia="ja-JP"/>
              </w:rPr>
            </w:pPr>
            <w:ins w:id="25042" w:author=" " w:date="2019-05-27T03:49:00Z">
              <w:r w:rsidRPr="00B74BFE">
                <w:rPr>
                  <w:rFonts w:cs="Arial"/>
                  <w:szCs w:val="18"/>
                  <w:lang w:eastAsia="ja-JP"/>
                </w:rPr>
                <w:t>DC_42C_n257K_UL_42C_n257K</w:t>
              </w:r>
            </w:ins>
          </w:p>
          <w:p w:rsidR="008D612D" w:rsidRPr="00B74BFE" w:rsidRDefault="008D612D" w:rsidP="008D612D">
            <w:pPr>
              <w:pStyle w:val="TAL"/>
              <w:rPr>
                <w:ins w:id="25043" w:author=" " w:date="2019-05-27T03:49:00Z"/>
                <w:rFonts w:cs="Arial"/>
                <w:szCs w:val="18"/>
                <w:lang w:eastAsia="ja-JP"/>
              </w:rPr>
            </w:pPr>
            <w:ins w:id="25044" w:author=" " w:date="2019-05-27T03:49:00Z">
              <w:r w:rsidRPr="00B74BFE">
                <w:rPr>
                  <w:rFonts w:cs="Arial"/>
                  <w:szCs w:val="18"/>
                  <w:lang w:eastAsia="ja-JP"/>
                </w:rPr>
                <w:t>DC_42C_n257L_UL_42C_n257G</w:t>
              </w:r>
            </w:ins>
          </w:p>
          <w:p w:rsidR="008D612D" w:rsidRPr="00B74BFE" w:rsidRDefault="008D612D" w:rsidP="008D612D">
            <w:pPr>
              <w:pStyle w:val="TAL"/>
              <w:rPr>
                <w:ins w:id="25045" w:author=" " w:date="2019-05-27T03:49:00Z"/>
                <w:rFonts w:cs="Arial"/>
                <w:szCs w:val="18"/>
                <w:lang w:eastAsia="ja-JP"/>
              </w:rPr>
            </w:pPr>
            <w:ins w:id="25046" w:author=" " w:date="2019-05-27T03:49:00Z">
              <w:r w:rsidRPr="00B74BFE">
                <w:rPr>
                  <w:rFonts w:cs="Arial"/>
                  <w:szCs w:val="18"/>
                  <w:lang w:eastAsia="ja-JP"/>
                </w:rPr>
                <w:t>DC_42C_n257L_UL_42C_n257H</w:t>
              </w:r>
            </w:ins>
          </w:p>
          <w:p w:rsidR="008D612D" w:rsidRPr="00B74BFE" w:rsidRDefault="008D612D" w:rsidP="008D612D">
            <w:pPr>
              <w:pStyle w:val="TAL"/>
              <w:rPr>
                <w:ins w:id="25047" w:author=" " w:date="2019-05-27T03:49:00Z"/>
                <w:rFonts w:cs="Arial"/>
                <w:szCs w:val="18"/>
                <w:lang w:eastAsia="ja-JP"/>
              </w:rPr>
            </w:pPr>
            <w:ins w:id="25048" w:author=" " w:date="2019-05-27T03:49:00Z">
              <w:r w:rsidRPr="00B74BFE">
                <w:rPr>
                  <w:rFonts w:cs="Arial"/>
                  <w:szCs w:val="18"/>
                  <w:lang w:eastAsia="ja-JP"/>
                </w:rPr>
                <w:t>DC_42C_n257L_UL_42C_n257I</w:t>
              </w:r>
            </w:ins>
          </w:p>
          <w:p w:rsidR="008D612D" w:rsidRPr="00B74BFE" w:rsidRDefault="008D612D" w:rsidP="008D612D">
            <w:pPr>
              <w:pStyle w:val="TAL"/>
              <w:rPr>
                <w:ins w:id="25049" w:author=" " w:date="2019-05-27T03:49:00Z"/>
                <w:rFonts w:cs="Arial"/>
                <w:szCs w:val="18"/>
                <w:lang w:eastAsia="ja-JP"/>
              </w:rPr>
            </w:pPr>
            <w:ins w:id="25050" w:author=" " w:date="2019-05-27T03:49:00Z">
              <w:r w:rsidRPr="00B74BFE">
                <w:rPr>
                  <w:rFonts w:cs="Arial"/>
                  <w:szCs w:val="18"/>
                  <w:lang w:eastAsia="ja-JP"/>
                </w:rPr>
                <w:t>DC_42C_n257L_UL_42C_n257J</w:t>
              </w:r>
            </w:ins>
          </w:p>
          <w:p w:rsidR="008D612D" w:rsidRPr="00B74BFE" w:rsidRDefault="008D612D" w:rsidP="008D612D">
            <w:pPr>
              <w:pStyle w:val="TAL"/>
              <w:rPr>
                <w:ins w:id="25051" w:author=" " w:date="2019-05-27T03:49:00Z"/>
                <w:rFonts w:cs="Arial"/>
                <w:szCs w:val="18"/>
                <w:lang w:eastAsia="ja-JP"/>
              </w:rPr>
            </w:pPr>
            <w:ins w:id="25052" w:author=" " w:date="2019-05-27T03:49:00Z">
              <w:r w:rsidRPr="00B74BFE">
                <w:rPr>
                  <w:rFonts w:cs="Arial"/>
                  <w:szCs w:val="18"/>
                  <w:lang w:eastAsia="ja-JP"/>
                </w:rPr>
                <w:t>DC_42C_n257L_UL_42C_n257K</w:t>
              </w:r>
            </w:ins>
          </w:p>
          <w:p w:rsidR="008D612D" w:rsidRPr="00B74BFE" w:rsidRDefault="008D612D" w:rsidP="008D612D">
            <w:pPr>
              <w:pStyle w:val="TAL"/>
              <w:rPr>
                <w:ins w:id="25053" w:author=" " w:date="2019-05-27T03:49:00Z"/>
                <w:rFonts w:cs="Arial"/>
                <w:szCs w:val="18"/>
                <w:lang w:eastAsia="ja-JP"/>
              </w:rPr>
            </w:pPr>
            <w:ins w:id="25054" w:author=" " w:date="2019-05-27T03:49:00Z">
              <w:r w:rsidRPr="00B74BFE">
                <w:rPr>
                  <w:rFonts w:cs="Arial"/>
                  <w:szCs w:val="18"/>
                  <w:lang w:eastAsia="ja-JP"/>
                </w:rPr>
                <w:t>DC_42C_n257L_UL_42C_n257L</w:t>
              </w:r>
            </w:ins>
          </w:p>
          <w:p w:rsidR="008D612D" w:rsidRPr="00B74BFE" w:rsidRDefault="008D612D" w:rsidP="008D612D">
            <w:pPr>
              <w:pStyle w:val="TAL"/>
              <w:rPr>
                <w:ins w:id="25055" w:author=" " w:date="2019-05-27T03:49:00Z"/>
                <w:rFonts w:cs="Arial"/>
                <w:szCs w:val="18"/>
                <w:lang w:eastAsia="ja-JP"/>
              </w:rPr>
            </w:pPr>
            <w:ins w:id="25056" w:author=" " w:date="2019-05-27T03:49:00Z">
              <w:r w:rsidRPr="00B74BFE">
                <w:rPr>
                  <w:rFonts w:cs="Arial"/>
                  <w:szCs w:val="18"/>
                  <w:lang w:eastAsia="ja-JP"/>
                </w:rPr>
                <w:t>DC_42C_n257M_UL_42C_n257G</w:t>
              </w:r>
            </w:ins>
          </w:p>
          <w:p w:rsidR="008D612D" w:rsidRPr="00B74BFE" w:rsidRDefault="008D612D" w:rsidP="008D612D">
            <w:pPr>
              <w:pStyle w:val="TAL"/>
              <w:rPr>
                <w:ins w:id="25057" w:author=" " w:date="2019-05-27T03:49:00Z"/>
                <w:rFonts w:cs="Arial"/>
                <w:szCs w:val="18"/>
                <w:lang w:eastAsia="ja-JP"/>
              </w:rPr>
            </w:pPr>
            <w:ins w:id="25058" w:author=" " w:date="2019-05-27T03:49:00Z">
              <w:r w:rsidRPr="00B74BFE">
                <w:rPr>
                  <w:rFonts w:cs="Arial"/>
                  <w:szCs w:val="18"/>
                  <w:lang w:eastAsia="ja-JP"/>
                </w:rPr>
                <w:t>DC_42C_n257M_UL_42C_n257H</w:t>
              </w:r>
            </w:ins>
          </w:p>
          <w:p w:rsidR="008D612D" w:rsidRPr="00B74BFE" w:rsidRDefault="008D612D" w:rsidP="008D612D">
            <w:pPr>
              <w:pStyle w:val="TAL"/>
              <w:rPr>
                <w:ins w:id="25059" w:author=" " w:date="2019-05-27T03:49:00Z"/>
                <w:rFonts w:cs="Arial"/>
                <w:szCs w:val="18"/>
                <w:lang w:eastAsia="ja-JP"/>
              </w:rPr>
            </w:pPr>
            <w:ins w:id="25060" w:author=" " w:date="2019-05-27T03:49:00Z">
              <w:r w:rsidRPr="00B74BFE">
                <w:rPr>
                  <w:rFonts w:cs="Arial"/>
                  <w:szCs w:val="18"/>
                  <w:lang w:eastAsia="ja-JP"/>
                </w:rPr>
                <w:t>DC_42C_n257M_UL_42C_n257I</w:t>
              </w:r>
            </w:ins>
          </w:p>
          <w:p w:rsidR="008D612D" w:rsidRPr="00B74BFE" w:rsidRDefault="008D612D" w:rsidP="008D612D">
            <w:pPr>
              <w:pStyle w:val="TAL"/>
              <w:rPr>
                <w:ins w:id="25061" w:author=" " w:date="2019-05-27T03:49:00Z"/>
                <w:rFonts w:cs="Arial"/>
                <w:szCs w:val="18"/>
                <w:lang w:eastAsia="ja-JP"/>
              </w:rPr>
            </w:pPr>
            <w:ins w:id="25062" w:author=" " w:date="2019-05-27T03:49:00Z">
              <w:r w:rsidRPr="00B74BFE">
                <w:rPr>
                  <w:rFonts w:cs="Arial"/>
                  <w:szCs w:val="18"/>
                  <w:lang w:eastAsia="ja-JP"/>
                </w:rPr>
                <w:t>DC_42C_n257M_UL_42C_n257J</w:t>
              </w:r>
            </w:ins>
          </w:p>
          <w:p w:rsidR="008D612D" w:rsidRPr="00B74BFE" w:rsidRDefault="008D612D" w:rsidP="008D612D">
            <w:pPr>
              <w:pStyle w:val="TAL"/>
              <w:rPr>
                <w:ins w:id="25063" w:author=" " w:date="2019-05-27T03:49:00Z"/>
                <w:rFonts w:cs="Arial"/>
                <w:szCs w:val="18"/>
                <w:lang w:eastAsia="ja-JP"/>
              </w:rPr>
            </w:pPr>
            <w:ins w:id="25064" w:author=" " w:date="2019-05-27T03:49:00Z">
              <w:r w:rsidRPr="00B74BFE">
                <w:rPr>
                  <w:rFonts w:cs="Arial"/>
                  <w:szCs w:val="18"/>
                  <w:lang w:eastAsia="ja-JP"/>
                </w:rPr>
                <w:t>DC_42C_n257M_UL_42C_n257K</w:t>
              </w:r>
            </w:ins>
          </w:p>
          <w:p w:rsidR="008D612D" w:rsidRPr="008F103D" w:rsidRDefault="008D612D" w:rsidP="008D612D">
            <w:pPr>
              <w:pStyle w:val="TAL"/>
              <w:rPr>
                <w:ins w:id="25065" w:author=" " w:date="2019-05-27T03:48:00Z"/>
              </w:rPr>
            </w:pPr>
            <w:ins w:id="25066" w:author=" " w:date="2019-05-27T03:49:00Z">
              <w:r w:rsidRPr="00B74BFE">
                <w:rPr>
                  <w:rFonts w:cs="Arial"/>
                  <w:szCs w:val="18"/>
                  <w:lang w:eastAsia="ja-JP"/>
                </w:rPr>
                <w:t>DC_42C_n257M_UL_42C_n257L</w:t>
              </w:r>
            </w:ins>
          </w:p>
        </w:tc>
        <w:tc>
          <w:tcPr>
            <w:tcW w:w="259" w:type="pct"/>
            <w:gridSpan w:val="2"/>
            <w:tcBorders>
              <w:top w:val="single" w:sz="4" w:space="0" w:color="auto"/>
              <w:left w:val="single" w:sz="4" w:space="0" w:color="auto"/>
              <w:bottom w:val="single" w:sz="4" w:space="0" w:color="auto"/>
              <w:right w:val="single" w:sz="4" w:space="0" w:color="auto"/>
            </w:tcBorders>
            <w:tcPrChange w:id="25067" w:author=" " w:date="2019-05-27T03:49:00Z">
              <w:tcPr>
                <w:tcW w:w="26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068" w:author=" " w:date="2019-05-27T03:48:00Z"/>
              </w:rPr>
            </w:pPr>
            <w:ins w:id="25069" w:author=" " w:date="2019-05-27T03:49:00Z">
              <w:r w:rsidRPr="00BB552B">
                <w:rPr>
                  <w:rFonts w:eastAsia="游明朝" w:cs="Arial" w:hint="eastAsia"/>
                  <w:sz w:val="16"/>
                  <w:lang w:eastAsia="ja-JP"/>
                </w:rPr>
                <w:t>Rel-15</w:t>
              </w:r>
            </w:ins>
          </w:p>
        </w:tc>
        <w:tc>
          <w:tcPr>
            <w:tcW w:w="783" w:type="pct"/>
            <w:tcBorders>
              <w:top w:val="single" w:sz="4" w:space="0" w:color="auto"/>
              <w:left w:val="single" w:sz="4" w:space="0" w:color="auto"/>
              <w:bottom w:val="single" w:sz="4" w:space="0" w:color="auto"/>
              <w:right w:val="single" w:sz="4" w:space="0" w:color="auto"/>
            </w:tcBorders>
            <w:vAlign w:val="center"/>
            <w:tcPrChange w:id="25070" w:author=" " w:date="2019-05-27T03:49:00Z">
              <w:tcPr>
                <w:tcW w:w="787"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071" w:author=" " w:date="2019-05-27T03:48:00Z"/>
              </w:rPr>
            </w:pPr>
            <w:ins w:id="25072" w:author=" " w:date="2019-05-27T03:49:00Z">
              <w:r w:rsidRPr="00BB552B">
                <w:rPr>
                  <w:color w:val="000000"/>
                  <w:szCs w:val="18"/>
                </w:rPr>
                <w:t>Yuta Oguma, NTT DOCOMO</w:t>
              </w:r>
            </w:ins>
          </w:p>
        </w:tc>
        <w:tc>
          <w:tcPr>
            <w:tcW w:w="892" w:type="pct"/>
            <w:gridSpan w:val="3"/>
            <w:tcBorders>
              <w:top w:val="single" w:sz="4" w:space="0" w:color="auto"/>
              <w:left w:val="single" w:sz="4" w:space="0" w:color="auto"/>
              <w:bottom w:val="single" w:sz="4" w:space="0" w:color="auto"/>
              <w:right w:val="single" w:sz="4" w:space="0" w:color="auto"/>
            </w:tcBorders>
            <w:tcPrChange w:id="25073" w:author=" " w:date="2019-05-27T03:49:00Z">
              <w:tcPr>
                <w:tcW w:w="1048" w:type="pct"/>
                <w:gridSpan w:val="5"/>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074" w:author=" " w:date="2019-05-27T03:48:00Z"/>
              </w:rPr>
            </w:pPr>
            <w:ins w:id="25075" w:author=" " w:date="2019-05-27T03:49:00Z">
              <w:r w:rsidRPr="000D1D7F">
                <w:rPr>
                  <w:color w:val="000000"/>
                </w:rPr>
                <w:t>T</w:t>
              </w:r>
              <w:r>
                <w:rPr>
                  <w:color w:val="000000"/>
                </w:rPr>
                <w:t>S38.101-3: R4-1815059</w:t>
              </w:r>
            </w:ins>
          </w:p>
        </w:tc>
        <w:tc>
          <w:tcPr>
            <w:tcW w:w="465" w:type="pct"/>
            <w:gridSpan w:val="2"/>
            <w:tcBorders>
              <w:top w:val="single" w:sz="4" w:space="0" w:color="auto"/>
              <w:left w:val="single" w:sz="4" w:space="0" w:color="auto"/>
              <w:bottom w:val="single" w:sz="4" w:space="0" w:color="auto"/>
              <w:right w:val="single" w:sz="4" w:space="0" w:color="auto"/>
            </w:tcBorders>
            <w:tcPrChange w:id="25076" w:author=" " w:date="2019-05-27T03:49:00Z">
              <w:tcPr>
                <w:tcW w:w="34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077" w:author=" " w:date="2019-05-27T03:48:00Z"/>
              </w:rPr>
            </w:pPr>
            <w:ins w:id="25078" w:author=" " w:date="2019-05-27T03:49:00Z">
              <w:r>
                <w:rPr>
                  <w:lang w:eastAsia="ja-JP"/>
                </w:rPr>
                <w:t>Yes</w:t>
              </w:r>
            </w:ins>
          </w:p>
        </w:tc>
        <w:tc>
          <w:tcPr>
            <w:tcW w:w="465" w:type="pct"/>
            <w:gridSpan w:val="2"/>
            <w:tcBorders>
              <w:top w:val="single" w:sz="4" w:space="0" w:color="auto"/>
              <w:left w:val="single" w:sz="4" w:space="0" w:color="auto"/>
              <w:bottom w:val="single" w:sz="4" w:space="0" w:color="auto"/>
              <w:right w:val="single" w:sz="4" w:space="0" w:color="auto"/>
            </w:tcBorders>
            <w:tcPrChange w:id="25079" w:author=" " w:date="2019-05-27T03:49:00Z">
              <w:tcPr>
                <w:tcW w:w="268" w:type="pct"/>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080" w:author=" " w:date="2019-05-27T03:48:00Z"/>
              </w:rPr>
            </w:pPr>
          </w:p>
        </w:tc>
        <w:tc>
          <w:tcPr>
            <w:tcW w:w="685" w:type="pct"/>
            <w:gridSpan w:val="2"/>
            <w:tcBorders>
              <w:top w:val="single" w:sz="4" w:space="0" w:color="auto"/>
              <w:left w:val="single" w:sz="4" w:space="0" w:color="auto"/>
              <w:bottom w:val="single" w:sz="4" w:space="0" w:color="auto"/>
              <w:right w:val="single" w:sz="4" w:space="0" w:color="auto"/>
            </w:tcBorders>
            <w:tcPrChange w:id="25081" w:author=" " w:date="2019-05-27T03:49:00Z">
              <w:tcPr>
                <w:tcW w:w="771" w:type="pct"/>
                <w:gridSpan w:val="3"/>
                <w:tcBorders>
                  <w:top w:val="single" w:sz="4" w:space="0" w:color="auto"/>
                  <w:left w:val="single" w:sz="4" w:space="0" w:color="auto"/>
                  <w:bottom w:val="single" w:sz="4" w:space="0" w:color="auto"/>
                  <w:right w:val="single" w:sz="4" w:space="0" w:color="auto"/>
                </w:tcBorders>
              </w:tcPr>
            </w:tcPrChange>
          </w:tcPr>
          <w:p w:rsidR="008D612D" w:rsidRDefault="008D612D" w:rsidP="008D612D">
            <w:pPr>
              <w:pStyle w:val="TAL"/>
              <w:rPr>
                <w:ins w:id="25082" w:author=" " w:date="2019-05-27T03:49:00Z"/>
                <w:lang w:eastAsia="ja-JP"/>
              </w:rPr>
            </w:pPr>
            <w:ins w:id="25083" w:author=" " w:date="2019-05-27T03:49:00Z">
              <w:r>
                <w:rPr>
                  <w:lang w:eastAsia="ja-JP"/>
                </w:rPr>
                <w:t>None</w:t>
              </w:r>
            </w:ins>
          </w:p>
          <w:p w:rsidR="008D612D" w:rsidRDefault="008D612D" w:rsidP="008D612D">
            <w:pPr>
              <w:pStyle w:val="TAL"/>
              <w:rPr>
                <w:ins w:id="25084" w:author=" " w:date="2019-05-27T03:49:00Z"/>
                <w:lang w:eastAsia="ja-JP"/>
              </w:rPr>
            </w:pPr>
          </w:p>
          <w:p w:rsidR="008D612D" w:rsidRDefault="008D612D" w:rsidP="008D612D">
            <w:pPr>
              <w:pStyle w:val="TAL"/>
              <w:rPr>
                <w:ins w:id="25085" w:author=" " w:date="2019-05-27T03:49:00Z"/>
                <w:lang w:eastAsia="ja-JP"/>
              </w:rPr>
            </w:pPr>
            <w:ins w:id="25086" w:author=" " w:date="2019-05-27T03:49:00Z">
              <w:r>
                <w:rPr>
                  <w:rFonts w:hint="eastAsia"/>
                  <w:lang w:eastAsia="ja-JP"/>
                </w:rPr>
                <w:t>NOTE</w:t>
              </w:r>
              <w:r>
                <w:rPr>
                  <w:lang w:eastAsia="ja-JP"/>
                </w:rPr>
                <w:t>: The EN-DC combinations are missing fallback-combinations in SR in order to reduce the redundant description, but had been completed in R4-1815059.</w:t>
              </w:r>
            </w:ins>
          </w:p>
          <w:p w:rsidR="008D612D" w:rsidRDefault="008D612D" w:rsidP="008D612D">
            <w:pPr>
              <w:pStyle w:val="TAL"/>
              <w:rPr>
                <w:ins w:id="25087" w:author=" " w:date="2019-05-27T03:49:00Z"/>
                <w:lang w:eastAsia="ja-JP"/>
              </w:rPr>
            </w:pPr>
          </w:p>
          <w:p w:rsidR="008D612D" w:rsidRDefault="008D612D" w:rsidP="008D612D">
            <w:pPr>
              <w:pStyle w:val="TAL"/>
              <w:rPr>
                <w:ins w:id="25088" w:author=" " w:date="2019-05-27T03:49:00Z"/>
                <w:lang w:eastAsia="ja-JP"/>
              </w:rPr>
            </w:pPr>
            <w:ins w:id="25089" w:author=" " w:date="2019-05-27T03:49:00Z">
              <w:r>
                <w:rPr>
                  <w:lang w:eastAsia="ja-JP"/>
                </w:rPr>
                <w:t>For clarification on the completion of the combinations, we would like to request to capture them in RAN#84.</w:t>
              </w:r>
            </w:ins>
          </w:p>
          <w:p w:rsidR="008D612D" w:rsidRPr="008F103D" w:rsidRDefault="008D612D" w:rsidP="008D612D">
            <w:pPr>
              <w:pStyle w:val="TAL"/>
              <w:rPr>
                <w:ins w:id="25090" w:author=" " w:date="2019-05-27T03:48:00Z"/>
              </w:rPr>
            </w:pP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DC_42C_n257M_UL_42A_n257M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None</w:t>
            </w:r>
          </w:p>
        </w:tc>
      </w:tr>
      <w:tr w:rsidR="008D612D" w:rsidRPr="008F103D" w:rsidTr="004C693F">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091" w:author=" " w:date="2019-05-27T03:4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5092" w:author=" " w:date="2019-05-27T03:48:00Z"/>
          <w:trPrChange w:id="25093" w:author=" " w:date="2019-05-27T03:49:00Z">
            <w:trPr>
              <w:cantSplit/>
            </w:trPr>
          </w:trPrChange>
        </w:trPr>
        <w:tc>
          <w:tcPr>
            <w:tcW w:w="1445" w:type="pct"/>
            <w:tcBorders>
              <w:top w:val="single" w:sz="4" w:space="0" w:color="auto"/>
              <w:left w:val="single" w:sz="4" w:space="0" w:color="auto"/>
              <w:bottom w:val="single" w:sz="4" w:space="0" w:color="auto"/>
              <w:right w:val="single" w:sz="4" w:space="0" w:color="auto"/>
            </w:tcBorders>
            <w:tcPrChange w:id="25094" w:author=" " w:date="2019-05-27T03:49:00Z">
              <w:tcPr>
                <w:tcW w:w="1510" w:type="pct"/>
                <w:gridSpan w:val="3"/>
                <w:tcBorders>
                  <w:top w:val="single" w:sz="4" w:space="0" w:color="auto"/>
                  <w:left w:val="single" w:sz="4" w:space="0" w:color="auto"/>
                  <w:bottom w:val="single" w:sz="4" w:space="0" w:color="auto"/>
                  <w:right w:val="single" w:sz="4" w:space="0" w:color="auto"/>
                </w:tcBorders>
              </w:tcPr>
            </w:tcPrChange>
          </w:tcPr>
          <w:p w:rsidR="008D612D" w:rsidRPr="00B74BFE" w:rsidRDefault="008D612D" w:rsidP="008D612D">
            <w:pPr>
              <w:pStyle w:val="TAL"/>
              <w:rPr>
                <w:ins w:id="25095" w:author=" " w:date="2019-05-27T03:49:00Z"/>
                <w:rFonts w:cs="Arial"/>
                <w:szCs w:val="18"/>
                <w:lang w:eastAsia="ja-JP"/>
              </w:rPr>
            </w:pPr>
            <w:ins w:id="25096" w:author=" " w:date="2019-05-27T03:49:00Z">
              <w:r w:rsidRPr="00B74BFE">
                <w:rPr>
                  <w:rFonts w:cs="Arial"/>
                  <w:szCs w:val="18"/>
                  <w:lang w:eastAsia="ja-JP"/>
                </w:rPr>
                <w:lastRenderedPageBreak/>
                <w:t>DC_42D_n257A_UL_42D_n257A</w:t>
              </w:r>
            </w:ins>
          </w:p>
          <w:p w:rsidR="008D612D" w:rsidRPr="00B74BFE" w:rsidRDefault="008D612D" w:rsidP="008D612D">
            <w:pPr>
              <w:pStyle w:val="TAL"/>
              <w:rPr>
                <w:ins w:id="25097" w:author=" " w:date="2019-05-27T03:49:00Z"/>
                <w:rFonts w:cs="Arial"/>
                <w:szCs w:val="18"/>
                <w:lang w:eastAsia="ja-JP"/>
              </w:rPr>
            </w:pPr>
            <w:ins w:id="25098" w:author=" " w:date="2019-05-27T03:49:00Z">
              <w:r w:rsidRPr="00B74BFE">
                <w:rPr>
                  <w:rFonts w:cs="Arial"/>
                  <w:szCs w:val="18"/>
                  <w:lang w:eastAsia="ja-JP"/>
                </w:rPr>
                <w:t>DC_42D_n257G_UL_42D_n257G</w:t>
              </w:r>
            </w:ins>
          </w:p>
          <w:p w:rsidR="008D612D" w:rsidRPr="00B74BFE" w:rsidRDefault="008D612D" w:rsidP="008D612D">
            <w:pPr>
              <w:pStyle w:val="TAL"/>
              <w:rPr>
                <w:ins w:id="25099" w:author=" " w:date="2019-05-27T03:49:00Z"/>
                <w:rFonts w:cs="Arial"/>
                <w:szCs w:val="18"/>
                <w:lang w:eastAsia="ja-JP"/>
              </w:rPr>
            </w:pPr>
            <w:ins w:id="25100" w:author=" " w:date="2019-05-27T03:49:00Z">
              <w:r w:rsidRPr="00B74BFE">
                <w:rPr>
                  <w:rFonts w:cs="Arial"/>
                  <w:szCs w:val="18"/>
                  <w:lang w:eastAsia="ja-JP"/>
                </w:rPr>
                <w:t>DC_42D_n257H_UL_42D_n257G</w:t>
              </w:r>
            </w:ins>
          </w:p>
          <w:p w:rsidR="008D612D" w:rsidRPr="00B74BFE" w:rsidRDefault="008D612D" w:rsidP="008D612D">
            <w:pPr>
              <w:pStyle w:val="TAL"/>
              <w:rPr>
                <w:ins w:id="25101" w:author=" " w:date="2019-05-27T03:49:00Z"/>
                <w:rFonts w:cs="Arial"/>
                <w:szCs w:val="18"/>
                <w:lang w:eastAsia="ja-JP"/>
              </w:rPr>
            </w:pPr>
            <w:ins w:id="25102" w:author=" " w:date="2019-05-27T03:49:00Z">
              <w:r w:rsidRPr="00B74BFE">
                <w:rPr>
                  <w:rFonts w:cs="Arial"/>
                  <w:szCs w:val="18"/>
                  <w:lang w:eastAsia="ja-JP"/>
                </w:rPr>
                <w:t>DC_42D_n257H_UL_42D_n257H</w:t>
              </w:r>
            </w:ins>
          </w:p>
          <w:p w:rsidR="008D612D" w:rsidRPr="00B74BFE" w:rsidRDefault="008D612D" w:rsidP="008D612D">
            <w:pPr>
              <w:pStyle w:val="TAL"/>
              <w:rPr>
                <w:ins w:id="25103" w:author=" " w:date="2019-05-27T03:49:00Z"/>
                <w:rFonts w:cs="Arial"/>
                <w:szCs w:val="18"/>
                <w:lang w:eastAsia="ja-JP"/>
              </w:rPr>
            </w:pPr>
            <w:ins w:id="25104" w:author=" " w:date="2019-05-27T03:49:00Z">
              <w:r w:rsidRPr="00B74BFE">
                <w:rPr>
                  <w:rFonts w:cs="Arial"/>
                  <w:szCs w:val="18"/>
                  <w:lang w:eastAsia="ja-JP"/>
                </w:rPr>
                <w:t>DC_42D_n257I_UL_42D_n257G</w:t>
              </w:r>
            </w:ins>
          </w:p>
          <w:p w:rsidR="008D612D" w:rsidRPr="00B74BFE" w:rsidRDefault="008D612D" w:rsidP="008D612D">
            <w:pPr>
              <w:pStyle w:val="TAL"/>
              <w:rPr>
                <w:ins w:id="25105" w:author=" " w:date="2019-05-27T03:49:00Z"/>
                <w:rFonts w:cs="Arial"/>
                <w:szCs w:val="18"/>
                <w:lang w:eastAsia="ja-JP"/>
              </w:rPr>
            </w:pPr>
            <w:ins w:id="25106" w:author=" " w:date="2019-05-27T03:49:00Z">
              <w:r w:rsidRPr="00B74BFE">
                <w:rPr>
                  <w:rFonts w:cs="Arial"/>
                  <w:szCs w:val="18"/>
                  <w:lang w:eastAsia="ja-JP"/>
                </w:rPr>
                <w:t>DC_42D_n257I_UL_42D_n257H</w:t>
              </w:r>
            </w:ins>
          </w:p>
          <w:p w:rsidR="008D612D" w:rsidRPr="00B74BFE" w:rsidRDefault="008D612D" w:rsidP="008D612D">
            <w:pPr>
              <w:pStyle w:val="TAL"/>
              <w:rPr>
                <w:ins w:id="25107" w:author=" " w:date="2019-05-27T03:49:00Z"/>
                <w:rFonts w:cs="Arial"/>
                <w:szCs w:val="18"/>
                <w:lang w:eastAsia="ja-JP"/>
              </w:rPr>
            </w:pPr>
            <w:ins w:id="25108" w:author=" " w:date="2019-05-27T03:49:00Z">
              <w:r w:rsidRPr="00B74BFE">
                <w:rPr>
                  <w:rFonts w:cs="Arial"/>
                  <w:szCs w:val="18"/>
                  <w:lang w:eastAsia="ja-JP"/>
                </w:rPr>
                <w:t>DC_42D_n257I_UL_42D_n257I</w:t>
              </w:r>
            </w:ins>
          </w:p>
          <w:p w:rsidR="008D612D" w:rsidRPr="00B74BFE" w:rsidRDefault="008D612D" w:rsidP="008D612D">
            <w:pPr>
              <w:pStyle w:val="TAL"/>
              <w:rPr>
                <w:ins w:id="25109" w:author=" " w:date="2019-05-27T03:49:00Z"/>
                <w:rFonts w:cs="Arial"/>
                <w:szCs w:val="18"/>
                <w:lang w:eastAsia="ja-JP"/>
              </w:rPr>
            </w:pPr>
            <w:ins w:id="25110" w:author=" " w:date="2019-05-27T03:49:00Z">
              <w:r w:rsidRPr="00B74BFE">
                <w:rPr>
                  <w:rFonts w:cs="Arial"/>
                  <w:szCs w:val="18"/>
                  <w:lang w:eastAsia="ja-JP"/>
                </w:rPr>
                <w:t>DC_42D_n257J_UL_42D_n257G</w:t>
              </w:r>
            </w:ins>
          </w:p>
          <w:p w:rsidR="008D612D" w:rsidRPr="00B74BFE" w:rsidRDefault="008D612D" w:rsidP="008D612D">
            <w:pPr>
              <w:pStyle w:val="TAL"/>
              <w:rPr>
                <w:ins w:id="25111" w:author=" " w:date="2019-05-27T03:49:00Z"/>
                <w:rFonts w:cs="Arial"/>
                <w:szCs w:val="18"/>
                <w:lang w:eastAsia="ja-JP"/>
              </w:rPr>
            </w:pPr>
            <w:ins w:id="25112" w:author=" " w:date="2019-05-27T03:49:00Z">
              <w:r w:rsidRPr="00B74BFE">
                <w:rPr>
                  <w:rFonts w:cs="Arial"/>
                  <w:szCs w:val="18"/>
                  <w:lang w:eastAsia="ja-JP"/>
                </w:rPr>
                <w:t>DC_42D_n257J_UL_42D_n257H</w:t>
              </w:r>
            </w:ins>
          </w:p>
          <w:p w:rsidR="008D612D" w:rsidRPr="00B74BFE" w:rsidRDefault="008D612D" w:rsidP="008D612D">
            <w:pPr>
              <w:pStyle w:val="TAL"/>
              <w:rPr>
                <w:ins w:id="25113" w:author=" " w:date="2019-05-27T03:49:00Z"/>
                <w:rFonts w:cs="Arial"/>
                <w:szCs w:val="18"/>
                <w:lang w:eastAsia="ja-JP"/>
              </w:rPr>
            </w:pPr>
            <w:ins w:id="25114" w:author=" " w:date="2019-05-27T03:49:00Z">
              <w:r w:rsidRPr="00B74BFE">
                <w:rPr>
                  <w:rFonts w:cs="Arial"/>
                  <w:szCs w:val="18"/>
                  <w:lang w:eastAsia="ja-JP"/>
                </w:rPr>
                <w:t>DC_42D_n257J_UL_42D_n257I</w:t>
              </w:r>
            </w:ins>
          </w:p>
          <w:p w:rsidR="008D612D" w:rsidRPr="00B74BFE" w:rsidRDefault="008D612D" w:rsidP="008D612D">
            <w:pPr>
              <w:pStyle w:val="TAL"/>
              <w:rPr>
                <w:ins w:id="25115" w:author=" " w:date="2019-05-27T03:49:00Z"/>
                <w:rFonts w:cs="Arial"/>
                <w:szCs w:val="18"/>
                <w:lang w:eastAsia="ja-JP"/>
              </w:rPr>
            </w:pPr>
            <w:ins w:id="25116" w:author=" " w:date="2019-05-27T03:49:00Z">
              <w:r w:rsidRPr="00B74BFE">
                <w:rPr>
                  <w:rFonts w:cs="Arial"/>
                  <w:szCs w:val="18"/>
                  <w:lang w:eastAsia="ja-JP"/>
                </w:rPr>
                <w:t>DC_42D_n257J_UL_42D_n257J</w:t>
              </w:r>
            </w:ins>
          </w:p>
          <w:p w:rsidR="008D612D" w:rsidRPr="00B74BFE" w:rsidRDefault="008D612D" w:rsidP="008D612D">
            <w:pPr>
              <w:pStyle w:val="TAL"/>
              <w:rPr>
                <w:ins w:id="25117" w:author=" " w:date="2019-05-27T03:49:00Z"/>
                <w:rFonts w:cs="Arial"/>
                <w:szCs w:val="18"/>
                <w:lang w:eastAsia="ja-JP"/>
              </w:rPr>
            </w:pPr>
            <w:ins w:id="25118" w:author=" " w:date="2019-05-27T03:49:00Z">
              <w:r w:rsidRPr="00B74BFE">
                <w:rPr>
                  <w:rFonts w:cs="Arial"/>
                  <w:szCs w:val="18"/>
                  <w:lang w:eastAsia="ja-JP"/>
                </w:rPr>
                <w:t>DC_42D_n257K_UL_42D_n257G</w:t>
              </w:r>
            </w:ins>
          </w:p>
          <w:p w:rsidR="008D612D" w:rsidRPr="00B74BFE" w:rsidRDefault="008D612D" w:rsidP="008D612D">
            <w:pPr>
              <w:pStyle w:val="TAL"/>
              <w:rPr>
                <w:ins w:id="25119" w:author=" " w:date="2019-05-27T03:49:00Z"/>
                <w:rFonts w:cs="Arial"/>
                <w:szCs w:val="18"/>
                <w:lang w:eastAsia="ja-JP"/>
              </w:rPr>
            </w:pPr>
            <w:ins w:id="25120" w:author=" " w:date="2019-05-27T03:49:00Z">
              <w:r w:rsidRPr="00B74BFE">
                <w:rPr>
                  <w:rFonts w:cs="Arial"/>
                  <w:szCs w:val="18"/>
                  <w:lang w:eastAsia="ja-JP"/>
                </w:rPr>
                <w:t>DC_42D_n257K_UL_42D_n257H</w:t>
              </w:r>
            </w:ins>
          </w:p>
          <w:p w:rsidR="008D612D" w:rsidRPr="00B74BFE" w:rsidRDefault="008D612D" w:rsidP="008D612D">
            <w:pPr>
              <w:pStyle w:val="TAL"/>
              <w:rPr>
                <w:ins w:id="25121" w:author=" " w:date="2019-05-27T03:49:00Z"/>
                <w:rFonts w:cs="Arial"/>
                <w:szCs w:val="18"/>
                <w:lang w:eastAsia="ja-JP"/>
              </w:rPr>
            </w:pPr>
            <w:ins w:id="25122" w:author=" " w:date="2019-05-27T03:49:00Z">
              <w:r w:rsidRPr="00B74BFE">
                <w:rPr>
                  <w:rFonts w:cs="Arial"/>
                  <w:szCs w:val="18"/>
                  <w:lang w:eastAsia="ja-JP"/>
                </w:rPr>
                <w:t>DC_42D_n257K_UL_42D_n257I</w:t>
              </w:r>
            </w:ins>
          </w:p>
          <w:p w:rsidR="008D612D" w:rsidRPr="00B74BFE" w:rsidRDefault="008D612D" w:rsidP="008D612D">
            <w:pPr>
              <w:pStyle w:val="TAL"/>
              <w:rPr>
                <w:ins w:id="25123" w:author=" " w:date="2019-05-27T03:49:00Z"/>
                <w:rFonts w:cs="Arial"/>
                <w:szCs w:val="18"/>
                <w:lang w:eastAsia="ja-JP"/>
              </w:rPr>
            </w:pPr>
            <w:ins w:id="25124" w:author=" " w:date="2019-05-27T03:49:00Z">
              <w:r w:rsidRPr="00B74BFE">
                <w:rPr>
                  <w:rFonts w:cs="Arial"/>
                  <w:szCs w:val="18"/>
                  <w:lang w:eastAsia="ja-JP"/>
                </w:rPr>
                <w:t>DC_42D_n257K_UL_42D_n257J</w:t>
              </w:r>
            </w:ins>
          </w:p>
          <w:p w:rsidR="008D612D" w:rsidRPr="00B74BFE" w:rsidRDefault="008D612D" w:rsidP="008D612D">
            <w:pPr>
              <w:pStyle w:val="TAL"/>
              <w:rPr>
                <w:ins w:id="25125" w:author=" " w:date="2019-05-27T03:49:00Z"/>
                <w:rFonts w:cs="Arial"/>
                <w:szCs w:val="18"/>
                <w:lang w:eastAsia="ja-JP"/>
              </w:rPr>
            </w:pPr>
            <w:ins w:id="25126" w:author=" " w:date="2019-05-27T03:49:00Z">
              <w:r w:rsidRPr="00B74BFE">
                <w:rPr>
                  <w:rFonts w:cs="Arial"/>
                  <w:szCs w:val="18"/>
                  <w:lang w:eastAsia="ja-JP"/>
                </w:rPr>
                <w:t>DC_42D_n257K_UL_42D_n257K</w:t>
              </w:r>
            </w:ins>
          </w:p>
          <w:p w:rsidR="008D612D" w:rsidRPr="00B74BFE" w:rsidRDefault="008D612D" w:rsidP="008D612D">
            <w:pPr>
              <w:pStyle w:val="TAL"/>
              <w:rPr>
                <w:ins w:id="25127" w:author=" " w:date="2019-05-27T03:49:00Z"/>
                <w:rFonts w:cs="Arial"/>
                <w:szCs w:val="18"/>
                <w:lang w:eastAsia="ja-JP"/>
              </w:rPr>
            </w:pPr>
            <w:ins w:id="25128" w:author=" " w:date="2019-05-27T03:49:00Z">
              <w:r w:rsidRPr="00B74BFE">
                <w:rPr>
                  <w:rFonts w:cs="Arial"/>
                  <w:szCs w:val="18"/>
                  <w:lang w:eastAsia="ja-JP"/>
                </w:rPr>
                <w:t>DC_42D_n257L_UL_42D_n257G</w:t>
              </w:r>
            </w:ins>
          </w:p>
          <w:p w:rsidR="008D612D" w:rsidRPr="00B74BFE" w:rsidRDefault="008D612D" w:rsidP="008D612D">
            <w:pPr>
              <w:pStyle w:val="TAL"/>
              <w:rPr>
                <w:ins w:id="25129" w:author=" " w:date="2019-05-27T03:49:00Z"/>
                <w:rFonts w:cs="Arial"/>
                <w:szCs w:val="18"/>
                <w:lang w:eastAsia="ja-JP"/>
              </w:rPr>
            </w:pPr>
            <w:ins w:id="25130" w:author=" " w:date="2019-05-27T03:49:00Z">
              <w:r w:rsidRPr="00B74BFE">
                <w:rPr>
                  <w:rFonts w:cs="Arial"/>
                  <w:szCs w:val="18"/>
                  <w:lang w:eastAsia="ja-JP"/>
                </w:rPr>
                <w:t>DC_42D_n257L_UL_42D_n257H</w:t>
              </w:r>
            </w:ins>
          </w:p>
          <w:p w:rsidR="008D612D" w:rsidRPr="00B74BFE" w:rsidRDefault="008D612D" w:rsidP="008D612D">
            <w:pPr>
              <w:pStyle w:val="TAL"/>
              <w:rPr>
                <w:ins w:id="25131" w:author=" " w:date="2019-05-27T03:49:00Z"/>
                <w:rFonts w:cs="Arial"/>
                <w:szCs w:val="18"/>
                <w:lang w:eastAsia="ja-JP"/>
              </w:rPr>
            </w:pPr>
            <w:ins w:id="25132" w:author=" " w:date="2019-05-27T03:49:00Z">
              <w:r w:rsidRPr="00B74BFE">
                <w:rPr>
                  <w:rFonts w:cs="Arial"/>
                  <w:szCs w:val="18"/>
                  <w:lang w:eastAsia="ja-JP"/>
                </w:rPr>
                <w:t>DC_42D_n257L_UL_42D_n257I</w:t>
              </w:r>
            </w:ins>
          </w:p>
          <w:p w:rsidR="008D612D" w:rsidRPr="00B74BFE" w:rsidRDefault="008D612D" w:rsidP="008D612D">
            <w:pPr>
              <w:pStyle w:val="TAL"/>
              <w:rPr>
                <w:ins w:id="25133" w:author=" " w:date="2019-05-27T03:49:00Z"/>
                <w:rFonts w:cs="Arial"/>
                <w:szCs w:val="18"/>
                <w:lang w:eastAsia="ja-JP"/>
              </w:rPr>
            </w:pPr>
            <w:ins w:id="25134" w:author=" " w:date="2019-05-27T03:49:00Z">
              <w:r w:rsidRPr="00B74BFE">
                <w:rPr>
                  <w:rFonts w:cs="Arial"/>
                  <w:szCs w:val="18"/>
                  <w:lang w:eastAsia="ja-JP"/>
                </w:rPr>
                <w:t>DC_42D_n257L_UL_42D_n257J</w:t>
              </w:r>
            </w:ins>
          </w:p>
          <w:p w:rsidR="008D612D" w:rsidRPr="00B74BFE" w:rsidRDefault="008D612D" w:rsidP="008D612D">
            <w:pPr>
              <w:pStyle w:val="TAL"/>
              <w:rPr>
                <w:ins w:id="25135" w:author=" " w:date="2019-05-27T03:49:00Z"/>
                <w:rFonts w:cs="Arial"/>
                <w:szCs w:val="18"/>
                <w:lang w:eastAsia="ja-JP"/>
              </w:rPr>
            </w:pPr>
            <w:ins w:id="25136" w:author=" " w:date="2019-05-27T03:49:00Z">
              <w:r w:rsidRPr="00B74BFE">
                <w:rPr>
                  <w:rFonts w:cs="Arial"/>
                  <w:szCs w:val="18"/>
                  <w:lang w:eastAsia="ja-JP"/>
                </w:rPr>
                <w:t>DC_42D_n257L_UL_42D_n257K</w:t>
              </w:r>
            </w:ins>
          </w:p>
          <w:p w:rsidR="008D612D" w:rsidRPr="00B74BFE" w:rsidRDefault="008D612D" w:rsidP="008D612D">
            <w:pPr>
              <w:pStyle w:val="TAL"/>
              <w:rPr>
                <w:ins w:id="25137" w:author=" " w:date="2019-05-27T03:49:00Z"/>
                <w:rFonts w:cs="Arial"/>
                <w:szCs w:val="18"/>
                <w:lang w:eastAsia="ja-JP"/>
              </w:rPr>
            </w:pPr>
            <w:ins w:id="25138" w:author=" " w:date="2019-05-27T03:49:00Z">
              <w:r w:rsidRPr="00B74BFE">
                <w:rPr>
                  <w:rFonts w:cs="Arial"/>
                  <w:szCs w:val="18"/>
                  <w:lang w:eastAsia="ja-JP"/>
                </w:rPr>
                <w:t>DC_42D_n257L_UL_42D_n257L</w:t>
              </w:r>
            </w:ins>
          </w:p>
          <w:p w:rsidR="008D612D" w:rsidRPr="00B74BFE" w:rsidRDefault="008D612D" w:rsidP="008D612D">
            <w:pPr>
              <w:pStyle w:val="TAL"/>
              <w:rPr>
                <w:ins w:id="25139" w:author=" " w:date="2019-05-27T03:49:00Z"/>
                <w:rFonts w:cs="Arial"/>
                <w:szCs w:val="18"/>
                <w:lang w:eastAsia="ja-JP"/>
              </w:rPr>
            </w:pPr>
            <w:ins w:id="25140" w:author=" " w:date="2019-05-27T03:49:00Z">
              <w:r w:rsidRPr="00B74BFE">
                <w:rPr>
                  <w:rFonts w:cs="Arial"/>
                  <w:szCs w:val="18"/>
                  <w:lang w:eastAsia="ja-JP"/>
                </w:rPr>
                <w:t>DC_42D_n257M_UL_42D_n257G</w:t>
              </w:r>
            </w:ins>
          </w:p>
          <w:p w:rsidR="008D612D" w:rsidRPr="00B74BFE" w:rsidRDefault="008D612D" w:rsidP="008D612D">
            <w:pPr>
              <w:pStyle w:val="TAL"/>
              <w:rPr>
                <w:ins w:id="25141" w:author=" " w:date="2019-05-27T03:49:00Z"/>
                <w:rFonts w:cs="Arial"/>
                <w:szCs w:val="18"/>
                <w:lang w:eastAsia="ja-JP"/>
              </w:rPr>
            </w:pPr>
            <w:ins w:id="25142" w:author=" " w:date="2019-05-27T03:49:00Z">
              <w:r w:rsidRPr="00B74BFE">
                <w:rPr>
                  <w:rFonts w:cs="Arial"/>
                  <w:szCs w:val="18"/>
                  <w:lang w:eastAsia="ja-JP"/>
                </w:rPr>
                <w:t>DC_42D_n257M_UL_42D_n257H</w:t>
              </w:r>
            </w:ins>
          </w:p>
          <w:p w:rsidR="008D612D" w:rsidRPr="00B74BFE" w:rsidRDefault="008D612D" w:rsidP="008D612D">
            <w:pPr>
              <w:pStyle w:val="TAL"/>
              <w:rPr>
                <w:ins w:id="25143" w:author=" " w:date="2019-05-27T03:49:00Z"/>
                <w:rFonts w:cs="Arial"/>
                <w:szCs w:val="18"/>
                <w:lang w:eastAsia="ja-JP"/>
              </w:rPr>
            </w:pPr>
            <w:ins w:id="25144" w:author=" " w:date="2019-05-27T03:49:00Z">
              <w:r w:rsidRPr="00B74BFE">
                <w:rPr>
                  <w:rFonts w:cs="Arial"/>
                  <w:szCs w:val="18"/>
                  <w:lang w:eastAsia="ja-JP"/>
                </w:rPr>
                <w:t>DC_42D_n257M_UL_42D_n257I</w:t>
              </w:r>
            </w:ins>
          </w:p>
          <w:p w:rsidR="008D612D" w:rsidRPr="00B74BFE" w:rsidRDefault="008D612D" w:rsidP="008D612D">
            <w:pPr>
              <w:pStyle w:val="TAL"/>
              <w:rPr>
                <w:ins w:id="25145" w:author=" " w:date="2019-05-27T03:49:00Z"/>
                <w:rFonts w:cs="Arial"/>
                <w:szCs w:val="18"/>
                <w:lang w:eastAsia="ja-JP"/>
              </w:rPr>
            </w:pPr>
            <w:ins w:id="25146" w:author=" " w:date="2019-05-27T03:49:00Z">
              <w:r w:rsidRPr="00B74BFE">
                <w:rPr>
                  <w:rFonts w:cs="Arial"/>
                  <w:szCs w:val="18"/>
                  <w:lang w:eastAsia="ja-JP"/>
                </w:rPr>
                <w:t>DC_42D_n257M_UL_42D_n257J</w:t>
              </w:r>
            </w:ins>
          </w:p>
          <w:p w:rsidR="008D612D" w:rsidRPr="00B74BFE" w:rsidRDefault="008D612D" w:rsidP="008D612D">
            <w:pPr>
              <w:pStyle w:val="TAL"/>
              <w:rPr>
                <w:ins w:id="25147" w:author=" " w:date="2019-05-27T03:49:00Z"/>
                <w:rFonts w:cs="Arial"/>
                <w:szCs w:val="18"/>
                <w:lang w:eastAsia="ja-JP"/>
              </w:rPr>
            </w:pPr>
            <w:ins w:id="25148" w:author=" " w:date="2019-05-27T03:49:00Z">
              <w:r w:rsidRPr="00B74BFE">
                <w:rPr>
                  <w:rFonts w:cs="Arial"/>
                  <w:szCs w:val="18"/>
                  <w:lang w:eastAsia="ja-JP"/>
                </w:rPr>
                <w:t>DC_42D_n257M_UL_42D_n257K</w:t>
              </w:r>
            </w:ins>
          </w:p>
          <w:p w:rsidR="008D612D" w:rsidRPr="008F103D" w:rsidRDefault="008D612D" w:rsidP="008D612D">
            <w:pPr>
              <w:pStyle w:val="TAL"/>
              <w:rPr>
                <w:ins w:id="25149" w:author=" " w:date="2019-05-27T03:48:00Z"/>
              </w:rPr>
            </w:pPr>
            <w:ins w:id="25150" w:author=" " w:date="2019-05-27T03:49:00Z">
              <w:r w:rsidRPr="00B74BFE">
                <w:rPr>
                  <w:rFonts w:cs="Arial"/>
                  <w:szCs w:val="18"/>
                  <w:lang w:eastAsia="ja-JP"/>
                </w:rPr>
                <w:t>DC_42D_n257M_UL_42D_n257L</w:t>
              </w:r>
            </w:ins>
          </w:p>
        </w:tc>
        <w:tc>
          <w:tcPr>
            <w:tcW w:w="259" w:type="pct"/>
            <w:gridSpan w:val="2"/>
            <w:tcBorders>
              <w:top w:val="single" w:sz="4" w:space="0" w:color="auto"/>
              <w:left w:val="single" w:sz="4" w:space="0" w:color="auto"/>
              <w:bottom w:val="single" w:sz="4" w:space="0" w:color="auto"/>
              <w:right w:val="single" w:sz="4" w:space="0" w:color="auto"/>
            </w:tcBorders>
            <w:tcPrChange w:id="25151" w:author=" " w:date="2019-05-27T03:49:00Z">
              <w:tcPr>
                <w:tcW w:w="26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152" w:author=" " w:date="2019-05-27T03:48:00Z"/>
              </w:rPr>
            </w:pPr>
            <w:ins w:id="25153" w:author=" " w:date="2019-05-27T03:49:00Z">
              <w:r w:rsidRPr="00BB552B">
                <w:rPr>
                  <w:rFonts w:eastAsia="游明朝" w:cs="Arial" w:hint="eastAsia"/>
                  <w:sz w:val="16"/>
                  <w:lang w:eastAsia="ja-JP"/>
                </w:rPr>
                <w:t>Rel-15</w:t>
              </w:r>
            </w:ins>
          </w:p>
        </w:tc>
        <w:tc>
          <w:tcPr>
            <w:tcW w:w="783" w:type="pct"/>
            <w:tcBorders>
              <w:top w:val="single" w:sz="4" w:space="0" w:color="auto"/>
              <w:left w:val="single" w:sz="4" w:space="0" w:color="auto"/>
              <w:bottom w:val="single" w:sz="4" w:space="0" w:color="auto"/>
              <w:right w:val="single" w:sz="4" w:space="0" w:color="auto"/>
            </w:tcBorders>
            <w:vAlign w:val="center"/>
            <w:tcPrChange w:id="25154" w:author=" " w:date="2019-05-27T03:49:00Z">
              <w:tcPr>
                <w:tcW w:w="787"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155" w:author=" " w:date="2019-05-27T03:48:00Z"/>
              </w:rPr>
            </w:pPr>
            <w:ins w:id="25156" w:author=" " w:date="2019-05-27T03:49:00Z">
              <w:r w:rsidRPr="00BB552B">
                <w:rPr>
                  <w:color w:val="000000"/>
                  <w:szCs w:val="18"/>
                </w:rPr>
                <w:t>Yuta Oguma, NTT DOCOMO</w:t>
              </w:r>
            </w:ins>
          </w:p>
        </w:tc>
        <w:tc>
          <w:tcPr>
            <w:tcW w:w="892" w:type="pct"/>
            <w:gridSpan w:val="3"/>
            <w:tcBorders>
              <w:top w:val="single" w:sz="4" w:space="0" w:color="auto"/>
              <w:left w:val="single" w:sz="4" w:space="0" w:color="auto"/>
              <w:bottom w:val="single" w:sz="4" w:space="0" w:color="auto"/>
              <w:right w:val="single" w:sz="4" w:space="0" w:color="auto"/>
            </w:tcBorders>
            <w:tcPrChange w:id="25157" w:author=" " w:date="2019-05-27T03:49:00Z">
              <w:tcPr>
                <w:tcW w:w="1048" w:type="pct"/>
                <w:gridSpan w:val="5"/>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158" w:author=" " w:date="2019-05-27T03:48:00Z"/>
              </w:rPr>
            </w:pPr>
            <w:ins w:id="25159" w:author=" " w:date="2019-05-27T03:49:00Z">
              <w:r w:rsidRPr="000D1D7F">
                <w:rPr>
                  <w:color w:val="000000"/>
                </w:rPr>
                <w:t>T</w:t>
              </w:r>
              <w:r>
                <w:rPr>
                  <w:color w:val="000000"/>
                </w:rPr>
                <w:t>S38.101-3: R4-1815059</w:t>
              </w:r>
            </w:ins>
          </w:p>
        </w:tc>
        <w:tc>
          <w:tcPr>
            <w:tcW w:w="465" w:type="pct"/>
            <w:gridSpan w:val="2"/>
            <w:tcBorders>
              <w:top w:val="single" w:sz="4" w:space="0" w:color="auto"/>
              <w:left w:val="single" w:sz="4" w:space="0" w:color="auto"/>
              <w:bottom w:val="single" w:sz="4" w:space="0" w:color="auto"/>
              <w:right w:val="single" w:sz="4" w:space="0" w:color="auto"/>
            </w:tcBorders>
            <w:tcPrChange w:id="25160" w:author=" " w:date="2019-05-27T03:49:00Z">
              <w:tcPr>
                <w:tcW w:w="34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161" w:author=" " w:date="2019-05-27T03:48:00Z"/>
              </w:rPr>
            </w:pPr>
            <w:ins w:id="25162" w:author=" " w:date="2019-05-27T03:49:00Z">
              <w:r>
                <w:rPr>
                  <w:lang w:eastAsia="ja-JP"/>
                </w:rPr>
                <w:t>Yes</w:t>
              </w:r>
            </w:ins>
          </w:p>
        </w:tc>
        <w:tc>
          <w:tcPr>
            <w:tcW w:w="465" w:type="pct"/>
            <w:gridSpan w:val="2"/>
            <w:tcBorders>
              <w:top w:val="single" w:sz="4" w:space="0" w:color="auto"/>
              <w:left w:val="single" w:sz="4" w:space="0" w:color="auto"/>
              <w:bottom w:val="single" w:sz="4" w:space="0" w:color="auto"/>
              <w:right w:val="single" w:sz="4" w:space="0" w:color="auto"/>
            </w:tcBorders>
            <w:tcPrChange w:id="25163" w:author=" " w:date="2019-05-27T03:49:00Z">
              <w:tcPr>
                <w:tcW w:w="268" w:type="pct"/>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164" w:author=" " w:date="2019-05-27T03:48:00Z"/>
              </w:rPr>
            </w:pPr>
          </w:p>
        </w:tc>
        <w:tc>
          <w:tcPr>
            <w:tcW w:w="685" w:type="pct"/>
            <w:gridSpan w:val="2"/>
            <w:tcBorders>
              <w:top w:val="single" w:sz="4" w:space="0" w:color="auto"/>
              <w:left w:val="single" w:sz="4" w:space="0" w:color="auto"/>
              <w:bottom w:val="single" w:sz="4" w:space="0" w:color="auto"/>
              <w:right w:val="single" w:sz="4" w:space="0" w:color="auto"/>
            </w:tcBorders>
            <w:tcPrChange w:id="25165" w:author=" " w:date="2019-05-27T03:49:00Z">
              <w:tcPr>
                <w:tcW w:w="771" w:type="pct"/>
                <w:gridSpan w:val="3"/>
                <w:tcBorders>
                  <w:top w:val="single" w:sz="4" w:space="0" w:color="auto"/>
                  <w:left w:val="single" w:sz="4" w:space="0" w:color="auto"/>
                  <w:bottom w:val="single" w:sz="4" w:space="0" w:color="auto"/>
                  <w:right w:val="single" w:sz="4" w:space="0" w:color="auto"/>
                </w:tcBorders>
              </w:tcPr>
            </w:tcPrChange>
          </w:tcPr>
          <w:p w:rsidR="008D612D" w:rsidRDefault="008D612D" w:rsidP="008D612D">
            <w:pPr>
              <w:pStyle w:val="TAL"/>
              <w:rPr>
                <w:ins w:id="25166" w:author=" " w:date="2019-05-27T03:49:00Z"/>
                <w:lang w:eastAsia="ja-JP"/>
              </w:rPr>
            </w:pPr>
            <w:ins w:id="25167" w:author=" " w:date="2019-05-27T03:49:00Z">
              <w:r>
                <w:rPr>
                  <w:lang w:eastAsia="ja-JP"/>
                </w:rPr>
                <w:t>None</w:t>
              </w:r>
            </w:ins>
          </w:p>
          <w:p w:rsidR="008D612D" w:rsidRDefault="008D612D" w:rsidP="008D612D">
            <w:pPr>
              <w:pStyle w:val="TAL"/>
              <w:rPr>
                <w:ins w:id="25168" w:author=" " w:date="2019-05-27T03:49:00Z"/>
                <w:lang w:eastAsia="ja-JP"/>
              </w:rPr>
            </w:pPr>
          </w:p>
          <w:p w:rsidR="008D612D" w:rsidRDefault="008D612D" w:rsidP="008D612D">
            <w:pPr>
              <w:pStyle w:val="TAL"/>
              <w:rPr>
                <w:ins w:id="25169" w:author=" " w:date="2019-05-27T03:49:00Z"/>
                <w:lang w:eastAsia="ja-JP"/>
              </w:rPr>
            </w:pPr>
            <w:ins w:id="25170" w:author=" " w:date="2019-05-27T03:49:00Z">
              <w:r>
                <w:rPr>
                  <w:rFonts w:hint="eastAsia"/>
                  <w:lang w:eastAsia="ja-JP"/>
                </w:rPr>
                <w:t>NOTE</w:t>
              </w:r>
              <w:r>
                <w:rPr>
                  <w:lang w:eastAsia="ja-JP"/>
                </w:rPr>
                <w:t>: The EN-DC combinations are missing fallback-combinations in SR in order to reduce the redundant description, but had been completed in R4-1815059.</w:t>
              </w:r>
            </w:ins>
          </w:p>
          <w:p w:rsidR="008D612D" w:rsidRDefault="008D612D" w:rsidP="008D612D">
            <w:pPr>
              <w:pStyle w:val="TAL"/>
              <w:rPr>
                <w:ins w:id="25171" w:author=" " w:date="2019-05-27T03:49:00Z"/>
                <w:lang w:eastAsia="ja-JP"/>
              </w:rPr>
            </w:pPr>
          </w:p>
          <w:p w:rsidR="008D612D" w:rsidRDefault="008D612D" w:rsidP="008D612D">
            <w:pPr>
              <w:pStyle w:val="TAL"/>
              <w:rPr>
                <w:ins w:id="25172" w:author=" " w:date="2019-05-27T03:49:00Z"/>
                <w:lang w:eastAsia="ja-JP"/>
              </w:rPr>
            </w:pPr>
            <w:ins w:id="25173" w:author=" " w:date="2019-05-27T03:49:00Z">
              <w:r>
                <w:rPr>
                  <w:lang w:eastAsia="ja-JP"/>
                </w:rPr>
                <w:t>For clarification on the completion of the combinations, we would like to request to capture them in RAN#84.</w:t>
              </w:r>
            </w:ins>
          </w:p>
          <w:p w:rsidR="008D612D" w:rsidRPr="008F103D" w:rsidRDefault="008D612D" w:rsidP="008D612D">
            <w:pPr>
              <w:pStyle w:val="TAL"/>
              <w:rPr>
                <w:ins w:id="25174" w:author=" " w:date="2019-05-27T03:48:00Z"/>
              </w:rPr>
            </w:pP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DC_42D_n257M_UL_42A_n257M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None</w:t>
            </w:r>
          </w:p>
        </w:tc>
      </w:tr>
      <w:tr w:rsidR="008D612D" w:rsidRPr="008F103D" w:rsidTr="004C693F">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175" w:author=" " w:date="2019-05-27T03:4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5176" w:author=" " w:date="2019-05-27T03:48:00Z"/>
          <w:trPrChange w:id="25177" w:author=" " w:date="2019-05-27T03:49:00Z">
            <w:trPr>
              <w:cantSplit/>
            </w:trPr>
          </w:trPrChange>
        </w:trPr>
        <w:tc>
          <w:tcPr>
            <w:tcW w:w="1445" w:type="pct"/>
            <w:tcBorders>
              <w:top w:val="single" w:sz="4" w:space="0" w:color="auto"/>
              <w:left w:val="single" w:sz="4" w:space="0" w:color="auto"/>
              <w:bottom w:val="single" w:sz="4" w:space="0" w:color="auto"/>
              <w:right w:val="single" w:sz="4" w:space="0" w:color="auto"/>
            </w:tcBorders>
            <w:tcPrChange w:id="25178" w:author=" " w:date="2019-05-27T03:49:00Z">
              <w:tcPr>
                <w:tcW w:w="1510" w:type="pct"/>
                <w:gridSpan w:val="3"/>
                <w:tcBorders>
                  <w:top w:val="single" w:sz="4" w:space="0" w:color="auto"/>
                  <w:left w:val="single" w:sz="4" w:space="0" w:color="auto"/>
                  <w:bottom w:val="single" w:sz="4" w:space="0" w:color="auto"/>
                  <w:right w:val="single" w:sz="4" w:space="0" w:color="auto"/>
                </w:tcBorders>
              </w:tcPr>
            </w:tcPrChange>
          </w:tcPr>
          <w:p w:rsidR="008D612D" w:rsidRPr="00B74BFE" w:rsidRDefault="008D612D" w:rsidP="008D612D">
            <w:pPr>
              <w:pStyle w:val="TAL"/>
              <w:rPr>
                <w:ins w:id="25179" w:author=" " w:date="2019-05-27T03:49:00Z"/>
                <w:rFonts w:cs="Arial"/>
                <w:szCs w:val="18"/>
                <w:lang w:eastAsia="ja-JP"/>
              </w:rPr>
            </w:pPr>
            <w:ins w:id="25180" w:author=" " w:date="2019-05-27T03:49:00Z">
              <w:r w:rsidRPr="00B74BFE">
                <w:rPr>
                  <w:rFonts w:cs="Arial"/>
                  <w:szCs w:val="18"/>
                  <w:lang w:eastAsia="ja-JP"/>
                </w:rPr>
                <w:lastRenderedPageBreak/>
                <w:t>DC_42E_n257A_UL_42E_n257A</w:t>
              </w:r>
            </w:ins>
          </w:p>
          <w:p w:rsidR="008D612D" w:rsidRPr="00B74BFE" w:rsidRDefault="008D612D" w:rsidP="008D612D">
            <w:pPr>
              <w:pStyle w:val="TAL"/>
              <w:rPr>
                <w:ins w:id="25181" w:author=" " w:date="2019-05-27T03:49:00Z"/>
                <w:rFonts w:cs="Arial"/>
                <w:szCs w:val="18"/>
                <w:lang w:eastAsia="ja-JP"/>
              </w:rPr>
            </w:pPr>
            <w:ins w:id="25182" w:author=" " w:date="2019-05-27T03:49:00Z">
              <w:r w:rsidRPr="00B74BFE">
                <w:rPr>
                  <w:rFonts w:cs="Arial"/>
                  <w:szCs w:val="18"/>
                  <w:lang w:eastAsia="ja-JP"/>
                </w:rPr>
                <w:t>DC_42E_n257G_UL_42E_n257G</w:t>
              </w:r>
            </w:ins>
          </w:p>
          <w:p w:rsidR="008D612D" w:rsidRPr="00B74BFE" w:rsidRDefault="008D612D" w:rsidP="008D612D">
            <w:pPr>
              <w:pStyle w:val="TAL"/>
              <w:rPr>
                <w:ins w:id="25183" w:author=" " w:date="2019-05-27T03:49:00Z"/>
                <w:rFonts w:cs="Arial"/>
                <w:szCs w:val="18"/>
                <w:lang w:eastAsia="ja-JP"/>
              </w:rPr>
            </w:pPr>
            <w:ins w:id="25184" w:author=" " w:date="2019-05-27T03:49:00Z">
              <w:r w:rsidRPr="00B74BFE">
                <w:rPr>
                  <w:rFonts w:cs="Arial"/>
                  <w:szCs w:val="18"/>
                  <w:lang w:eastAsia="ja-JP"/>
                </w:rPr>
                <w:t>DC_42E_n257H_UL_42E_n257G</w:t>
              </w:r>
            </w:ins>
          </w:p>
          <w:p w:rsidR="008D612D" w:rsidRPr="00B74BFE" w:rsidRDefault="008D612D" w:rsidP="008D612D">
            <w:pPr>
              <w:pStyle w:val="TAL"/>
              <w:rPr>
                <w:ins w:id="25185" w:author=" " w:date="2019-05-27T03:49:00Z"/>
                <w:rFonts w:cs="Arial"/>
                <w:szCs w:val="18"/>
                <w:lang w:eastAsia="ja-JP"/>
              </w:rPr>
            </w:pPr>
            <w:ins w:id="25186" w:author=" " w:date="2019-05-27T03:49:00Z">
              <w:r w:rsidRPr="00B74BFE">
                <w:rPr>
                  <w:rFonts w:cs="Arial"/>
                  <w:szCs w:val="18"/>
                  <w:lang w:eastAsia="ja-JP"/>
                </w:rPr>
                <w:t>DC_42E_n257H_UL_42E_n257H</w:t>
              </w:r>
            </w:ins>
          </w:p>
          <w:p w:rsidR="008D612D" w:rsidRPr="00B74BFE" w:rsidRDefault="008D612D" w:rsidP="008D612D">
            <w:pPr>
              <w:pStyle w:val="TAL"/>
              <w:rPr>
                <w:ins w:id="25187" w:author=" " w:date="2019-05-27T03:49:00Z"/>
                <w:rFonts w:cs="Arial"/>
                <w:szCs w:val="18"/>
                <w:lang w:eastAsia="ja-JP"/>
              </w:rPr>
            </w:pPr>
            <w:ins w:id="25188" w:author=" " w:date="2019-05-27T03:49:00Z">
              <w:r w:rsidRPr="00B74BFE">
                <w:rPr>
                  <w:rFonts w:cs="Arial"/>
                  <w:szCs w:val="18"/>
                  <w:lang w:eastAsia="ja-JP"/>
                </w:rPr>
                <w:t>DC_42E_n257I_UL_42E_n257G</w:t>
              </w:r>
            </w:ins>
          </w:p>
          <w:p w:rsidR="008D612D" w:rsidRPr="00B74BFE" w:rsidRDefault="008D612D" w:rsidP="008D612D">
            <w:pPr>
              <w:pStyle w:val="TAL"/>
              <w:rPr>
                <w:ins w:id="25189" w:author=" " w:date="2019-05-27T03:49:00Z"/>
                <w:rFonts w:cs="Arial"/>
                <w:szCs w:val="18"/>
                <w:lang w:eastAsia="ja-JP"/>
              </w:rPr>
            </w:pPr>
            <w:ins w:id="25190" w:author=" " w:date="2019-05-27T03:49:00Z">
              <w:r w:rsidRPr="00B74BFE">
                <w:rPr>
                  <w:rFonts w:cs="Arial"/>
                  <w:szCs w:val="18"/>
                  <w:lang w:eastAsia="ja-JP"/>
                </w:rPr>
                <w:t>DC_42E_n257I_UL_42E_n257H</w:t>
              </w:r>
            </w:ins>
          </w:p>
          <w:p w:rsidR="008D612D" w:rsidRPr="00B74BFE" w:rsidRDefault="008D612D" w:rsidP="008D612D">
            <w:pPr>
              <w:pStyle w:val="TAL"/>
              <w:rPr>
                <w:ins w:id="25191" w:author=" " w:date="2019-05-27T03:49:00Z"/>
                <w:rFonts w:cs="Arial"/>
                <w:szCs w:val="18"/>
                <w:lang w:eastAsia="ja-JP"/>
              </w:rPr>
            </w:pPr>
            <w:ins w:id="25192" w:author=" " w:date="2019-05-27T03:49:00Z">
              <w:r w:rsidRPr="00B74BFE">
                <w:rPr>
                  <w:rFonts w:cs="Arial"/>
                  <w:szCs w:val="18"/>
                  <w:lang w:eastAsia="ja-JP"/>
                </w:rPr>
                <w:t>DC_42E_n257I_UL_42E_n257I</w:t>
              </w:r>
            </w:ins>
          </w:p>
          <w:p w:rsidR="008D612D" w:rsidRPr="00B74BFE" w:rsidRDefault="008D612D" w:rsidP="008D612D">
            <w:pPr>
              <w:pStyle w:val="TAL"/>
              <w:rPr>
                <w:ins w:id="25193" w:author=" " w:date="2019-05-27T03:49:00Z"/>
                <w:rFonts w:cs="Arial"/>
                <w:szCs w:val="18"/>
                <w:lang w:eastAsia="ja-JP"/>
              </w:rPr>
            </w:pPr>
            <w:ins w:id="25194" w:author=" " w:date="2019-05-27T03:49:00Z">
              <w:r w:rsidRPr="00B74BFE">
                <w:rPr>
                  <w:rFonts w:cs="Arial"/>
                  <w:szCs w:val="18"/>
                  <w:lang w:eastAsia="ja-JP"/>
                </w:rPr>
                <w:t>DC_42E_n257J_UL_42E_n257G</w:t>
              </w:r>
            </w:ins>
          </w:p>
          <w:p w:rsidR="008D612D" w:rsidRPr="00B74BFE" w:rsidRDefault="008D612D" w:rsidP="008D612D">
            <w:pPr>
              <w:pStyle w:val="TAL"/>
              <w:rPr>
                <w:ins w:id="25195" w:author=" " w:date="2019-05-27T03:49:00Z"/>
                <w:rFonts w:cs="Arial"/>
                <w:szCs w:val="18"/>
                <w:lang w:eastAsia="ja-JP"/>
              </w:rPr>
            </w:pPr>
            <w:ins w:id="25196" w:author=" " w:date="2019-05-27T03:49:00Z">
              <w:r w:rsidRPr="00B74BFE">
                <w:rPr>
                  <w:rFonts w:cs="Arial"/>
                  <w:szCs w:val="18"/>
                  <w:lang w:eastAsia="ja-JP"/>
                </w:rPr>
                <w:t>DC_42E_n257J_UL_42E_n257H</w:t>
              </w:r>
            </w:ins>
          </w:p>
          <w:p w:rsidR="008D612D" w:rsidRPr="00B74BFE" w:rsidRDefault="008D612D" w:rsidP="008D612D">
            <w:pPr>
              <w:pStyle w:val="TAL"/>
              <w:rPr>
                <w:ins w:id="25197" w:author=" " w:date="2019-05-27T03:49:00Z"/>
                <w:rFonts w:cs="Arial"/>
                <w:szCs w:val="18"/>
                <w:lang w:eastAsia="ja-JP"/>
              </w:rPr>
            </w:pPr>
            <w:ins w:id="25198" w:author=" " w:date="2019-05-27T03:49:00Z">
              <w:r w:rsidRPr="00B74BFE">
                <w:rPr>
                  <w:rFonts w:cs="Arial"/>
                  <w:szCs w:val="18"/>
                  <w:lang w:eastAsia="ja-JP"/>
                </w:rPr>
                <w:t>DC_42E_n257J_UL_42E_n257I</w:t>
              </w:r>
            </w:ins>
          </w:p>
          <w:p w:rsidR="008D612D" w:rsidRPr="00B74BFE" w:rsidRDefault="008D612D" w:rsidP="008D612D">
            <w:pPr>
              <w:pStyle w:val="TAL"/>
              <w:rPr>
                <w:ins w:id="25199" w:author=" " w:date="2019-05-27T03:49:00Z"/>
                <w:rFonts w:cs="Arial"/>
                <w:szCs w:val="18"/>
                <w:lang w:eastAsia="ja-JP"/>
              </w:rPr>
            </w:pPr>
            <w:ins w:id="25200" w:author=" " w:date="2019-05-27T03:49:00Z">
              <w:r w:rsidRPr="00B74BFE">
                <w:rPr>
                  <w:rFonts w:cs="Arial"/>
                  <w:szCs w:val="18"/>
                  <w:lang w:eastAsia="ja-JP"/>
                </w:rPr>
                <w:t>DC_42E_n257J_UL_42E_n257J</w:t>
              </w:r>
            </w:ins>
          </w:p>
          <w:p w:rsidR="008D612D" w:rsidRPr="00B74BFE" w:rsidRDefault="008D612D" w:rsidP="008D612D">
            <w:pPr>
              <w:pStyle w:val="TAL"/>
              <w:rPr>
                <w:ins w:id="25201" w:author=" " w:date="2019-05-27T03:49:00Z"/>
                <w:rFonts w:cs="Arial"/>
                <w:szCs w:val="18"/>
                <w:lang w:eastAsia="ja-JP"/>
              </w:rPr>
            </w:pPr>
            <w:ins w:id="25202" w:author=" " w:date="2019-05-27T03:49:00Z">
              <w:r w:rsidRPr="00B74BFE">
                <w:rPr>
                  <w:rFonts w:cs="Arial"/>
                  <w:szCs w:val="18"/>
                  <w:lang w:eastAsia="ja-JP"/>
                </w:rPr>
                <w:t>DC_42E_n257K_UL_42E_n257G</w:t>
              </w:r>
            </w:ins>
          </w:p>
          <w:p w:rsidR="008D612D" w:rsidRPr="00B74BFE" w:rsidRDefault="008D612D" w:rsidP="008D612D">
            <w:pPr>
              <w:pStyle w:val="TAL"/>
              <w:rPr>
                <w:ins w:id="25203" w:author=" " w:date="2019-05-27T03:49:00Z"/>
                <w:rFonts w:cs="Arial"/>
                <w:szCs w:val="18"/>
                <w:lang w:eastAsia="ja-JP"/>
              </w:rPr>
            </w:pPr>
            <w:ins w:id="25204" w:author=" " w:date="2019-05-27T03:49:00Z">
              <w:r w:rsidRPr="00B74BFE">
                <w:rPr>
                  <w:rFonts w:cs="Arial"/>
                  <w:szCs w:val="18"/>
                  <w:lang w:eastAsia="ja-JP"/>
                </w:rPr>
                <w:t>DC_42E_n257K_UL_42E_n257H</w:t>
              </w:r>
            </w:ins>
          </w:p>
          <w:p w:rsidR="008D612D" w:rsidRPr="00B74BFE" w:rsidRDefault="008D612D" w:rsidP="008D612D">
            <w:pPr>
              <w:pStyle w:val="TAL"/>
              <w:rPr>
                <w:ins w:id="25205" w:author=" " w:date="2019-05-27T03:49:00Z"/>
                <w:rFonts w:cs="Arial"/>
                <w:szCs w:val="18"/>
                <w:lang w:eastAsia="ja-JP"/>
              </w:rPr>
            </w:pPr>
            <w:ins w:id="25206" w:author=" " w:date="2019-05-27T03:49:00Z">
              <w:r w:rsidRPr="00B74BFE">
                <w:rPr>
                  <w:rFonts w:cs="Arial"/>
                  <w:szCs w:val="18"/>
                  <w:lang w:eastAsia="ja-JP"/>
                </w:rPr>
                <w:t>DC_42E_n257K_UL_42E_n257I</w:t>
              </w:r>
            </w:ins>
          </w:p>
          <w:p w:rsidR="008D612D" w:rsidRPr="00B74BFE" w:rsidRDefault="008D612D" w:rsidP="008D612D">
            <w:pPr>
              <w:pStyle w:val="TAL"/>
              <w:rPr>
                <w:ins w:id="25207" w:author=" " w:date="2019-05-27T03:49:00Z"/>
                <w:rFonts w:cs="Arial"/>
                <w:szCs w:val="18"/>
                <w:lang w:eastAsia="ja-JP"/>
              </w:rPr>
            </w:pPr>
            <w:ins w:id="25208" w:author=" " w:date="2019-05-27T03:49:00Z">
              <w:r w:rsidRPr="00B74BFE">
                <w:rPr>
                  <w:rFonts w:cs="Arial"/>
                  <w:szCs w:val="18"/>
                  <w:lang w:eastAsia="ja-JP"/>
                </w:rPr>
                <w:t>DC_42E_n257K_UL_42E_n257J</w:t>
              </w:r>
            </w:ins>
          </w:p>
          <w:p w:rsidR="008D612D" w:rsidRPr="00B74BFE" w:rsidRDefault="008D612D" w:rsidP="008D612D">
            <w:pPr>
              <w:pStyle w:val="TAL"/>
              <w:rPr>
                <w:ins w:id="25209" w:author=" " w:date="2019-05-27T03:49:00Z"/>
                <w:rFonts w:cs="Arial"/>
                <w:szCs w:val="18"/>
                <w:lang w:eastAsia="ja-JP"/>
              </w:rPr>
            </w:pPr>
            <w:ins w:id="25210" w:author=" " w:date="2019-05-27T03:49:00Z">
              <w:r w:rsidRPr="00B74BFE">
                <w:rPr>
                  <w:rFonts w:cs="Arial"/>
                  <w:szCs w:val="18"/>
                  <w:lang w:eastAsia="ja-JP"/>
                </w:rPr>
                <w:t>DC_42E_n257K_UL_42E_n257K</w:t>
              </w:r>
            </w:ins>
          </w:p>
          <w:p w:rsidR="008D612D" w:rsidRPr="00B74BFE" w:rsidRDefault="008D612D" w:rsidP="008D612D">
            <w:pPr>
              <w:pStyle w:val="TAL"/>
              <w:rPr>
                <w:ins w:id="25211" w:author=" " w:date="2019-05-27T03:49:00Z"/>
                <w:rFonts w:cs="Arial"/>
                <w:szCs w:val="18"/>
                <w:lang w:eastAsia="ja-JP"/>
              </w:rPr>
            </w:pPr>
            <w:ins w:id="25212" w:author=" " w:date="2019-05-27T03:49:00Z">
              <w:r w:rsidRPr="00B74BFE">
                <w:rPr>
                  <w:rFonts w:cs="Arial"/>
                  <w:szCs w:val="18"/>
                  <w:lang w:eastAsia="ja-JP"/>
                </w:rPr>
                <w:t>DC_42E_n257L_UL_42E_n257G</w:t>
              </w:r>
            </w:ins>
          </w:p>
          <w:p w:rsidR="008D612D" w:rsidRPr="00B74BFE" w:rsidRDefault="008D612D" w:rsidP="008D612D">
            <w:pPr>
              <w:pStyle w:val="TAL"/>
              <w:rPr>
                <w:ins w:id="25213" w:author=" " w:date="2019-05-27T03:49:00Z"/>
                <w:rFonts w:cs="Arial"/>
                <w:szCs w:val="18"/>
                <w:lang w:eastAsia="ja-JP"/>
              </w:rPr>
            </w:pPr>
            <w:ins w:id="25214" w:author=" " w:date="2019-05-27T03:49:00Z">
              <w:r w:rsidRPr="00B74BFE">
                <w:rPr>
                  <w:rFonts w:cs="Arial"/>
                  <w:szCs w:val="18"/>
                  <w:lang w:eastAsia="ja-JP"/>
                </w:rPr>
                <w:t>DC_42E_n257L_UL_42E_n257H</w:t>
              </w:r>
            </w:ins>
          </w:p>
          <w:p w:rsidR="008D612D" w:rsidRPr="00B74BFE" w:rsidRDefault="008D612D" w:rsidP="008D612D">
            <w:pPr>
              <w:pStyle w:val="TAL"/>
              <w:rPr>
                <w:ins w:id="25215" w:author=" " w:date="2019-05-27T03:49:00Z"/>
                <w:rFonts w:cs="Arial"/>
                <w:szCs w:val="18"/>
                <w:lang w:eastAsia="ja-JP"/>
              </w:rPr>
            </w:pPr>
            <w:ins w:id="25216" w:author=" " w:date="2019-05-27T03:49:00Z">
              <w:r w:rsidRPr="00B74BFE">
                <w:rPr>
                  <w:rFonts w:cs="Arial"/>
                  <w:szCs w:val="18"/>
                  <w:lang w:eastAsia="ja-JP"/>
                </w:rPr>
                <w:t>DC_42E_n257L_UL_42E_n257I</w:t>
              </w:r>
            </w:ins>
          </w:p>
          <w:p w:rsidR="008D612D" w:rsidRPr="00B74BFE" w:rsidRDefault="008D612D" w:rsidP="008D612D">
            <w:pPr>
              <w:pStyle w:val="TAL"/>
              <w:rPr>
                <w:ins w:id="25217" w:author=" " w:date="2019-05-27T03:49:00Z"/>
                <w:rFonts w:cs="Arial"/>
                <w:szCs w:val="18"/>
                <w:lang w:eastAsia="ja-JP"/>
              </w:rPr>
            </w:pPr>
            <w:ins w:id="25218" w:author=" " w:date="2019-05-27T03:49:00Z">
              <w:r w:rsidRPr="00B74BFE">
                <w:rPr>
                  <w:rFonts w:cs="Arial"/>
                  <w:szCs w:val="18"/>
                  <w:lang w:eastAsia="ja-JP"/>
                </w:rPr>
                <w:t>DC_42E_n257L_UL_42E_n257J</w:t>
              </w:r>
            </w:ins>
          </w:p>
          <w:p w:rsidR="008D612D" w:rsidRPr="00B74BFE" w:rsidRDefault="008D612D" w:rsidP="008D612D">
            <w:pPr>
              <w:pStyle w:val="TAL"/>
              <w:rPr>
                <w:ins w:id="25219" w:author=" " w:date="2019-05-27T03:49:00Z"/>
                <w:rFonts w:cs="Arial"/>
                <w:szCs w:val="18"/>
                <w:lang w:eastAsia="ja-JP"/>
              </w:rPr>
            </w:pPr>
            <w:ins w:id="25220" w:author=" " w:date="2019-05-27T03:49:00Z">
              <w:r w:rsidRPr="00B74BFE">
                <w:rPr>
                  <w:rFonts w:cs="Arial"/>
                  <w:szCs w:val="18"/>
                  <w:lang w:eastAsia="ja-JP"/>
                </w:rPr>
                <w:t>DC_42E_n257L_UL_42E_n257K</w:t>
              </w:r>
            </w:ins>
          </w:p>
          <w:p w:rsidR="008D612D" w:rsidRPr="00B74BFE" w:rsidRDefault="008D612D" w:rsidP="008D612D">
            <w:pPr>
              <w:pStyle w:val="TAL"/>
              <w:rPr>
                <w:ins w:id="25221" w:author=" " w:date="2019-05-27T03:49:00Z"/>
                <w:rFonts w:cs="Arial"/>
                <w:szCs w:val="18"/>
                <w:lang w:eastAsia="ja-JP"/>
              </w:rPr>
            </w:pPr>
            <w:ins w:id="25222" w:author=" " w:date="2019-05-27T03:49:00Z">
              <w:r w:rsidRPr="00B74BFE">
                <w:rPr>
                  <w:rFonts w:cs="Arial"/>
                  <w:szCs w:val="18"/>
                  <w:lang w:eastAsia="ja-JP"/>
                </w:rPr>
                <w:t>DC_42E_n257L_UL_42E_n257L</w:t>
              </w:r>
            </w:ins>
          </w:p>
          <w:p w:rsidR="008D612D" w:rsidRPr="00B74BFE" w:rsidRDefault="008D612D" w:rsidP="008D612D">
            <w:pPr>
              <w:pStyle w:val="TAL"/>
              <w:rPr>
                <w:ins w:id="25223" w:author=" " w:date="2019-05-27T03:49:00Z"/>
                <w:rFonts w:cs="Arial"/>
                <w:szCs w:val="18"/>
                <w:lang w:eastAsia="ja-JP"/>
              </w:rPr>
            </w:pPr>
            <w:ins w:id="25224" w:author=" " w:date="2019-05-27T03:49:00Z">
              <w:r w:rsidRPr="00B74BFE">
                <w:rPr>
                  <w:rFonts w:cs="Arial"/>
                  <w:szCs w:val="18"/>
                  <w:lang w:eastAsia="ja-JP"/>
                </w:rPr>
                <w:t>DC_42E_n257M_UL_42E_n257G</w:t>
              </w:r>
            </w:ins>
          </w:p>
          <w:p w:rsidR="008D612D" w:rsidRPr="00B74BFE" w:rsidRDefault="008D612D" w:rsidP="008D612D">
            <w:pPr>
              <w:pStyle w:val="TAL"/>
              <w:rPr>
                <w:ins w:id="25225" w:author=" " w:date="2019-05-27T03:49:00Z"/>
                <w:rFonts w:cs="Arial"/>
                <w:szCs w:val="18"/>
                <w:lang w:eastAsia="ja-JP"/>
              </w:rPr>
            </w:pPr>
            <w:ins w:id="25226" w:author=" " w:date="2019-05-27T03:49:00Z">
              <w:r w:rsidRPr="00B74BFE">
                <w:rPr>
                  <w:rFonts w:cs="Arial"/>
                  <w:szCs w:val="18"/>
                  <w:lang w:eastAsia="ja-JP"/>
                </w:rPr>
                <w:t>DC_42E_n257M_UL_42E_n257H</w:t>
              </w:r>
            </w:ins>
          </w:p>
          <w:p w:rsidR="008D612D" w:rsidRPr="00B74BFE" w:rsidRDefault="008D612D" w:rsidP="008D612D">
            <w:pPr>
              <w:pStyle w:val="TAL"/>
              <w:rPr>
                <w:ins w:id="25227" w:author=" " w:date="2019-05-27T03:49:00Z"/>
                <w:rFonts w:cs="Arial"/>
                <w:szCs w:val="18"/>
                <w:lang w:eastAsia="ja-JP"/>
              </w:rPr>
            </w:pPr>
            <w:ins w:id="25228" w:author=" " w:date="2019-05-27T03:49:00Z">
              <w:r w:rsidRPr="00B74BFE">
                <w:rPr>
                  <w:rFonts w:cs="Arial"/>
                  <w:szCs w:val="18"/>
                  <w:lang w:eastAsia="ja-JP"/>
                </w:rPr>
                <w:t>DC_42E_n257M_UL_42E_n257I</w:t>
              </w:r>
            </w:ins>
          </w:p>
          <w:p w:rsidR="008D612D" w:rsidRPr="00B74BFE" w:rsidRDefault="008D612D" w:rsidP="008D612D">
            <w:pPr>
              <w:pStyle w:val="TAL"/>
              <w:rPr>
                <w:ins w:id="25229" w:author=" " w:date="2019-05-27T03:49:00Z"/>
                <w:rFonts w:cs="Arial"/>
                <w:szCs w:val="18"/>
                <w:lang w:eastAsia="ja-JP"/>
              </w:rPr>
            </w:pPr>
            <w:ins w:id="25230" w:author=" " w:date="2019-05-27T03:49:00Z">
              <w:r w:rsidRPr="00B74BFE">
                <w:rPr>
                  <w:rFonts w:cs="Arial"/>
                  <w:szCs w:val="18"/>
                  <w:lang w:eastAsia="ja-JP"/>
                </w:rPr>
                <w:t>DC_42E_n257M_UL_42E_n257J</w:t>
              </w:r>
            </w:ins>
          </w:p>
          <w:p w:rsidR="008D612D" w:rsidRPr="00B74BFE" w:rsidRDefault="008D612D" w:rsidP="008D612D">
            <w:pPr>
              <w:pStyle w:val="TAL"/>
              <w:rPr>
                <w:ins w:id="25231" w:author=" " w:date="2019-05-27T03:49:00Z"/>
                <w:rFonts w:cs="Arial"/>
                <w:szCs w:val="18"/>
                <w:lang w:eastAsia="ja-JP"/>
              </w:rPr>
            </w:pPr>
            <w:ins w:id="25232" w:author=" " w:date="2019-05-27T03:49:00Z">
              <w:r w:rsidRPr="00B74BFE">
                <w:rPr>
                  <w:rFonts w:cs="Arial"/>
                  <w:szCs w:val="18"/>
                  <w:lang w:eastAsia="ja-JP"/>
                </w:rPr>
                <w:t>DC_42E_n257M_UL_42E_n257K</w:t>
              </w:r>
            </w:ins>
          </w:p>
          <w:p w:rsidR="008D612D" w:rsidRPr="008F103D" w:rsidRDefault="008D612D" w:rsidP="008D612D">
            <w:pPr>
              <w:pStyle w:val="TAL"/>
              <w:rPr>
                <w:ins w:id="25233" w:author=" " w:date="2019-05-27T03:48:00Z"/>
              </w:rPr>
            </w:pPr>
            <w:ins w:id="25234" w:author=" " w:date="2019-05-27T03:49:00Z">
              <w:r w:rsidRPr="00B74BFE">
                <w:rPr>
                  <w:rFonts w:cs="Arial"/>
                  <w:szCs w:val="18"/>
                  <w:lang w:eastAsia="ja-JP"/>
                </w:rPr>
                <w:t>DC_42E_n257M_UL_42E_n257L</w:t>
              </w:r>
            </w:ins>
          </w:p>
        </w:tc>
        <w:tc>
          <w:tcPr>
            <w:tcW w:w="259" w:type="pct"/>
            <w:gridSpan w:val="2"/>
            <w:tcBorders>
              <w:top w:val="single" w:sz="4" w:space="0" w:color="auto"/>
              <w:left w:val="single" w:sz="4" w:space="0" w:color="auto"/>
              <w:bottom w:val="single" w:sz="4" w:space="0" w:color="auto"/>
              <w:right w:val="single" w:sz="4" w:space="0" w:color="auto"/>
            </w:tcBorders>
            <w:tcPrChange w:id="25235" w:author=" " w:date="2019-05-27T03:49:00Z">
              <w:tcPr>
                <w:tcW w:w="26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236" w:author=" " w:date="2019-05-27T03:48:00Z"/>
              </w:rPr>
            </w:pPr>
            <w:ins w:id="25237" w:author=" " w:date="2019-05-27T03:49:00Z">
              <w:r w:rsidRPr="00BB552B">
                <w:rPr>
                  <w:rFonts w:eastAsia="游明朝" w:cs="Arial" w:hint="eastAsia"/>
                  <w:sz w:val="16"/>
                  <w:lang w:eastAsia="ja-JP"/>
                </w:rPr>
                <w:t>Rel-15</w:t>
              </w:r>
            </w:ins>
          </w:p>
        </w:tc>
        <w:tc>
          <w:tcPr>
            <w:tcW w:w="783" w:type="pct"/>
            <w:tcBorders>
              <w:top w:val="single" w:sz="4" w:space="0" w:color="auto"/>
              <w:left w:val="single" w:sz="4" w:space="0" w:color="auto"/>
              <w:bottom w:val="single" w:sz="4" w:space="0" w:color="auto"/>
              <w:right w:val="single" w:sz="4" w:space="0" w:color="auto"/>
            </w:tcBorders>
            <w:vAlign w:val="center"/>
            <w:tcPrChange w:id="25238" w:author=" " w:date="2019-05-27T03:49:00Z">
              <w:tcPr>
                <w:tcW w:w="787"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239" w:author=" " w:date="2019-05-27T03:48:00Z"/>
              </w:rPr>
            </w:pPr>
            <w:ins w:id="25240" w:author=" " w:date="2019-05-27T03:49:00Z">
              <w:r w:rsidRPr="00BB552B">
                <w:rPr>
                  <w:color w:val="000000"/>
                  <w:szCs w:val="18"/>
                </w:rPr>
                <w:t>Yuta Oguma, NTT DOCOMO</w:t>
              </w:r>
            </w:ins>
          </w:p>
        </w:tc>
        <w:tc>
          <w:tcPr>
            <w:tcW w:w="892" w:type="pct"/>
            <w:gridSpan w:val="3"/>
            <w:tcBorders>
              <w:top w:val="single" w:sz="4" w:space="0" w:color="auto"/>
              <w:left w:val="single" w:sz="4" w:space="0" w:color="auto"/>
              <w:bottom w:val="single" w:sz="4" w:space="0" w:color="auto"/>
              <w:right w:val="single" w:sz="4" w:space="0" w:color="auto"/>
            </w:tcBorders>
            <w:tcPrChange w:id="25241" w:author=" " w:date="2019-05-27T03:49:00Z">
              <w:tcPr>
                <w:tcW w:w="1048" w:type="pct"/>
                <w:gridSpan w:val="5"/>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242" w:author=" " w:date="2019-05-27T03:48:00Z"/>
              </w:rPr>
            </w:pPr>
            <w:ins w:id="25243" w:author=" " w:date="2019-05-27T03:49:00Z">
              <w:r w:rsidRPr="000D1D7F">
                <w:rPr>
                  <w:color w:val="000000"/>
                </w:rPr>
                <w:t>T</w:t>
              </w:r>
              <w:r>
                <w:rPr>
                  <w:color w:val="000000"/>
                </w:rPr>
                <w:t>S38.101-3: R4-1815059</w:t>
              </w:r>
            </w:ins>
          </w:p>
        </w:tc>
        <w:tc>
          <w:tcPr>
            <w:tcW w:w="465" w:type="pct"/>
            <w:gridSpan w:val="2"/>
            <w:tcBorders>
              <w:top w:val="single" w:sz="4" w:space="0" w:color="auto"/>
              <w:left w:val="single" w:sz="4" w:space="0" w:color="auto"/>
              <w:bottom w:val="single" w:sz="4" w:space="0" w:color="auto"/>
              <w:right w:val="single" w:sz="4" w:space="0" w:color="auto"/>
            </w:tcBorders>
            <w:tcPrChange w:id="25244" w:author=" " w:date="2019-05-27T03:49:00Z">
              <w:tcPr>
                <w:tcW w:w="34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245" w:author=" " w:date="2019-05-27T03:48:00Z"/>
              </w:rPr>
            </w:pPr>
            <w:ins w:id="25246" w:author=" " w:date="2019-05-27T03:49:00Z">
              <w:r>
                <w:rPr>
                  <w:lang w:eastAsia="ja-JP"/>
                </w:rPr>
                <w:t>Yes</w:t>
              </w:r>
            </w:ins>
          </w:p>
        </w:tc>
        <w:tc>
          <w:tcPr>
            <w:tcW w:w="465" w:type="pct"/>
            <w:gridSpan w:val="2"/>
            <w:tcBorders>
              <w:top w:val="single" w:sz="4" w:space="0" w:color="auto"/>
              <w:left w:val="single" w:sz="4" w:space="0" w:color="auto"/>
              <w:bottom w:val="single" w:sz="4" w:space="0" w:color="auto"/>
              <w:right w:val="single" w:sz="4" w:space="0" w:color="auto"/>
            </w:tcBorders>
            <w:tcPrChange w:id="25247" w:author=" " w:date="2019-05-27T03:49:00Z">
              <w:tcPr>
                <w:tcW w:w="268" w:type="pct"/>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248" w:author=" " w:date="2019-05-27T03:48:00Z"/>
              </w:rPr>
            </w:pPr>
          </w:p>
        </w:tc>
        <w:tc>
          <w:tcPr>
            <w:tcW w:w="685" w:type="pct"/>
            <w:gridSpan w:val="2"/>
            <w:tcBorders>
              <w:top w:val="single" w:sz="4" w:space="0" w:color="auto"/>
              <w:left w:val="single" w:sz="4" w:space="0" w:color="auto"/>
              <w:bottom w:val="single" w:sz="4" w:space="0" w:color="auto"/>
              <w:right w:val="single" w:sz="4" w:space="0" w:color="auto"/>
            </w:tcBorders>
            <w:tcPrChange w:id="25249" w:author=" " w:date="2019-05-27T03:49:00Z">
              <w:tcPr>
                <w:tcW w:w="771" w:type="pct"/>
                <w:gridSpan w:val="3"/>
                <w:tcBorders>
                  <w:top w:val="single" w:sz="4" w:space="0" w:color="auto"/>
                  <w:left w:val="single" w:sz="4" w:space="0" w:color="auto"/>
                  <w:bottom w:val="single" w:sz="4" w:space="0" w:color="auto"/>
                  <w:right w:val="single" w:sz="4" w:space="0" w:color="auto"/>
                </w:tcBorders>
              </w:tcPr>
            </w:tcPrChange>
          </w:tcPr>
          <w:p w:rsidR="008D612D" w:rsidRDefault="008D612D" w:rsidP="008D612D">
            <w:pPr>
              <w:pStyle w:val="TAL"/>
              <w:rPr>
                <w:ins w:id="25250" w:author=" " w:date="2019-05-27T03:49:00Z"/>
                <w:lang w:eastAsia="ja-JP"/>
              </w:rPr>
            </w:pPr>
            <w:ins w:id="25251" w:author=" " w:date="2019-05-27T03:49:00Z">
              <w:r>
                <w:rPr>
                  <w:lang w:eastAsia="ja-JP"/>
                </w:rPr>
                <w:t>None</w:t>
              </w:r>
            </w:ins>
          </w:p>
          <w:p w:rsidR="008D612D" w:rsidRDefault="008D612D" w:rsidP="008D612D">
            <w:pPr>
              <w:pStyle w:val="TAL"/>
              <w:rPr>
                <w:ins w:id="25252" w:author=" " w:date="2019-05-27T03:49:00Z"/>
                <w:lang w:eastAsia="ja-JP"/>
              </w:rPr>
            </w:pPr>
          </w:p>
          <w:p w:rsidR="008D612D" w:rsidRDefault="008D612D" w:rsidP="008D612D">
            <w:pPr>
              <w:pStyle w:val="TAL"/>
              <w:rPr>
                <w:ins w:id="25253" w:author=" " w:date="2019-05-27T03:49:00Z"/>
                <w:lang w:eastAsia="ja-JP"/>
              </w:rPr>
            </w:pPr>
            <w:ins w:id="25254" w:author=" " w:date="2019-05-27T03:49:00Z">
              <w:r>
                <w:rPr>
                  <w:rFonts w:hint="eastAsia"/>
                  <w:lang w:eastAsia="ja-JP"/>
                </w:rPr>
                <w:t>NOTE</w:t>
              </w:r>
              <w:r>
                <w:rPr>
                  <w:lang w:eastAsia="ja-JP"/>
                </w:rPr>
                <w:t>: The EN-DC combinations are missing fallback-combinations in SR in order to reduce the redundant description, but had been completed in R4-1815059.</w:t>
              </w:r>
            </w:ins>
          </w:p>
          <w:p w:rsidR="008D612D" w:rsidRDefault="008D612D" w:rsidP="008D612D">
            <w:pPr>
              <w:pStyle w:val="TAL"/>
              <w:rPr>
                <w:ins w:id="25255" w:author=" " w:date="2019-05-27T03:49:00Z"/>
                <w:lang w:eastAsia="ja-JP"/>
              </w:rPr>
            </w:pPr>
          </w:p>
          <w:p w:rsidR="008D612D" w:rsidRDefault="008D612D" w:rsidP="008D612D">
            <w:pPr>
              <w:pStyle w:val="TAL"/>
              <w:rPr>
                <w:ins w:id="25256" w:author=" " w:date="2019-05-27T03:49:00Z"/>
                <w:lang w:eastAsia="ja-JP"/>
              </w:rPr>
            </w:pPr>
            <w:ins w:id="25257" w:author=" " w:date="2019-05-27T03:49:00Z">
              <w:r>
                <w:rPr>
                  <w:lang w:eastAsia="ja-JP"/>
                </w:rPr>
                <w:t>For clarification on the completion of the combinations, we would like to request to capture them in RAN#84.</w:t>
              </w:r>
            </w:ins>
          </w:p>
          <w:p w:rsidR="008D612D" w:rsidRPr="008F103D" w:rsidRDefault="008D612D" w:rsidP="008D612D">
            <w:pPr>
              <w:pStyle w:val="TAL"/>
              <w:rPr>
                <w:ins w:id="25258" w:author=" " w:date="2019-05-27T03:48:00Z"/>
              </w:rPr>
            </w:pP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DC_42E_n257M_UL_42A_n257M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None</w:t>
            </w:r>
          </w:p>
        </w:tc>
      </w:tr>
      <w:tr w:rsidR="008D612D" w:rsidRPr="008F103D" w:rsidTr="004C693F">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59" w:author=" " w:date="2019-05-27T03:4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5260" w:author=" " w:date="2019-05-27T03:48:00Z"/>
          <w:trPrChange w:id="25261" w:author=" " w:date="2019-05-27T03:49:00Z">
            <w:trPr>
              <w:cantSplit/>
            </w:trPr>
          </w:trPrChange>
        </w:trPr>
        <w:tc>
          <w:tcPr>
            <w:tcW w:w="1445" w:type="pct"/>
            <w:tcBorders>
              <w:top w:val="single" w:sz="4" w:space="0" w:color="auto"/>
              <w:left w:val="single" w:sz="4" w:space="0" w:color="auto"/>
              <w:bottom w:val="single" w:sz="4" w:space="0" w:color="auto"/>
              <w:right w:val="single" w:sz="4" w:space="0" w:color="auto"/>
            </w:tcBorders>
            <w:vAlign w:val="center"/>
            <w:tcPrChange w:id="25262" w:author=" " w:date="2019-05-27T03:49:00Z">
              <w:tcPr>
                <w:tcW w:w="1510" w:type="pct"/>
                <w:gridSpan w:val="3"/>
                <w:tcBorders>
                  <w:top w:val="single" w:sz="4" w:space="0" w:color="auto"/>
                  <w:left w:val="single" w:sz="4" w:space="0" w:color="auto"/>
                  <w:bottom w:val="single" w:sz="4" w:space="0" w:color="auto"/>
                  <w:right w:val="single" w:sz="4" w:space="0" w:color="auto"/>
                </w:tcBorders>
              </w:tcPr>
            </w:tcPrChange>
          </w:tcPr>
          <w:p w:rsidR="008D612D" w:rsidRPr="00B74BFE" w:rsidRDefault="008D612D" w:rsidP="008D612D">
            <w:pPr>
              <w:pStyle w:val="TAL"/>
              <w:rPr>
                <w:ins w:id="25263" w:author=" " w:date="2019-05-27T03:49:00Z"/>
                <w:rFonts w:eastAsia="游ゴシック" w:cs="Arial"/>
                <w:szCs w:val="18"/>
              </w:rPr>
            </w:pPr>
            <w:ins w:id="25264" w:author=" " w:date="2019-05-27T03:49:00Z">
              <w:r w:rsidRPr="00B74BFE">
                <w:rPr>
                  <w:rFonts w:eastAsia="游ゴシック" w:cs="Arial"/>
                  <w:szCs w:val="18"/>
                </w:rPr>
                <w:lastRenderedPageBreak/>
                <w:t>DC_28A_n257A_UL_28A_n257A</w:t>
              </w:r>
            </w:ins>
          </w:p>
          <w:p w:rsidR="008D612D" w:rsidRPr="00B74BFE" w:rsidRDefault="008D612D" w:rsidP="008D612D">
            <w:pPr>
              <w:pStyle w:val="TAL"/>
              <w:rPr>
                <w:ins w:id="25265" w:author=" " w:date="2019-05-27T03:49:00Z"/>
                <w:rFonts w:eastAsia="游ゴシック" w:cs="Arial"/>
                <w:szCs w:val="18"/>
              </w:rPr>
            </w:pPr>
            <w:ins w:id="25266" w:author=" " w:date="2019-05-27T03:49:00Z">
              <w:r w:rsidRPr="00B74BFE">
                <w:rPr>
                  <w:rFonts w:eastAsia="游ゴシック" w:cs="Arial"/>
                  <w:szCs w:val="18"/>
                </w:rPr>
                <w:t>DC_28A_n257G_UL_28A_n257G</w:t>
              </w:r>
            </w:ins>
          </w:p>
          <w:p w:rsidR="008D612D" w:rsidRPr="00B74BFE" w:rsidRDefault="008D612D" w:rsidP="008D612D">
            <w:pPr>
              <w:pStyle w:val="TAL"/>
              <w:rPr>
                <w:ins w:id="25267" w:author=" " w:date="2019-05-27T03:49:00Z"/>
                <w:rFonts w:eastAsia="游ゴシック" w:cs="Arial"/>
                <w:szCs w:val="18"/>
              </w:rPr>
            </w:pPr>
            <w:ins w:id="25268" w:author=" " w:date="2019-05-27T03:49:00Z">
              <w:r w:rsidRPr="00B74BFE">
                <w:rPr>
                  <w:rFonts w:eastAsia="游ゴシック" w:cs="Arial"/>
                  <w:szCs w:val="18"/>
                </w:rPr>
                <w:t>DC_28A_n257H_UL_28A_n257G</w:t>
              </w:r>
            </w:ins>
          </w:p>
          <w:p w:rsidR="008D612D" w:rsidRPr="00B74BFE" w:rsidRDefault="008D612D" w:rsidP="008D612D">
            <w:pPr>
              <w:pStyle w:val="TAL"/>
              <w:rPr>
                <w:ins w:id="25269" w:author=" " w:date="2019-05-27T03:49:00Z"/>
                <w:rFonts w:eastAsia="游ゴシック" w:cs="Arial"/>
                <w:szCs w:val="18"/>
              </w:rPr>
            </w:pPr>
            <w:ins w:id="25270" w:author=" " w:date="2019-05-27T03:49:00Z">
              <w:r w:rsidRPr="00B74BFE">
                <w:rPr>
                  <w:rFonts w:eastAsia="游ゴシック" w:cs="Arial"/>
                  <w:szCs w:val="18"/>
                </w:rPr>
                <w:t>DC_28A_n257H_UL_28A_n257H</w:t>
              </w:r>
            </w:ins>
          </w:p>
          <w:p w:rsidR="008D612D" w:rsidRPr="00B74BFE" w:rsidRDefault="008D612D" w:rsidP="008D612D">
            <w:pPr>
              <w:pStyle w:val="TAL"/>
              <w:rPr>
                <w:ins w:id="25271" w:author=" " w:date="2019-05-27T03:49:00Z"/>
                <w:rFonts w:eastAsia="游ゴシック" w:cs="Arial"/>
                <w:szCs w:val="18"/>
              </w:rPr>
            </w:pPr>
            <w:ins w:id="25272" w:author=" " w:date="2019-05-27T03:49:00Z">
              <w:r w:rsidRPr="00B74BFE">
                <w:rPr>
                  <w:rFonts w:eastAsia="游ゴシック" w:cs="Arial"/>
                  <w:szCs w:val="18"/>
                </w:rPr>
                <w:t>DC_28A_n257I_UL_28A_n257G</w:t>
              </w:r>
            </w:ins>
          </w:p>
          <w:p w:rsidR="008D612D" w:rsidRPr="00B74BFE" w:rsidRDefault="008D612D" w:rsidP="008D612D">
            <w:pPr>
              <w:pStyle w:val="TAL"/>
              <w:rPr>
                <w:ins w:id="25273" w:author=" " w:date="2019-05-27T03:49:00Z"/>
                <w:rFonts w:eastAsia="游ゴシック" w:cs="Arial"/>
                <w:szCs w:val="18"/>
              </w:rPr>
            </w:pPr>
            <w:ins w:id="25274" w:author=" " w:date="2019-05-27T03:49:00Z">
              <w:r w:rsidRPr="00B74BFE">
                <w:rPr>
                  <w:rFonts w:eastAsia="游ゴシック" w:cs="Arial"/>
                  <w:szCs w:val="18"/>
                </w:rPr>
                <w:t>DC_28A_n257I_UL_28A_n257H</w:t>
              </w:r>
            </w:ins>
          </w:p>
          <w:p w:rsidR="008D612D" w:rsidRPr="00B74BFE" w:rsidRDefault="008D612D" w:rsidP="008D612D">
            <w:pPr>
              <w:pStyle w:val="TAL"/>
              <w:rPr>
                <w:ins w:id="25275" w:author=" " w:date="2019-05-27T03:49:00Z"/>
                <w:rFonts w:eastAsia="游ゴシック" w:cs="Arial"/>
                <w:szCs w:val="18"/>
              </w:rPr>
            </w:pPr>
            <w:ins w:id="25276" w:author=" " w:date="2019-05-27T03:49:00Z">
              <w:r w:rsidRPr="00B74BFE">
                <w:rPr>
                  <w:rFonts w:eastAsia="游ゴシック" w:cs="Arial"/>
                  <w:szCs w:val="18"/>
                </w:rPr>
                <w:t>DC_28A_n257I_UL_28A_n257I</w:t>
              </w:r>
            </w:ins>
          </w:p>
          <w:p w:rsidR="008D612D" w:rsidRPr="00B74BFE" w:rsidRDefault="008D612D" w:rsidP="008D612D">
            <w:pPr>
              <w:pStyle w:val="TAL"/>
              <w:rPr>
                <w:ins w:id="25277" w:author=" " w:date="2019-05-27T03:49:00Z"/>
                <w:rFonts w:eastAsia="游ゴシック" w:cs="Arial"/>
                <w:szCs w:val="18"/>
              </w:rPr>
            </w:pPr>
            <w:ins w:id="25278" w:author=" " w:date="2019-05-27T03:49:00Z">
              <w:r w:rsidRPr="00B74BFE">
                <w:rPr>
                  <w:rFonts w:eastAsia="游ゴシック" w:cs="Arial"/>
                  <w:szCs w:val="18"/>
                </w:rPr>
                <w:t>DC_28A_n257J_UL_28A_n257G</w:t>
              </w:r>
            </w:ins>
          </w:p>
          <w:p w:rsidR="008D612D" w:rsidRPr="00B74BFE" w:rsidRDefault="008D612D" w:rsidP="008D612D">
            <w:pPr>
              <w:pStyle w:val="TAL"/>
              <w:rPr>
                <w:ins w:id="25279" w:author=" " w:date="2019-05-27T03:49:00Z"/>
                <w:rFonts w:eastAsia="游ゴシック" w:cs="Arial"/>
                <w:szCs w:val="18"/>
              </w:rPr>
            </w:pPr>
            <w:ins w:id="25280" w:author=" " w:date="2019-05-27T03:49:00Z">
              <w:r w:rsidRPr="00B74BFE">
                <w:rPr>
                  <w:rFonts w:eastAsia="游ゴシック" w:cs="Arial"/>
                  <w:szCs w:val="18"/>
                </w:rPr>
                <w:t>DC_28A_n257J_UL_28A_n257H</w:t>
              </w:r>
            </w:ins>
          </w:p>
          <w:p w:rsidR="008D612D" w:rsidRPr="00B74BFE" w:rsidRDefault="008D612D" w:rsidP="008D612D">
            <w:pPr>
              <w:pStyle w:val="TAL"/>
              <w:rPr>
                <w:ins w:id="25281" w:author=" " w:date="2019-05-27T03:49:00Z"/>
                <w:rFonts w:eastAsia="游ゴシック" w:cs="Arial"/>
                <w:szCs w:val="18"/>
              </w:rPr>
            </w:pPr>
            <w:ins w:id="25282" w:author=" " w:date="2019-05-27T03:49:00Z">
              <w:r w:rsidRPr="00B74BFE">
                <w:rPr>
                  <w:rFonts w:eastAsia="游ゴシック" w:cs="Arial"/>
                  <w:szCs w:val="18"/>
                </w:rPr>
                <w:t>DC_28A_n257J_UL_28A_n257I</w:t>
              </w:r>
            </w:ins>
          </w:p>
          <w:p w:rsidR="008D612D" w:rsidRPr="00B74BFE" w:rsidRDefault="008D612D" w:rsidP="008D612D">
            <w:pPr>
              <w:pStyle w:val="TAL"/>
              <w:rPr>
                <w:ins w:id="25283" w:author=" " w:date="2019-05-27T03:49:00Z"/>
                <w:rFonts w:eastAsia="游ゴシック" w:cs="Arial"/>
                <w:szCs w:val="18"/>
              </w:rPr>
            </w:pPr>
            <w:ins w:id="25284" w:author=" " w:date="2019-05-27T03:49:00Z">
              <w:r w:rsidRPr="00B74BFE">
                <w:rPr>
                  <w:rFonts w:eastAsia="游ゴシック" w:cs="Arial"/>
                  <w:szCs w:val="18"/>
                </w:rPr>
                <w:t>DC_28A_n257J_UL_28A_n257J</w:t>
              </w:r>
            </w:ins>
          </w:p>
          <w:p w:rsidR="008D612D" w:rsidRPr="00B74BFE" w:rsidRDefault="008D612D" w:rsidP="008D612D">
            <w:pPr>
              <w:pStyle w:val="TAL"/>
              <w:rPr>
                <w:ins w:id="25285" w:author=" " w:date="2019-05-27T03:49:00Z"/>
                <w:rFonts w:eastAsia="游ゴシック" w:cs="Arial"/>
                <w:szCs w:val="18"/>
              </w:rPr>
            </w:pPr>
            <w:ins w:id="25286" w:author=" " w:date="2019-05-27T03:49:00Z">
              <w:r w:rsidRPr="00B74BFE">
                <w:rPr>
                  <w:rFonts w:eastAsia="游ゴシック" w:cs="Arial"/>
                  <w:szCs w:val="18"/>
                </w:rPr>
                <w:t>DC_28A_n257K_UL_28A_n257G</w:t>
              </w:r>
            </w:ins>
          </w:p>
          <w:p w:rsidR="008D612D" w:rsidRPr="00B74BFE" w:rsidRDefault="008D612D" w:rsidP="008D612D">
            <w:pPr>
              <w:pStyle w:val="TAL"/>
              <w:rPr>
                <w:ins w:id="25287" w:author=" " w:date="2019-05-27T03:49:00Z"/>
                <w:rFonts w:eastAsia="游ゴシック" w:cs="Arial"/>
                <w:szCs w:val="18"/>
              </w:rPr>
            </w:pPr>
            <w:ins w:id="25288" w:author=" " w:date="2019-05-27T03:49:00Z">
              <w:r w:rsidRPr="00B74BFE">
                <w:rPr>
                  <w:rFonts w:eastAsia="游ゴシック" w:cs="Arial"/>
                  <w:szCs w:val="18"/>
                </w:rPr>
                <w:t>DC_28A_n257K_UL_28A_n257H</w:t>
              </w:r>
            </w:ins>
          </w:p>
          <w:p w:rsidR="008D612D" w:rsidRPr="00B74BFE" w:rsidRDefault="008D612D" w:rsidP="008D612D">
            <w:pPr>
              <w:pStyle w:val="TAL"/>
              <w:rPr>
                <w:ins w:id="25289" w:author=" " w:date="2019-05-27T03:49:00Z"/>
                <w:rFonts w:eastAsia="游ゴシック" w:cs="Arial"/>
                <w:szCs w:val="18"/>
              </w:rPr>
            </w:pPr>
            <w:ins w:id="25290" w:author=" " w:date="2019-05-27T03:49:00Z">
              <w:r w:rsidRPr="00B74BFE">
                <w:rPr>
                  <w:rFonts w:eastAsia="游ゴシック" w:cs="Arial"/>
                  <w:szCs w:val="18"/>
                </w:rPr>
                <w:t>DC_28A_n257K_UL_28A_n257I</w:t>
              </w:r>
            </w:ins>
          </w:p>
          <w:p w:rsidR="008D612D" w:rsidRPr="00B74BFE" w:rsidRDefault="008D612D" w:rsidP="008D612D">
            <w:pPr>
              <w:pStyle w:val="TAL"/>
              <w:rPr>
                <w:ins w:id="25291" w:author=" " w:date="2019-05-27T03:49:00Z"/>
                <w:rFonts w:eastAsia="游ゴシック" w:cs="Arial"/>
                <w:szCs w:val="18"/>
              </w:rPr>
            </w:pPr>
            <w:ins w:id="25292" w:author=" " w:date="2019-05-27T03:49:00Z">
              <w:r w:rsidRPr="00B74BFE">
                <w:rPr>
                  <w:rFonts w:eastAsia="游ゴシック" w:cs="Arial"/>
                  <w:szCs w:val="18"/>
                </w:rPr>
                <w:t>DC_28A_n257K_UL_28A_n257J</w:t>
              </w:r>
            </w:ins>
          </w:p>
          <w:p w:rsidR="008D612D" w:rsidRPr="00B74BFE" w:rsidRDefault="008D612D" w:rsidP="008D612D">
            <w:pPr>
              <w:pStyle w:val="TAL"/>
              <w:rPr>
                <w:ins w:id="25293" w:author=" " w:date="2019-05-27T03:49:00Z"/>
                <w:rFonts w:eastAsia="游ゴシック" w:cs="Arial"/>
                <w:szCs w:val="18"/>
              </w:rPr>
            </w:pPr>
            <w:ins w:id="25294" w:author=" " w:date="2019-05-27T03:49:00Z">
              <w:r w:rsidRPr="00B74BFE">
                <w:rPr>
                  <w:rFonts w:eastAsia="游ゴシック" w:cs="Arial"/>
                  <w:szCs w:val="18"/>
                </w:rPr>
                <w:t>DC_28A_n257K_UL_28A_n257K</w:t>
              </w:r>
            </w:ins>
          </w:p>
          <w:p w:rsidR="008D612D" w:rsidRPr="00B74BFE" w:rsidRDefault="008D612D" w:rsidP="008D612D">
            <w:pPr>
              <w:pStyle w:val="TAL"/>
              <w:rPr>
                <w:ins w:id="25295" w:author=" " w:date="2019-05-27T03:49:00Z"/>
                <w:rFonts w:eastAsia="游ゴシック" w:cs="Arial"/>
                <w:szCs w:val="18"/>
              </w:rPr>
            </w:pPr>
            <w:ins w:id="25296" w:author=" " w:date="2019-05-27T03:49:00Z">
              <w:r w:rsidRPr="00B74BFE">
                <w:rPr>
                  <w:rFonts w:eastAsia="游ゴシック" w:cs="Arial"/>
                  <w:szCs w:val="18"/>
                </w:rPr>
                <w:t>DC_28A_n257L_UL_28A_n257G</w:t>
              </w:r>
            </w:ins>
          </w:p>
          <w:p w:rsidR="008D612D" w:rsidRPr="00B74BFE" w:rsidRDefault="008D612D" w:rsidP="008D612D">
            <w:pPr>
              <w:pStyle w:val="TAL"/>
              <w:rPr>
                <w:ins w:id="25297" w:author=" " w:date="2019-05-27T03:49:00Z"/>
                <w:rFonts w:eastAsia="游ゴシック" w:cs="Arial"/>
                <w:szCs w:val="18"/>
              </w:rPr>
            </w:pPr>
            <w:ins w:id="25298" w:author=" " w:date="2019-05-27T03:49:00Z">
              <w:r w:rsidRPr="00B74BFE">
                <w:rPr>
                  <w:rFonts w:eastAsia="游ゴシック" w:cs="Arial"/>
                  <w:szCs w:val="18"/>
                </w:rPr>
                <w:t>DC_28A_n257L_UL_28A_n257H</w:t>
              </w:r>
            </w:ins>
          </w:p>
          <w:p w:rsidR="008D612D" w:rsidRPr="00B74BFE" w:rsidRDefault="008D612D" w:rsidP="008D612D">
            <w:pPr>
              <w:pStyle w:val="TAL"/>
              <w:rPr>
                <w:ins w:id="25299" w:author=" " w:date="2019-05-27T03:49:00Z"/>
                <w:rFonts w:eastAsia="游ゴシック" w:cs="Arial"/>
                <w:szCs w:val="18"/>
              </w:rPr>
            </w:pPr>
            <w:ins w:id="25300" w:author=" " w:date="2019-05-27T03:49:00Z">
              <w:r w:rsidRPr="00B74BFE">
                <w:rPr>
                  <w:rFonts w:eastAsia="游ゴシック" w:cs="Arial"/>
                  <w:szCs w:val="18"/>
                </w:rPr>
                <w:t>DC_28A_n257L_UL_28A_n257I</w:t>
              </w:r>
            </w:ins>
          </w:p>
          <w:p w:rsidR="008D612D" w:rsidRPr="00B74BFE" w:rsidRDefault="008D612D" w:rsidP="008D612D">
            <w:pPr>
              <w:pStyle w:val="TAL"/>
              <w:rPr>
                <w:ins w:id="25301" w:author=" " w:date="2019-05-27T03:49:00Z"/>
                <w:rFonts w:eastAsia="游ゴシック" w:cs="Arial"/>
                <w:szCs w:val="18"/>
              </w:rPr>
            </w:pPr>
            <w:ins w:id="25302" w:author=" " w:date="2019-05-27T03:49:00Z">
              <w:r w:rsidRPr="00B74BFE">
                <w:rPr>
                  <w:rFonts w:eastAsia="游ゴシック" w:cs="Arial"/>
                  <w:szCs w:val="18"/>
                </w:rPr>
                <w:t>DC_28A_n257L_UL_28A_n257J</w:t>
              </w:r>
            </w:ins>
          </w:p>
          <w:p w:rsidR="008D612D" w:rsidRPr="00B74BFE" w:rsidRDefault="008D612D" w:rsidP="008D612D">
            <w:pPr>
              <w:pStyle w:val="TAL"/>
              <w:rPr>
                <w:ins w:id="25303" w:author=" " w:date="2019-05-27T03:49:00Z"/>
                <w:rFonts w:eastAsia="游ゴシック" w:cs="Arial"/>
                <w:szCs w:val="18"/>
              </w:rPr>
            </w:pPr>
            <w:ins w:id="25304" w:author=" " w:date="2019-05-27T03:49:00Z">
              <w:r w:rsidRPr="00B74BFE">
                <w:rPr>
                  <w:rFonts w:eastAsia="游ゴシック" w:cs="Arial"/>
                  <w:szCs w:val="18"/>
                </w:rPr>
                <w:t>DC_28A_n257L_UL_28A_n257K</w:t>
              </w:r>
            </w:ins>
          </w:p>
          <w:p w:rsidR="008D612D" w:rsidRPr="00B74BFE" w:rsidRDefault="008D612D" w:rsidP="008D612D">
            <w:pPr>
              <w:pStyle w:val="TAL"/>
              <w:rPr>
                <w:ins w:id="25305" w:author=" " w:date="2019-05-27T03:49:00Z"/>
                <w:rFonts w:eastAsia="游ゴシック" w:cs="Arial"/>
                <w:szCs w:val="18"/>
              </w:rPr>
            </w:pPr>
            <w:ins w:id="25306" w:author=" " w:date="2019-05-27T03:49:00Z">
              <w:r w:rsidRPr="00B74BFE">
                <w:rPr>
                  <w:rFonts w:eastAsia="游ゴシック" w:cs="Arial"/>
                  <w:szCs w:val="18"/>
                </w:rPr>
                <w:t>DC_28A_n257L_UL_28A_n257L</w:t>
              </w:r>
            </w:ins>
          </w:p>
          <w:p w:rsidR="008D612D" w:rsidRPr="00B74BFE" w:rsidRDefault="008D612D" w:rsidP="008D612D">
            <w:pPr>
              <w:pStyle w:val="TAL"/>
              <w:rPr>
                <w:ins w:id="25307" w:author=" " w:date="2019-05-27T03:49:00Z"/>
                <w:rFonts w:eastAsia="游ゴシック" w:cs="Arial"/>
                <w:szCs w:val="18"/>
              </w:rPr>
            </w:pPr>
            <w:ins w:id="25308" w:author=" " w:date="2019-05-27T03:49:00Z">
              <w:r w:rsidRPr="00B74BFE">
                <w:rPr>
                  <w:rFonts w:eastAsia="游ゴシック" w:cs="Arial"/>
                  <w:szCs w:val="18"/>
                </w:rPr>
                <w:t>DC_28A_n257M_UL_28A_n257G</w:t>
              </w:r>
            </w:ins>
          </w:p>
          <w:p w:rsidR="008D612D" w:rsidRPr="00B74BFE" w:rsidRDefault="008D612D" w:rsidP="008D612D">
            <w:pPr>
              <w:pStyle w:val="TAL"/>
              <w:rPr>
                <w:ins w:id="25309" w:author=" " w:date="2019-05-27T03:49:00Z"/>
                <w:rFonts w:eastAsia="游ゴシック" w:cs="Arial"/>
                <w:szCs w:val="18"/>
              </w:rPr>
            </w:pPr>
            <w:ins w:id="25310" w:author=" " w:date="2019-05-27T03:49:00Z">
              <w:r w:rsidRPr="00B74BFE">
                <w:rPr>
                  <w:rFonts w:eastAsia="游ゴシック" w:cs="Arial"/>
                  <w:szCs w:val="18"/>
                </w:rPr>
                <w:t>DC_28A_n257M_UL_28A_n257H</w:t>
              </w:r>
            </w:ins>
          </w:p>
          <w:p w:rsidR="008D612D" w:rsidRPr="00B74BFE" w:rsidRDefault="008D612D" w:rsidP="008D612D">
            <w:pPr>
              <w:pStyle w:val="TAL"/>
              <w:rPr>
                <w:ins w:id="25311" w:author=" " w:date="2019-05-27T03:49:00Z"/>
                <w:rFonts w:eastAsia="游ゴシック" w:cs="Arial"/>
                <w:szCs w:val="18"/>
              </w:rPr>
            </w:pPr>
            <w:ins w:id="25312" w:author=" " w:date="2019-05-27T03:49:00Z">
              <w:r w:rsidRPr="00B74BFE">
                <w:rPr>
                  <w:rFonts w:eastAsia="游ゴシック" w:cs="Arial"/>
                  <w:szCs w:val="18"/>
                </w:rPr>
                <w:t>DC_28A_n257M_UL_28A_n257I</w:t>
              </w:r>
            </w:ins>
          </w:p>
          <w:p w:rsidR="008D612D" w:rsidRPr="00B74BFE" w:rsidRDefault="008D612D" w:rsidP="008D612D">
            <w:pPr>
              <w:pStyle w:val="TAL"/>
              <w:rPr>
                <w:ins w:id="25313" w:author=" " w:date="2019-05-27T03:49:00Z"/>
                <w:rFonts w:eastAsia="游ゴシック" w:cs="Arial"/>
                <w:szCs w:val="18"/>
              </w:rPr>
            </w:pPr>
            <w:ins w:id="25314" w:author=" " w:date="2019-05-27T03:49:00Z">
              <w:r w:rsidRPr="00B74BFE">
                <w:rPr>
                  <w:rFonts w:eastAsia="游ゴシック" w:cs="Arial"/>
                  <w:szCs w:val="18"/>
                </w:rPr>
                <w:t>DC_28A_n257M_UL_28A_n257J</w:t>
              </w:r>
            </w:ins>
          </w:p>
          <w:p w:rsidR="008D612D" w:rsidRPr="00B74BFE" w:rsidRDefault="008D612D" w:rsidP="008D612D">
            <w:pPr>
              <w:pStyle w:val="TAL"/>
              <w:rPr>
                <w:ins w:id="25315" w:author=" " w:date="2019-05-27T03:49:00Z"/>
                <w:rFonts w:eastAsia="游ゴシック" w:cs="Arial"/>
                <w:szCs w:val="18"/>
              </w:rPr>
            </w:pPr>
            <w:ins w:id="25316" w:author=" " w:date="2019-05-27T03:49:00Z">
              <w:r w:rsidRPr="00B74BFE">
                <w:rPr>
                  <w:rFonts w:eastAsia="游ゴシック" w:cs="Arial"/>
                  <w:szCs w:val="18"/>
                </w:rPr>
                <w:t>DC_28A_n257M_UL_28A_n257K</w:t>
              </w:r>
            </w:ins>
          </w:p>
          <w:p w:rsidR="008D612D" w:rsidRPr="008F103D" w:rsidRDefault="008D612D" w:rsidP="008D612D">
            <w:pPr>
              <w:pStyle w:val="TAL"/>
              <w:rPr>
                <w:ins w:id="25317" w:author=" " w:date="2019-05-27T03:48:00Z"/>
              </w:rPr>
            </w:pPr>
            <w:ins w:id="25318" w:author=" " w:date="2019-05-27T03:49:00Z">
              <w:r w:rsidRPr="00B74BFE">
                <w:rPr>
                  <w:rFonts w:eastAsia="游ゴシック" w:cs="Arial"/>
                  <w:szCs w:val="18"/>
                </w:rPr>
                <w:t>DC_28A_n257M_UL_28A_n257L</w:t>
              </w:r>
            </w:ins>
          </w:p>
        </w:tc>
        <w:tc>
          <w:tcPr>
            <w:tcW w:w="259" w:type="pct"/>
            <w:gridSpan w:val="2"/>
            <w:tcBorders>
              <w:top w:val="single" w:sz="4" w:space="0" w:color="auto"/>
              <w:left w:val="single" w:sz="4" w:space="0" w:color="auto"/>
              <w:bottom w:val="single" w:sz="4" w:space="0" w:color="auto"/>
              <w:right w:val="single" w:sz="4" w:space="0" w:color="auto"/>
            </w:tcBorders>
            <w:tcPrChange w:id="25319" w:author=" " w:date="2019-05-27T03:49:00Z">
              <w:tcPr>
                <w:tcW w:w="26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320" w:author=" " w:date="2019-05-27T03:48:00Z"/>
              </w:rPr>
            </w:pPr>
            <w:ins w:id="25321" w:author=" " w:date="2019-05-27T03:49:00Z">
              <w:r w:rsidRPr="00596405">
                <w:rPr>
                  <w:rFonts w:eastAsia="游ゴシック" w:cs="Arial" w:hint="eastAsia"/>
                  <w:szCs w:val="18"/>
                </w:rPr>
                <w:t>Rel-15</w:t>
              </w:r>
            </w:ins>
          </w:p>
        </w:tc>
        <w:tc>
          <w:tcPr>
            <w:tcW w:w="783" w:type="pct"/>
            <w:tcBorders>
              <w:top w:val="single" w:sz="4" w:space="0" w:color="auto"/>
              <w:left w:val="single" w:sz="4" w:space="0" w:color="auto"/>
              <w:bottom w:val="single" w:sz="4" w:space="0" w:color="auto"/>
              <w:right w:val="single" w:sz="4" w:space="0" w:color="auto"/>
            </w:tcBorders>
            <w:vAlign w:val="center"/>
            <w:tcPrChange w:id="25322" w:author=" " w:date="2019-05-27T03:49:00Z">
              <w:tcPr>
                <w:tcW w:w="787"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323" w:author=" " w:date="2019-05-27T03:48:00Z"/>
              </w:rPr>
            </w:pPr>
            <w:ins w:id="25324" w:author=" " w:date="2019-05-27T03:49:00Z">
              <w:r w:rsidRPr="00596405">
                <w:rPr>
                  <w:rFonts w:eastAsia="游ゴシック" w:cs="Arial"/>
                  <w:szCs w:val="18"/>
                </w:rPr>
                <w:t>Yuta Oguma, NTT DOCOMO</w:t>
              </w:r>
            </w:ins>
          </w:p>
        </w:tc>
        <w:tc>
          <w:tcPr>
            <w:tcW w:w="892" w:type="pct"/>
            <w:gridSpan w:val="3"/>
            <w:tcBorders>
              <w:top w:val="single" w:sz="4" w:space="0" w:color="auto"/>
              <w:left w:val="single" w:sz="4" w:space="0" w:color="auto"/>
              <w:bottom w:val="single" w:sz="4" w:space="0" w:color="auto"/>
              <w:right w:val="single" w:sz="4" w:space="0" w:color="auto"/>
            </w:tcBorders>
            <w:vAlign w:val="center"/>
            <w:tcPrChange w:id="25325" w:author=" " w:date="2019-05-27T03:49:00Z">
              <w:tcPr>
                <w:tcW w:w="1048" w:type="pct"/>
                <w:gridSpan w:val="5"/>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326" w:author=" " w:date="2019-05-27T03:48:00Z"/>
              </w:rPr>
            </w:pPr>
          </w:p>
        </w:tc>
        <w:tc>
          <w:tcPr>
            <w:tcW w:w="465" w:type="pct"/>
            <w:gridSpan w:val="2"/>
            <w:tcBorders>
              <w:top w:val="single" w:sz="4" w:space="0" w:color="auto"/>
              <w:left w:val="single" w:sz="4" w:space="0" w:color="auto"/>
              <w:bottom w:val="single" w:sz="4" w:space="0" w:color="auto"/>
              <w:right w:val="single" w:sz="4" w:space="0" w:color="auto"/>
            </w:tcBorders>
            <w:tcPrChange w:id="25327" w:author=" " w:date="2019-05-27T03:49:00Z">
              <w:tcPr>
                <w:tcW w:w="34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328" w:author=" " w:date="2019-05-27T03:48:00Z"/>
              </w:rPr>
            </w:pPr>
            <w:ins w:id="25329" w:author=" " w:date="2019-05-27T03:49:00Z">
              <w:r>
                <w:rPr>
                  <w:rFonts w:hint="eastAsia"/>
                  <w:lang w:eastAsia="ja-JP"/>
                </w:rPr>
                <w:t>no</w:t>
              </w:r>
            </w:ins>
          </w:p>
        </w:tc>
        <w:tc>
          <w:tcPr>
            <w:tcW w:w="465" w:type="pct"/>
            <w:gridSpan w:val="2"/>
            <w:tcBorders>
              <w:top w:val="single" w:sz="4" w:space="0" w:color="auto"/>
              <w:left w:val="single" w:sz="4" w:space="0" w:color="auto"/>
              <w:bottom w:val="single" w:sz="4" w:space="0" w:color="auto"/>
              <w:right w:val="single" w:sz="4" w:space="0" w:color="auto"/>
            </w:tcBorders>
            <w:tcPrChange w:id="25330" w:author=" " w:date="2019-05-27T03:49:00Z">
              <w:tcPr>
                <w:tcW w:w="268" w:type="pct"/>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331" w:author=" " w:date="2019-05-27T03:48:00Z"/>
              </w:rPr>
            </w:pPr>
          </w:p>
        </w:tc>
        <w:tc>
          <w:tcPr>
            <w:tcW w:w="685" w:type="pct"/>
            <w:gridSpan w:val="2"/>
            <w:tcBorders>
              <w:top w:val="single" w:sz="4" w:space="0" w:color="auto"/>
              <w:left w:val="single" w:sz="4" w:space="0" w:color="auto"/>
              <w:bottom w:val="single" w:sz="4" w:space="0" w:color="auto"/>
              <w:right w:val="single" w:sz="4" w:space="0" w:color="auto"/>
            </w:tcBorders>
            <w:vAlign w:val="center"/>
            <w:tcPrChange w:id="25332" w:author=" " w:date="2019-05-27T03:49:00Z">
              <w:tcPr>
                <w:tcW w:w="771"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333" w:author=" " w:date="2019-05-27T03:48:00Z"/>
              </w:rPr>
            </w:pPr>
            <w:ins w:id="25334" w:author=" " w:date="2019-05-27T03:49:00Z">
              <w:r>
                <w:rPr>
                  <w:rFonts w:hint="eastAsia"/>
                  <w:lang w:eastAsia="ja-JP"/>
                </w:rPr>
                <w:t>Ongoing</w:t>
              </w:r>
            </w:ins>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r w:rsidRPr="00BA479C">
              <w:t>DC_28A_n257M_UL_28A_n257M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BA479C">
              <w:rPr>
                <w:rFonts w:hint="eastAsia"/>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r w:rsidRPr="00BA479C">
              <w:t>Yuta Oguma, NTT DOCOMO</w:t>
            </w:r>
          </w:p>
        </w:tc>
        <w:tc>
          <w:tcPr>
            <w:tcW w:w="892" w:type="pct"/>
            <w:gridSpan w:val="3"/>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Pr>
                <w:rFonts w:hint="eastAsia"/>
              </w:rPr>
              <w:t>no</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r>
              <w:rPr>
                <w:rFonts w:hint="eastAsia"/>
              </w:rPr>
              <w:t>Ongoing</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DC_18A_n257D</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DC_18A_n257E</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DC_18A_n257K</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DC_18A_n257L</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lastRenderedPageBreak/>
              <w:t>DC_18A_n257M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DC_41A_n257D</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DC_41A_n257E</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DC_41A_n257K</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DC_41A_n257L</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DC_41C_n257D</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DC_41C_n257E</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DC_41C_n257K</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DC_41C_n257L</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DC_3A_n257M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DC_42A_n257M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DC_42C_n257M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DC_3A_n258B</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R4-1901460</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DC_3A_n258C</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R4-1901460</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DC_3A_n258F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R4-1901460</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DC_3A_n258M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R4-1901460</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DC_7</w:t>
            </w:r>
            <w:r>
              <w:t>A_n258B</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R4-1901461</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lastRenderedPageBreak/>
              <w:t>DC_7</w:t>
            </w:r>
            <w:r>
              <w:t>A_n258C</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R4-1901461</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DC_7</w:t>
            </w:r>
            <w:r>
              <w:t>A_n258F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R4-1901461</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DC_7</w:t>
            </w:r>
            <w:r>
              <w:t>A_n258M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R4-1901461</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DC_28A_ n258B</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R4-1901462</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DC_28A_n258C</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R4-1901462</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DC_28A_n258F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R4-1901462</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DC_28A_n258M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R4-1901462</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DC_12A_n257A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335" w:author=" " w:date="2019-05-27T03:40:00Z"/>
                <w:rFonts w:ascii="Arial" w:hAnsi="Arial" w:cs="Arial"/>
                <w:sz w:val="18"/>
                <w:szCs w:val="18"/>
              </w:rPr>
            </w:pPr>
            <w:ins w:id="25336" w:author=" " w:date="2019-05-27T03:40:00Z">
              <w:r>
                <w:rPr>
                  <w:rFonts w:ascii="Arial" w:hAnsi="Arial" w:cs="Arial"/>
                  <w:sz w:val="18"/>
                  <w:szCs w:val="18"/>
                </w:rPr>
                <w:t>WID: RP-190312</w:t>
              </w:r>
            </w:ins>
          </w:p>
          <w:p w:rsidR="008D612D" w:rsidRPr="00774E9E" w:rsidRDefault="008D612D" w:rsidP="008D612D">
            <w:pPr>
              <w:spacing w:before="100" w:beforeAutospacing="1" w:after="100" w:afterAutospacing="1"/>
              <w:rPr>
                <w:ins w:id="25337" w:author=" " w:date="2019-05-27T03:40:00Z"/>
                <w:rFonts w:ascii="PMingLiU" w:eastAsia="PMingLiU" w:hAnsi="PMingLiU"/>
                <w:sz w:val="18"/>
                <w:szCs w:val="18"/>
              </w:rPr>
            </w:pPr>
            <w:ins w:id="25338" w:author=" " w:date="2019-05-27T03:40: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Pr="00BA479C" w:rsidDel="0050222F" w:rsidRDefault="008D612D" w:rsidP="008D612D">
            <w:pPr>
              <w:spacing w:before="100" w:beforeAutospacing="1" w:after="100" w:afterAutospacing="1"/>
              <w:rPr>
                <w:del w:id="25339" w:author=" " w:date="2019-05-27T03:40:00Z"/>
                <w:rFonts w:ascii="Arial" w:hAnsi="Arial"/>
                <w:sz w:val="18"/>
              </w:rPr>
            </w:pPr>
            <w:ins w:id="25340" w:author=" " w:date="2019-05-27T03:40:00Z">
              <w:r w:rsidRPr="00B677F6">
                <w:rPr>
                  <w:rFonts w:ascii="Arial" w:hAnsi="Arial" w:cs="Arial"/>
                  <w:sz w:val="18"/>
                  <w:szCs w:val="18"/>
                </w:rPr>
                <w:t xml:space="preserve">38.101-3: </w:t>
              </w:r>
              <w:r w:rsidRPr="00774E9E">
                <w:rPr>
                  <w:rFonts w:ascii="Arial" w:hAnsi="Arial" w:cs="Arial"/>
                  <w:sz w:val="18"/>
                  <w:szCs w:val="18"/>
                </w:rPr>
                <w:t>R4-1906221</w:t>
              </w:r>
            </w:ins>
            <w:del w:id="25341" w:author=" " w:date="2019-05-27T03:40:00Z">
              <w:r w:rsidRPr="00BA479C" w:rsidDel="0050222F">
                <w:rPr>
                  <w:rFonts w:ascii="Arial" w:hAnsi="Arial"/>
                  <w:sz w:val="18"/>
                </w:rPr>
                <w:delText>TR37.716-11-11</w:delText>
              </w:r>
              <w:r w:rsidRPr="00BA479C" w:rsidDel="0050222F">
                <w:rPr>
                  <w:rFonts w:ascii="Arial" w:hAnsi="Arial" w:hint="eastAsia"/>
                  <w:sz w:val="18"/>
                </w:rPr>
                <w:delText xml:space="preserve">: </w:delText>
              </w:r>
              <w:r w:rsidRPr="00BA479C" w:rsidDel="0050222F">
                <w:rPr>
                  <w:rFonts w:ascii="Arial" w:hAnsi="Arial"/>
                  <w:sz w:val="18"/>
                </w:rPr>
                <w:delText>R4-1901446</w:delText>
              </w:r>
            </w:del>
          </w:p>
          <w:p w:rsidR="008D612D" w:rsidRPr="008F103D" w:rsidRDefault="008D612D" w:rsidP="008D612D">
            <w:pPr>
              <w:pStyle w:val="TAL"/>
            </w:pPr>
            <w:del w:id="25342" w:author=" " w:date="2019-05-27T03:40:00Z">
              <w:r w:rsidRPr="00BA479C" w:rsidDel="0050222F">
                <w:delText>38.101-3: R4-1900862</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line="165" w:lineRule="atLeast"/>
              <w:rPr>
                <w:rFonts w:ascii="Arial" w:hAnsi="Arial"/>
                <w:sz w:val="18"/>
              </w:rPr>
            </w:pPr>
            <w:r w:rsidRPr="00BA479C">
              <w:rPr>
                <w:rFonts w:ascii="Arial" w:hAnsi="Arial"/>
                <w:sz w:val="18"/>
              </w:rPr>
              <w:t>none</w:t>
            </w:r>
          </w:p>
          <w:p w:rsidR="008D612D" w:rsidRPr="008F103D" w:rsidRDefault="008D612D" w:rsidP="008D612D">
            <w:pPr>
              <w:pStyle w:val="TAL"/>
            </w:pPr>
            <w:r w:rsidRPr="00BA479C">
              <w:t>(Pending approval of Big CR)</w:t>
            </w:r>
          </w:p>
        </w:tc>
      </w:tr>
      <w:tr w:rsidR="008D612D" w:rsidRPr="008F103D" w:rsidTr="004C693F">
        <w:trPr>
          <w:gridBefore w:val="1"/>
          <w:wBefore w:w="6" w:type="pct"/>
          <w:cantSplit/>
          <w:ins w:id="25343" w:author=" " w:date="2019-05-27T03:40:00Z"/>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344" w:author=" " w:date="2019-05-27T03:40:00Z"/>
              </w:rPr>
            </w:pPr>
            <w:ins w:id="25345" w:author=" " w:date="2019-05-27T03:41:00Z">
              <w:r>
                <w:rPr>
                  <w:rFonts w:cs="Arial"/>
                  <w:szCs w:val="18"/>
                </w:rPr>
                <w:t>DC_12A_n260A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346" w:author=" " w:date="2019-05-27T03:40:00Z"/>
              </w:rPr>
            </w:pPr>
            <w:ins w:id="25347" w:author=" " w:date="2019-05-27T03:41:00Z">
              <w:r>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ins w:id="25348" w:author=" " w:date="2019-05-27T03:41:00Z"/>
                <w:sz w:val="18"/>
                <w:szCs w:val="18"/>
              </w:rPr>
            </w:pPr>
            <w:ins w:id="25349" w:author=" " w:date="2019-05-27T03:41:00Z">
              <w:r w:rsidRPr="00105559">
                <w:rPr>
                  <w:rFonts w:ascii="Arial" w:hAnsi="Arial" w:cs="Arial"/>
                  <w:sz w:val="18"/>
                  <w:szCs w:val="18"/>
                </w:rPr>
                <w:t>Sebastian Thalanany</w:t>
              </w:r>
            </w:ins>
          </w:p>
          <w:p w:rsidR="008D612D" w:rsidRPr="00BA479C" w:rsidRDefault="008D612D" w:rsidP="008D612D">
            <w:pPr>
              <w:spacing w:before="100" w:beforeAutospacing="1" w:after="100" w:afterAutospacing="1"/>
              <w:rPr>
                <w:ins w:id="25350" w:author=" " w:date="2019-05-27T03:40:00Z"/>
                <w:rFonts w:ascii="Arial" w:hAnsi="Arial"/>
                <w:sz w:val="18"/>
              </w:rPr>
            </w:pPr>
            <w:ins w:id="25351" w:author=" " w:date="2019-05-27T03:41:00Z">
              <w:r w:rsidRPr="00105559">
                <w:rPr>
                  <w:rFonts w:ascii="Arial" w:hAnsi="Arial" w:cs="Arial"/>
                  <w:sz w:val="18"/>
                  <w:szCs w:val="18"/>
                </w:rPr>
                <w:t>U.S. Cellular</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352" w:author=" " w:date="2019-05-27T03:41:00Z"/>
                <w:rFonts w:ascii="Arial" w:hAnsi="Arial" w:cs="Arial"/>
                <w:sz w:val="18"/>
                <w:szCs w:val="18"/>
              </w:rPr>
            </w:pPr>
            <w:ins w:id="25353" w:author=" " w:date="2019-05-27T03:41:00Z">
              <w:r>
                <w:rPr>
                  <w:rFonts w:ascii="Arial" w:hAnsi="Arial" w:cs="Arial"/>
                  <w:sz w:val="18"/>
                  <w:szCs w:val="18"/>
                </w:rPr>
                <w:t>WID: RP-190312</w:t>
              </w:r>
            </w:ins>
          </w:p>
          <w:p w:rsidR="008D612D" w:rsidRPr="00774E9E" w:rsidRDefault="008D612D" w:rsidP="008D612D">
            <w:pPr>
              <w:spacing w:before="100" w:beforeAutospacing="1" w:after="100" w:afterAutospacing="1"/>
              <w:rPr>
                <w:ins w:id="25354" w:author=" " w:date="2019-05-27T03:41:00Z"/>
                <w:rFonts w:ascii="PMingLiU" w:eastAsia="PMingLiU" w:hAnsi="PMingLiU"/>
                <w:sz w:val="18"/>
                <w:szCs w:val="18"/>
              </w:rPr>
            </w:pPr>
            <w:ins w:id="25355" w:author=" " w:date="2019-05-27T03:41: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Default="008D612D" w:rsidP="008D612D">
            <w:pPr>
              <w:spacing w:before="100" w:beforeAutospacing="1" w:after="100" w:afterAutospacing="1"/>
              <w:rPr>
                <w:ins w:id="25356" w:author=" " w:date="2019-05-27T03:40:00Z"/>
                <w:rFonts w:ascii="Arial" w:hAnsi="Arial" w:cs="Arial"/>
                <w:sz w:val="18"/>
                <w:szCs w:val="18"/>
              </w:rPr>
            </w:pPr>
            <w:ins w:id="25357" w:author=" " w:date="2019-05-27T03:41:00Z">
              <w:r w:rsidRPr="00B677F6">
                <w:rPr>
                  <w:rFonts w:ascii="Arial" w:hAnsi="Arial" w:cs="Arial"/>
                  <w:sz w:val="18"/>
                  <w:szCs w:val="18"/>
                </w:rPr>
                <w:t xml:space="preserve">38.101-3: </w:t>
              </w:r>
              <w:r w:rsidRPr="00774E9E">
                <w:rPr>
                  <w:rFonts w:ascii="Arial" w:hAnsi="Arial" w:cs="Arial"/>
                  <w:sz w:val="18"/>
                  <w:szCs w:val="18"/>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358" w:author=" " w:date="2019-05-27T03:40:00Z"/>
              </w:rPr>
            </w:pPr>
            <w:ins w:id="25359" w:author=" " w:date="2019-05-27T03:41:00Z">
              <w:r w:rsidRPr="00B677F6">
                <w:rPr>
                  <w:rFonts w:ascii="Times New Roman" w:hAnsi="Times New Roman"/>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360" w:author=" " w:date="2019-05-27T03:40:00Z"/>
              </w:rPr>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361" w:author=" " w:date="2019-05-27T03:41:00Z"/>
                <w:sz w:val="18"/>
                <w:szCs w:val="18"/>
              </w:rPr>
            </w:pPr>
            <w:ins w:id="25362" w:author=" " w:date="2019-05-27T03:41:00Z">
              <w:r>
                <w:rPr>
                  <w:sz w:val="18"/>
                  <w:szCs w:val="18"/>
                </w:rPr>
                <w:t>none</w:t>
              </w:r>
            </w:ins>
          </w:p>
          <w:p w:rsidR="008D612D" w:rsidRPr="00BA479C" w:rsidRDefault="008D612D" w:rsidP="008D612D">
            <w:pPr>
              <w:spacing w:before="100" w:beforeAutospacing="1" w:after="100" w:afterAutospacing="1" w:line="165" w:lineRule="atLeast"/>
              <w:rPr>
                <w:ins w:id="25363" w:author=" " w:date="2019-05-27T03:40:00Z"/>
                <w:rFonts w:ascii="Arial" w:hAnsi="Arial"/>
                <w:sz w:val="18"/>
              </w:rPr>
            </w:pPr>
            <w:ins w:id="25364" w:author=" " w:date="2019-05-27T03:41:00Z">
              <w:r>
                <w:rPr>
                  <w:sz w:val="18"/>
                  <w:szCs w:val="18"/>
                </w:rPr>
                <w:t>(</w:t>
              </w:r>
              <w:r w:rsidRPr="00B677F6">
                <w:rPr>
                  <w:sz w:val="18"/>
                  <w:szCs w:val="18"/>
                </w:rPr>
                <w:t>Pending approval of Big CR</w:t>
              </w:r>
              <w:r>
                <w:rPr>
                  <w:sz w:val="18"/>
                  <w:szCs w:val="18"/>
                </w:rPr>
                <w:t>)</w:t>
              </w:r>
            </w:ins>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DC_12A_n261A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365" w:author=" " w:date="2019-05-27T03:41:00Z"/>
                <w:rFonts w:ascii="Arial" w:hAnsi="Arial" w:cs="Arial"/>
                <w:sz w:val="18"/>
                <w:szCs w:val="18"/>
              </w:rPr>
            </w:pPr>
            <w:ins w:id="25366" w:author=" " w:date="2019-05-27T03:41:00Z">
              <w:r>
                <w:rPr>
                  <w:rFonts w:ascii="Arial" w:hAnsi="Arial" w:cs="Arial"/>
                  <w:sz w:val="18"/>
                  <w:szCs w:val="18"/>
                </w:rPr>
                <w:t>WID: RP-190312</w:t>
              </w:r>
            </w:ins>
          </w:p>
          <w:p w:rsidR="008D612D" w:rsidRPr="00774E9E" w:rsidRDefault="008D612D" w:rsidP="008D612D">
            <w:pPr>
              <w:spacing w:before="100" w:beforeAutospacing="1" w:after="100" w:afterAutospacing="1"/>
              <w:rPr>
                <w:ins w:id="25367" w:author=" " w:date="2019-05-27T03:41:00Z"/>
                <w:rFonts w:ascii="PMingLiU" w:eastAsia="PMingLiU" w:hAnsi="PMingLiU"/>
                <w:sz w:val="18"/>
                <w:szCs w:val="18"/>
              </w:rPr>
            </w:pPr>
            <w:ins w:id="25368" w:author=" " w:date="2019-05-27T03:41: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Pr="00BA479C" w:rsidDel="00AB6829" w:rsidRDefault="008D612D" w:rsidP="008D612D">
            <w:pPr>
              <w:spacing w:before="100" w:beforeAutospacing="1" w:after="100" w:afterAutospacing="1"/>
              <w:rPr>
                <w:del w:id="25369" w:author=" " w:date="2019-05-27T03:41:00Z"/>
                <w:rFonts w:ascii="Arial" w:hAnsi="Arial"/>
                <w:sz w:val="18"/>
              </w:rPr>
            </w:pPr>
            <w:ins w:id="25370" w:author=" " w:date="2019-05-27T03:41:00Z">
              <w:r w:rsidRPr="00B677F6">
                <w:rPr>
                  <w:rFonts w:ascii="Arial" w:hAnsi="Arial" w:cs="Arial"/>
                  <w:sz w:val="18"/>
                  <w:szCs w:val="18"/>
                </w:rPr>
                <w:t xml:space="preserve">38.101-3: </w:t>
              </w:r>
              <w:r w:rsidRPr="00774E9E">
                <w:rPr>
                  <w:rFonts w:ascii="Arial" w:hAnsi="Arial" w:cs="Arial"/>
                  <w:sz w:val="18"/>
                  <w:szCs w:val="18"/>
                </w:rPr>
                <w:t>R4-1906221</w:t>
              </w:r>
            </w:ins>
            <w:del w:id="25371" w:author=" " w:date="2019-05-27T03:41:00Z">
              <w:r w:rsidRPr="00BA479C" w:rsidDel="00AB6829">
                <w:rPr>
                  <w:rFonts w:ascii="Arial" w:hAnsi="Arial"/>
                  <w:sz w:val="18"/>
                </w:rPr>
                <w:delText>TR37.716-11-11</w:delText>
              </w:r>
              <w:r w:rsidRPr="00BA479C" w:rsidDel="00AB6829">
                <w:rPr>
                  <w:rFonts w:ascii="Arial" w:hAnsi="Arial" w:hint="eastAsia"/>
                  <w:sz w:val="18"/>
                </w:rPr>
                <w:delText xml:space="preserve">: </w:delText>
              </w:r>
              <w:r w:rsidRPr="00BA479C" w:rsidDel="00AB6829">
                <w:rPr>
                  <w:rFonts w:ascii="Arial" w:hAnsi="Arial"/>
                  <w:sz w:val="18"/>
                </w:rPr>
                <w:delText>R4-1901446</w:delText>
              </w:r>
            </w:del>
          </w:p>
          <w:p w:rsidR="008D612D" w:rsidRPr="008F103D" w:rsidRDefault="008D612D" w:rsidP="008D612D">
            <w:pPr>
              <w:pStyle w:val="TAL"/>
            </w:pPr>
            <w:del w:id="25372" w:author=" " w:date="2019-05-27T03:41:00Z">
              <w:r w:rsidRPr="00BA479C" w:rsidDel="00AB6829">
                <w:delText>38.101-3: R4-1900862</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line="165" w:lineRule="atLeast"/>
              <w:rPr>
                <w:rFonts w:ascii="Arial" w:hAnsi="Arial"/>
                <w:sz w:val="18"/>
              </w:rPr>
            </w:pPr>
            <w:r w:rsidRPr="00BA479C">
              <w:rPr>
                <w:rFonts w:ascii="Arial" w:hAnsi="Arial"/>
                <w:sz w:val="18"/>
              </w:rPr>
              <w:t>none</w:t>
            </w:r>
          </w:p>
          <w:p w:rsidR="008D612D" w:rsidRPr="008F103D" w:rsidRDefault="008D612D" w:rsidP="008D612D">
            <w:pPr>
              <w:pStyle w:val="TAL"/>
            </w:pPr>
            <w:r w:rsidRPr="00BA479C">
              <w:t>(Pending approval of Big CR)</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DC_71A_n257A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373" w:author=" " w:date="2019-05-27T03:44:00Z"/>
                <w:rFonts w:ascii="Arial" w:hAnsi="Arial" w:cs="Arial"/>
                <w:sz w:val="18"/>
                <w:szCs w:val="18"/>
              </w:rPr>
            </w:pPr>
            <w:ins w:id="25374" w:author=" " w:date="2019-05-27T03:44:00Z">
              <w:r>
                <w:rPr>
                  <w:rFonts w:ascii="Arial" w:hAnsi="Arial" w:cs="Arial"/>
                  <w:sz w:val="18"/>
                  <w:szCs w:val="18"/>
                </w:rPr>
                <w:t>WID: RP-190312</w:t>
              </w:r>
            </w:ins>
          </w:p>
          <w:p w:rsidR="008D612D" w:rsidRPr="00774E9E" w:rsidRDefault="008D612D" w:rsidP="008D612D">
            <w:pPr>
              <w:spacing w:before="100" w:beforeAutospacing="1" w:after="100" w:afterAutospacing="1"/>
              <w:rPr>
                <w:ins w:id="25375" w:author=" " w:date="2019-05-27T03:44:00Z"/>
                <w:rFonts w:ascii="PMingLiU" w:eastAsia="PMingLiU" w:hAnsi="PMingLiU"/>
                <w:sz w:val="18"/>
                <w:szCs w:val="18"/>
              </w:rPr>
            </w:pPr>
            <w:ins w:id="25376" w:author=" " w:date="2019-05-27T03:44: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Pr="00BA479C" w:rsidDel="00393BAF" w:rsidRDefault="008D612D" w:rsidP="008D612D">
            <w:pPr>
              <w:spacing w:before="100" w:beforeAutospacing="1" w:after="100" w:afterAutospacing="1"/>
              <w:rPr>
                <w:del w:id="25377" w:author=" " w:date="2019-05-27T03:44:00Z"/>
                <w:rFonts w:ascii="Arial" w:hAnsi="Arial"/>
                <w:sz w:val="18"/>
              </w:rPr>
            </w:pPr>
            <w:ins w:id="25378" w:author=" " w:date="2019-05-27T03:44:00Z">
              <w:r w:rsidRPr="00B677F6">
                <w:rPr>
                  <w:rFonts w:ascii="Arial" w:hAnsi="Arial" w:cs="Arial"/>
                  <w:sz w:val="18"/>
                  <w:szCs w:val="18"/>
                </w:rPr>
                <w:t xml:space="preserve">38.101-3: </w:t>
              </w:r>
              <w:r w:rsidRPr="00774E9E">
                <w:rPr>
                  <w:rFonts w:ascii="Arial" w:hAnsi="Arial" w:cs="Arial"/>
                  <w:sz w:val="18"/>
                  <w:szCs w:val="18"/>
                </w:rPr>
                <w:t>R4-1906221</w:t>
              </w:r>
            </w:ins>
            <w:del w:id="25379" w:author=" " w:date="2019-05-27T03:44:00Z">
              <w:r w:rsidRPr="00BA479C" w:rsidDel="00393BAF">
                <w:rPr>
                  <w:rFonts w:ascii="Arial" w:hAnsi="Arial"/>
                  <w:sz w:val="18"/>
                </w:rPr>
                <w:delText>TR37.716-11-11</w:delText>
              </w:r>
              <w:r w:rsidRPr="00BA479C" w:rsidDel="00393BAF">
                <w:rPr>
                  <w:rFonts w:ascii="Arial" w:hAnsi="Arial" w:hint="eastAsia"/>
                  <w:sz w:val="18"/>
                </w:rPr>
                <w:delText xml:space="preserve">: </w:delText>
              </w:r>
              <w:r w:rsidRPr="00BA479C" w:rsidDel="00393BAF">
                <w:rPr>
                  <w:rFonts w:ascii="Arial" w:hAnsi="Arial"/>
                  <w:sz w:val="18"/>
                </w:rPr>
                <w:delText>R4-1901448</w:delText>
              </w:r>
            </w:del>
          </w:p>
          <w:p w:rsidR="008D612D" w:rsidRPr="008F103D" w:rsidRDefault="008D612D" w:rsidP="008D612D">
            <w:pPr>
              <w:pStyle w:val="TAL"/>
            </w:pPr>
            <w:del w:id="25380" w:author=" " w:date="2019-05-27T03:44:00Z">
              <w:r w:rsidRPr="00BA479C" w:rsidDel="00393BAF">
                <w:delText>38.101-3: R4-1900862</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line="165" w:lineRule="atLeast"/>
              <w:rPr>
                <w:rFonts w:ascii="Arial" w:hAnsi="Arial"/>
                <w:sz w:val="18"/>
              </w:rPr>
            </w:pPr>
            <w:r w:rsidRPr="00BA479C">
              <w:rPr>
                <w:rFonts w:ascii="Arial" w:hAnsi="Arial"/>
                <w:sz w:val="18"/>
              </w:rPr>
              <w:t>none</w:t>
            </w:r>
          </w:p>
          <w:p w:rsidR="008D612D" w:rsidRPr="008F103D" w:rsidRDefault="008D612D" w:rsidP="008D612D">
            <w:pPr>
              <w:pStyle w:val="TAL"/>
            </w:pPr>
            <w:r w:rsidRPr="00BA479C">
              <w:t>(Pending approval of Big CR)</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lastRenderedPageBreak/>
              <w:t>DC_71A_n260A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381" w:author=" " w:date="2019-05-27T03:45:00Z"/>
                <w:rFonts w:ascii="Arial" w:hAnsi="Arial" w:cs="Arial"/>
                <w:sz w:val="18"/>
                <w:szCs w:val="18"/>
              </w:rPr>
            </w:pPr>
            <w:ins w:id="25382" w:author=" " w:date="2019-05-27T03:45:00Z">
              <w:r>
                <w:rPr>
                  <w:rFonts w:ascii="Arial" w:hAnsi="Arial" w:cs="Arial"/>
                  <w:sz w:val="18"/>
                  <w:szCs w:val="18"/>
                </w:rPr>
                <w:t>WID: RP-190312</w:t>
              </w:r>
            </w:ins>
          </w:p>
          <w:p w:rsidR="008D612D" w:rsidRPr="00774E9E" w:rsidRDefault="008D612D" w:rsidP="008D612D">
            <w:pPr>
              <w:spacing w:before="100" w:beforeAutospacing="1" w:after="100" w:afterAutospacing="1"/>
              <w:rPr>
                <w:ins w:id="25383" w:author=" " w:date="2019-05-27T03:45:00Z"/>
                <w:rFonts w:ascii="PMingLiU" w:eastAsia="PMingLiU" w:hAnsi="PMingLiU"/>
                <w:sz w:val="18"/>
                <w:szCs w:val="18"/>
              </w:rPr>
            </w:pPr>
            <w:ins w:id="25384" w:author=" " w:date="2019-05-27T03:45: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Pr="00BA479C" w:rsidDel="00393BAF" w:rsidRDefault="008D612D" w:rsidP="008D612D">
            <w:pPr>
              <w:spacing w:before="100" w:beforeAutospacing="1" w:after="100" w:afterAutospacing="1"/>
              <w:rPr>
                <w:del w:id="25385" w:author=" " w:date="2019-05-27T03:45:00Z"/>
                <w:rFonts w:ascii="Arial" w:hAnsi="Arial"/>
                <w:sz w:val="18"/>
              </w:rPr>
            </w:pPr>
            <w:ins w:id="25386" w:author=" " w:date="2019-05-27T03:45:00Z">
              <w:r w:rsidRPr="00B677F6">
                <w:rPr>
                  <w:rFonts w:ascii="Arial" w:hAnsi="Arial" w:cs="Arial"/>
                  <w:sz w:val="18"/>
                  <w:szCs w:val="18"/>
                </w:rPr>
                <w:t xml:space="preserve">38.101-3: </w:t>
              </w:r>
              <w:r w:rsidRPr="00774E9E">
                <w:rPr>
                  <w:rFonts w:ascii="Arial" w:hAnsi="Arial" w:cs="Arial"/>
                  <w:sz w:val="18"/>
                  <w:szCs w:val="18"/>
                </w:rPr>
                <w:t>R4-1906221</w:t>
              </w:r>
            </w:ins>
            <w:del w:id="25387" w:author=" " w:date="2019-05-27T03:45:00Z">
              <w:r w:rsidRPr="00BA479C" w:rsidDel="00393BAF">
                <w:rPr>
                  <w:rFonts w:ascii="Arial" w:hAnsi="Arial"/>
                  <w:sz w:val="18"/>
                </w:rPr>
                <w:delText>TR37.716-11-11</w:delText>
              </w:r>
              <w:r w:rsidRPr="00BA479C" w:rsidDel="00393BAF">
                <w:rPr>
                  <w:rFonts w:ascii="Arial" w:hAnsi="Arial" w:hint="eastAsia"/>
                  <w:sz w:val="18"/>
                </w:rPr>
                <w:delText xml:space="preserve">: </w:delText>
              </w:r>
              <w:r w:rsidRPr="00BA479C" w:rsidDel="00393BAF">
                <w:rPr>
                  <w:rFonts w:ascii="Arial" w:hAnsi="Arial"/>
                  <w:sz w:val="18"/>
                </w:rPr>
                <w:delText>R4-1901449</w:delText>
              </w:r>
            </w:del>
          </w:p>
          <w:p w:rsidR="008D612D" w:rsidRPr="008F103D" w:rsidRDefault="008D612D" w:rsidP="008D612D">
            <w:pPr>
              <w:pStyle w:val="TAL"/>
            </w:pPr>
            <w:del w:id="25388" w:author=" " w:date="2019-05-27T03:45:00Z">
              <w:r w:rsidRPr="00BA479C" w:rsidDel="00393BAF">
                <w:delText>38.101-3: R4-1900862</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line="165" w:lineRule="atLeast"/>
              <w:rPr>
                <w:rFonts w:ascii="Arial" w:hAnsi="Arial"/>
                <w:sz w:val="18"/>
              </w:rPr>
            </w:pPr>
            <w:r w:rsidRPr="00BA479C">
              <w:rPr>
                <w:rFonts w:ascii="Arial" w:hAnsi="Arial"/>
                <w:sz w:val="18"/>
              </w:rPr>
              <w:t>none</w:t>
            </w:r>
          </w:p>
          <w:p w:rsidR="008D612D" w:rsidRPr="008F103D" w:rsidRDefault="008D612D" w:rsidP="008D612D">
            <w:pPr>
              <w:pStyle w:val="TAL"/>
            </w:pPr>
            <w:r w:rsidRPr="00BA479C">
              <w:t>(Pending approval of Big CR)</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DC_71A_n261A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389" w:author=" " w:date="2019-05-27T03:45:00Z"/>
                <w:rFonts w:ascii="Arial" w:hAnsi="Arial" w:cs="Arial"/>
                <w:sz w:val="18"/>
                <w:szCs w:val="18"/>
              </w:rPr>
            </w:pPr>
            <w:ins w:id="25390" w:author=" " w:date="2019-05-27T03:45:00Z">
              <w:r>
                <w:rPr>
                  <w:rFonts w:ascii="Arial" w:hAnsi="Arial" w:cs="Arial"/>
                  <w:sz w:val="18"/>
                  <w:szCs w:val="18"/>
                </w:rPr>
                <w:t>WID: RP-190312</w:t>
              </w:r>
            </w:ins>
          </w:p>
          <w:p w:rsidR="008D612D" w:rsidRPr="00774E9E" w:rsidRDefault="008D612D" w:rsidP="008D612D">
            <w:pPr>
              <w:spacing w:before="100" w:beforeAutospacing="1" w:after="100" w:afterAutospacing="1"/>
              <w:rPr>
                <w:ins w:id="25391" w:author=" " w:date="2019-05-27T03:45:00Z"/>
                <w:rFonts w:ascii="PMingLiU" w:eastAsia="PMingLiU" w:hAnsi="PMingLiU"/>
                <w:sz w:val="18"/>
                <w:szCs w:val="18"/>
              </w:rPr>
            </w:pPr>
            <w:ins w:id="25392" w:author=" " w:date="2019-05-27T03:45: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Pr="00BA479C" w:rsidDel="00393BAF" w:rsidRDefault="008D612D" w:rsidP="008D612D">
            <w:pPr>
              <w:spacing w:before="100" w:beforeAutospacing="1" w:after="100" w:afterAutospacing="1"/>
              <w:rPr>
                <w:del w:id="25393" w:author=" " w:date="2019-05-27T03:45:00Z"/>
                <w:rFonts w:ascii="Arial" w:hAnsi="Arial"/>
                <w:sz w:val="18"/>
              </w:rPr>
            </w:pPr>
            <w:ins w:id="25394" w:author=" " w:date="2019-05-27T03:45:00Z">
              <w:r w:rsidRPr="00B677F6">
                <w:rPr>
                  <w:rFonts w:ascii="Arial" w:hAnsi="Arial" w:cs="Arial"/>
                  <w:sz w:val="18"/>
                  <w:szCs w:val="18"/>
                </w:rPr>
                <w:t xml:space="preserve">38.101-3: </w:t>
              </w:r>
              <w:r w:rsidRPr="00774E9E">
                <w:rPr>
                  <w:rFonts w:ascii="Arial" w:hAnsi="Arial" w:cs="Arial"/>
                  <w:sz w:val="18"/>
                  <w:szCs w:val="18"/>
                </w:rPr>
                <w:t>R4-1906221</w:t>
              </w:r>
            </w:ins>
            <w:del w:id="25395" w:author=" " w:date="2019-05-27T03:45:00Z">
              <w:r w:rsidRPr="00BA479C" w:rsidDel="00393BAF">
                <w:rPr>
                  <w:rFonts w:ascii="Arial" w:hAnsi="Arial"/>
                  <w:sz w:val="18"/>
                </w:rPr>
                <w:delText>TR37.716-11-11</w:delText>
              </w:r>
              <w:r w:rsidRPr="00BA479C" w:rsidDel="00393BAF">
                <w:rPr>
                  <w:rFonts w:ascii="Arial" w:hAnsi="Arial" w:hint="eastAsia"/>
                  <w:sz w:val="18"/>
                </w:rPr>
                <w:delText xml:space="preserve">: </w:delText>
              </w:r>
              <w:r w:rsidRPr="00BA479C" w:rsidDel="00393BAF">
                <w:rPr>
                  <w:rFonts w:ascii="Arial" w:hAnsi="Arial"/>
                  <w:sz w:val="18"/>
                </w:rPr>
                <w:delText>R4-1901447</w:delText>
              </w:r>
            </w:del>
          </w:p>
          <w:p w:rsidR="008D612D" w:rsidRPr="008F103D" w:rsidRDefault="008D612D" w:rsidP="008D612D">
            <w:pPr>
              <w:pStyle w:val="TAL"/>
            </w:pPr>
            <w:del w:id="25396" w:author=" " w:date="2019-05-27T03:45:00Z">
              <w:r w:rsidRPr="00BA479C" w:rsidDel="00393BAF">
                <w:delText>38.101-3: R4-1900862</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line="165" w:lineRule="atLeast"/>
              <w:rPr>
                <w:rFonts w:ascii="Arial" w:hAnsi="Arial"/>
                <w:sz w:val="18"/>
              </w:rPr>
            </w:pPr>
            <w:r w:rsidRPr="00BA479C">
              <w:rPr>
                <w:rFonts w:ascii="Arial" w:hAnsi="Arial"/>
                <w:sz w:val="18"/>
              </w:rPr>
              <w:t>none</w:t>
            </w:r>
          </w:p>
          <w:p w:rsidR="008D612D" w:rsidRPr="008F103D" w:rsidRDefault="008D612D" w:rsidP="008D612D">
            <w:pPr>
              <w:pStyle w:val="TAL"/>
            </w:pPr>
            <w:r w:rsidRPr="00BA479C">
              <w:t>(Pending approval of Big CR)</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DC_12A_n258A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397" w:author=" " w:date="2019-05-27T03:40:00Z"/>
                <w:rFonts w:ascii="Arial" w:hAnsi="Arial" w:cs="Arial"/>
                <w:sz w:val="18"/>
                <w:szCs w:val="18"/>
              </w:rPr>
            </w:pPr>
            <w:ins w:id="25398" w:author=" " w:date="2019-05-27T03:40:00Z">
              <w:r>
                <w:rPr>
                  <w:rFonts w:ascii="Arial" w:hAnsi="Arial" w:cs="Arial"/>
                  <w:sz w:val="18"/>
                  <w:szCs w:val="18"/>
                </w:rPr>
                <w:t>WID: RP-190312</w:t>
              </w:r>
            </w:ins>
          </w:p>
          <w:p w:rsidR="008D612D" w:rsidRPr="00774E9E" w:rsidRDefault="008D612D" w:rsidP="008D612D">
            <w:pPr>
              <w:spacing w:before="100" w:beforeAutospacing="1" w:after="100" w:afterAutospacing="1"/>
              <w:rPr>
                <w:ins w:id="25399" w:author=" " w:date="2019-05-27T03:40:00Z"/>
                <w:rFonts w:ascii="PMingLiU" w:eastAsia="PMingLiU" w:hAnsi="PMingLiU"/>
                <w:sz w:val="18"/>
                <w:szCs w:val="18"/>
              </w:rPr>
            </w:pPr>
            <w:ins w:id="25400" w:author=" " w:date="2019-05-27T03:40: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Pr="008F103D" w:rsidRDefault="008D612D" w:rsidP="008D612D">
            <w:pPr>
              <w:pStyle w:val="TAL"/>
            </w:pPr>
            <w:ins w:id="25401" w:author=" " w:date="2019-05-27T03:40:00Z">
              <w:r w:rsidRPr="00B677F6">
                <w:rPr>
                  <w:rFonts w:cs="Arial"/>
                  <w:szCs w:val="18"/>
                </w:rPr>
                <w:t xml:space="preserve">38.101-3: </w:t>
              </w:r>
              <w:r w:rsidRPr="00774E9E">
                <w:rPr>
                  <w:rFonts w:cs="Arial"/>
                  <w:szCs w:val="18"/>
                </w:rPr>
                <w:t>R4-1906221</w:t>
              </w:r>
            </w:ins>
            <w:del w:id="25402" w:author=" " w:date="2019-05-27T03:40:00Z">
              <w:r w:rsidRPr="00BA479C" w:rsidDel="00AB6829">
                <w:delText>Approved WID: RP-182567</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403" w:author=" " w:date="2019-05-27T03:42:00Z"/>
                <w:sz w:val="18"/>
                <w:szCs w:val="18"/>
              </w:rPr>
            </w:pPr>
            <w:ins w:id="25404" w:author=" " w:date="2019-05-27T03:42:00Z">
              <w:r>
                <w:rPr>
                  <w:sz w:val="18"/>
                  <w:szCs w:val="18"/>
                </w:rPr>
                <w:t>none</w:t>
              </w:r>
            </w:ins>
          </w:p>
          <w:p w:rsidR="008D612D" w:rsidRPr="008F103D" w:rsidRDefault="008D612D" w:rsidP="008D612D">
            <w:pPr>
              <w:pStyle w:val="TAL"/>
            </w:pPr>
            <w:ins w:id="25405" w:author=" " w:date="2019-05-27T03:42:00Z">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del w:id="25406" w:author=" " w:date="2019-05-27T03:42:00Z">
              <w:r w:rsidRPr="00BA479C" w:rsidDel="00193EFB">
                <w:delText>ongoing</w:delText>
              </w:r>
            </w:del>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DC_71A_n258A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407" w:author=" " w:date="2019-05-27T03:45:00Z"/>
                <w:rFonts w:ascii="Arial" w:hAnsi="Arial" w:cs="Arial"/>
                <w:sz w:val="18"/>
                <w:szCs w:val="18"/>
              </w:rPr>
            </w:pPr>
            <w:ins w:id="25408" w:author=" " w:date="2019-05-27T03:45:00Z">
              <w:r>
                <w:rPr>
                  <w:rFonts w:ascii="Arial" w:hAnsi="Arial" w:cs="Arial"/>
                  <w:sz w:val="18"/>
                  <w:szCs w:val="18"/>
                </w:rPr>
                <w:t>WID: RP-190312</w:t>
              </w:r>
            </w:ins>
          </w:p>
          <w:p w:rsidR="008D612D" w:rsidRPr="00774E9E" w:rsidRDefault="008D612D" w:rsidP="008D612D">
            <w:pPr>
              <w:spacing w:before="100" w:beforeAutospacing="1" w:after="100" w:afterAutospacing="1"/>
              <w:rPr>
                <w:ins w:id="25409" w:author=" " w:date="2019-05-27T03:45:00Z"/>
                <w:rFonts w:ascii="PMingLiU" w:eastAsia="PMingLiU" w:hAnsi="PMingLiU"/>
                <w:sz w:val="18"/>
                <w:szCs w:val="18"/>
              </w:rPr>
            </w:pPr>
            <w:ins w:id="25410" w:author=" " w:date="2019-05-27T03:45: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Pr="008F103D" w:rsidRDefault="008D612D" w:rsidP="008D612D">
            <w:pPr>
              <w:pStyle w:val="TAL"/>
            </w:pPr>
            <w:ins w:id="25411" w:author=" " w:date="2019-05-27T03:45:00Z">
              <w:r w:rsidRPr="00B677F6">
                <w:rPr>
                  <w:rFonts w:cs="Arial"/>
                  <w:szCs w:val="18"/>
                </w:rPr>
                <w:t xml:space="preserve">38.101-3: </w:t>
              </w:r>
              <w:r w:rsidRPr="00774E9E">
                <w:rPr>
                  <w:rFonts w:cs="Arial"/>
                  <w:szCs w:val="18"/>
                </w:rPr>
                <w:t>R4-1906221</w:t>
              </w:r>
            </w:ins>
            <w:del w:id="25412" w:author=" " w:date="2019-05-27T03:45:00Z">
              <w:r w:rsidRPr="00BA479C" w:rsidDel="00393BAF">
                <w:delText>Approved WID: RP-182567</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413" w:author=" " w:date="2019-05-27T03:42:00Z"/>
                <w:sz w:val="18"/>
                <w:szCs w:val="18"/>
              </w:rPr>
            </w:pPr>
            <w:ins w:id="25414" w:author=" " w:date="2019-05-27T03:42:00Z">
              <w:r>
                <w:rPr>
                  <w:sz w:val="18"/>
                  <w:szCs w:val="18"/>
                </w:rPr>
                <w:t>none</w:t>
              </w:r>
            </w:ins>
          </w:p>
          <w:p w:rsidR="008D612D" w:rsidRPr="008F103D" w:rsidRDefault="008D612D" w:rsidP="008D612D">
            <w:pPr>
              <w:pStyle w:val="TAL"/>
            </w:pPr>
            <w:ins w:id="25415" w:author=" " w:date="2019-05-27T03:42:00Z">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del w:id="25416" w:author=" " w:date="2019-05-27T03:42:00Z">
              <w:r w:rsidRPr="00BA479C" w:rsidDel="00193EFB">
                <w:delText>ongoing</w:delText>
              </w:r>
            </w:del>
          </w:p>
        </w:tc>
      </w:tr>
      <w:tr w:rsidR="008D612D" w:rsidRPr="008F103D" w:rsidTr="004C693F">
        <w:trPr>
          <w:gridBefore w:val="1"/>
          <w:wBefore w:w="6" w:type="pct"/>
          <w:cantSplit/>
          <w:ins w:id="25417" w:author=" " w:date="2019-05-27T03:41:00Z"/>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418" w:author=" " w:date="2019-05-27T03:41:00Z"/>
              </w:rPr>
            </w:pPr>
            <w:ins w:id="25419" w:author=" " w:date="2019-05-27T03:41:00Z">
              <w:r>
                <w:rPr>
                  <w:rFonts w:cs="Arial"/>
                  <w:szCs w:val="18"/>
                </w:rPr>
                <w:t>DC_2A_n257A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420" w:author=" " w:date="2019-05-27T03:41:00Z"/>
              </w:rPr>
            </w:pPr>
            <w:ins w:id="25421" w:author=" " w:date="2019-05-27T03:41:00Z">
              <w:r>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ins w:id="25422" w:author=" " w:date="2019-05-27T03:41:00Z"/>
                <w:sz w:val="18"/>
                <w:szCs w:val="18"/>
              </w:rPr>
            </w:pPr>
            <w:ins w:id="25423" w:author=" " w:date="2019-05-27T03:41:00Z">
              <w:r w:rsidRPr="00105559">
                <w:rPr>
                  <w:rFonts w:ascii="Arial" w:hAnsi="Arial" w:cs="Arial"/>
                  <w:sz w:val="18"/>
                  <w:szCs w:val="18"/>
                </w:rPr>
                <w:t>Sebastian Thalanany</w:t>
              </w:r>
            </w:ins>
          </w:p>
          <w:p w:rsidR="008D612D" w:rsidRPr="00BA479C" w:rsidRDefault="008D612D" w:rsidP="008D612D">
            <w:pPr>
              <w:spacing w:before="100" w:beforeAutospacing="1" w:after="100" w:afterAutospacing="1"/>
              <w:rPr>
                <w:ins w:id="25424" w:author=" " w:date="2019-05-27T03:41:00Z"/>
                <w:rFonts w:ascii="Arial" w:hAnsi="Arial"/>
                <w:sz w:val="18"/>
              </w:rPr>
            </w:pPr>
            <w:ins w:id="25425" w:author=" " w:date="2019-05-27T03:41:00Z">
              <w:r w:rsidRPr="00105559">
                <w:rPr>
                  <w:rFonts w:ascii="Arial" w:hAnsi="Arial" w:cs="Arial"/>
                  <w:sz w:val="18"/>
                  <w:szCs w:val="18"/>
                </w:rPr>
                <w:t>U.S. Cellular</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426" w:author=" " w:date="2019-05-27T03:41:00Z"/>
                <w:rFonts w:ascii="Arial" w:hAnsi="Arial" w:cs="Arial"/>
                <w:sz w:val="18"/>
                <w:szCs w:val="18"/>
              </w:rPr>
            </w:pPr>
            <w:ins w:id="25427" w:author=" " w:date="2019-05-27T03:41:00Z">
              <w:r>
                <w:rPr>
                  <w:rFonts w:ascii="Arial" w:hAnsi="Arial" w:cs="Arial"/>
                  <w:sz w:val="18"/>
                  <w:szCs w:val="18"/>
                </w:rPr>
                <w:t>WID: RP-190312</w:t>
              </w:r>
            </w:ins>
          </w:p>
          <w:p w:rsidR="008D612D" w:rsidRPr="00774E9E" w:rsidRDefault="008D612D" w:rsidP="008D612D">
            <w:pPr>
              <w:spacing w:before="100" w:beforeAutospacing="1" w:after="100" w:afterAutospacing="1"/>
              <w:rPr>
                <w:ins w:id="25428" w:author=" " w:date="2019-05-27T03:41:00Z"/>
                <w:rFonts w:ascii="PMingLiU" w:eastAsia="PMingLiU" w:hAnsi="PMingLiU"/>
                <w:sz w:val="18"/>
                <w:szCs w:val="18"/>
              </w:rPr>
            </w:pPr>
            <w:ins w:id="25429" w:author=" " w:date="2019-05-27T03:41: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Pr="00BA479C" w:rsidRDefault="008D612D" w:rsidP="008D612D">
            <w:pPr>
              <w:pStyle w:val="TAL"/>
              <w:rPr>
                <w:ins w:id="25430" w:author=" " w:date="2019-05-27T03:41:00Z"/>
              </w:rPr>
            </w:pPr>
            <w:ins w:id="25431" w:author=" " w:date="2019-05-27T03:41:00Z">
              <w:r w:rsidRPr="00B677F6">
                <w:rPr>
                  <w:rFonts w:cs="Arial"/>
                  <w:szCs w:val="18"/>
                </w:rPr>
                <w:t xml:space="preserve">38.101-3: </w:t>
              </w:r>
              <w:r w:rsidRPr="00774E9E">
                <w:rPr>
                  <w:rFonts w:cs="Arial"/>
                  <w:szCs w:val="18"/>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432" w:author=" " w:date="2019-05-27T03:41:00Z"/>
              </w:rPr>
            </w:pPr>
            <w:ins w:id="25433" w:author=" " w:date="2019-05-27T03:41:00Z">
              <w:r w:rsidRPr="00B677F6">
                <w:rPr>
                  <w:rFonts w:ascii="Times New Roman" w:hAnsi="Times New Roman"/>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434" w:author=" " w:date="2019-05-27T03:41:00Z"/>
              </w:rPr>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435" w:author=" " w:date="2019-05-27T03:41:00Z"/>
                <w:sz w:val="18"/>
                <w:szCs w:val="18"/>
              </w:rPr>
            </w:pPr>
            <w:ins w:id="25436" w:author=" " w:date="2019-05-27T03:41:00Z">
              <w:r>
                <w:rPr>
                  <w:sz w:val="18"/>
                  <w:szCs w:val="18"/>
                </w:rPr>
                <w:t>none</w:t>
              </w:r>
            </w:ins>
          </w:p>
          <w:p w:rsidR="008D612D" w:rsidRPr="00BA479C" w:rsidRDefault="008D612D" w:rsidP="008D612D">
            <w:pPr>
              <w:pStyle w:val="TAL"/>
              <w:rPr>
                <w:ins w:id="25437" w:author=" " w:date="2019-05-27T03:41:00Z"/>
              </w:rPr>
            </w:pPr>
            <w:ins w:id="25438" w:author=" " w:date="2019-05-27T03:41:00Z">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DC_2A_n258A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439" w:author=" " w:date="2019-05-27T03:41:00Z"/>
                <w:rFonts w:ascii="Arial" w:hAnsi="Arial" w:cs="Arial"/>
                <w:sz w:val="18"/>
                <w:szCs w:val="18"/>
              </w:rPr>
            </w:pPr>
            <w:ins w:id="25440" w:author=" " w:date="2019-05-27T03:41:00Z">
              <w:r>
                <w:rPr>
                  <w:rFonts w:ascii="Arial" w:hAnsi="Arial" w:cs="Arial"/>
                  <w:sz w:val="18"/>
                  <w:szCs w:val="18"/>
                </w:rPr>
                <w:t>WID: RP-190312</w:t>
              </w:r>
            </w:ins>
          </w:p>
          <w:p w:rsidR="008D612D" w:rsidRPr="00774E9E" w:rsidRDefault="008D612D" w:rsidP="008D612D">
            <w:pPr>
              <w:spacing w:before="100" w:beforeAutospacing="1" w:after="100" w:afterAutospacing="1"/>
              <w:rPr>
                <w:ins w:id="25441" w:author=" " w:date="2019-05-27T03:41:00Z"/>
                <w:rFonts w:ascii="PMingLiU" w:eastAsia="PMingLiU" w:hAnsi="PMingLiU"/>
                <w:sz w:val="18"/>
                <w:szCs w:val="18"/>
              </w:rPr>
            </w:pPr>
            <w:ins w:id="25442" w:author=" " w:date="2019-05-27T03:41: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Pr="008F103D" w:rsidRDefault="008D612D" w:rsidP="008D612D">
            <w:pPr>
              <w:pStyle w:val="TAL"/>
            </w:pPr>
            <w:ins w:id="25443" w:author=" " w:date="2019-05-27T03:41:00Z">
              <w:r w:rsidRPr="00B677F6">
                <w:rPr>
                  <w:rFonts w:cs="Arial"/>
                  <w:szCs w:val="18"/>
                </w:rPr>
                <w:t xml:space="preserve">38.101-3: </w:t>
              </w:r>
              <w:r w:rsidRPr="00774E9E">
                <w:rPr>
                  <w:rFonts w:cs="Arial"/>
                  <w:szCs w:val="18"/>
                </w:rPr>
                <w:t>R4-1906221</w:t>
              </w:r>
            </w:ins>
            <w:del w:id="25444" w:author=" " w:date="2019-05-27T03:41:00Z">
              <w:r w:rsidRPr="00BA479C" w:rsidDel="00AB6829">
                <w:delText>Approved WID: RP-182567</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445" w:author=" " w:date="2019-05-27T03:42:00Z"/>
                <w:sz w:val="18"/>
                <w:szCs w:val="18"/>
              </w:rPr>
            </w:pPr>
            <w:ins w:id="25446" w:author=" " w:date="2019-05-27T03:42:00Z">
              <w:r>
                <w:rPr>
                  <w:sz w:val="18"/>
                  <w:szCs w:val="18"/>
                </w:rPr>
                <w:t>none</w:t>
              </w:r>
            </w:ins>
          </w:p>
          <w:p w:rsidR="008D612D" w:rsidRPr="008F103D" w:rsidRDefault="008D612D" w:rsidP="008D612D">
            <w:pPr>
              <w:pStyle w:val="TAL"/>
            </w:pPr>
            <w:ins w:id="25447" w:author=" " w:date="2019-05-27T03:42:00Z">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del w:id="25448" w:author=" " w:date="2019-05-27T03:42:00Z">
              <w:r w:rsidRPr="00BA479C" w:rsidDel="00AB6829">
                <w:delText>ongoing</w:delText>
              </w:r>
            </w:del>
          </w:p>
        </w:tc>
      </w:tr>
      <w:tr w:rsidR="008D612D" w:rsidRPr="008F103D" w:rsidTr="004C693F">
        <w:trPr>
          <w:gridBefore w:val="1"/>
          <w:wBefore w:w="6" w:type="pct"/>
          <w:cantSplit/>
          <w:ins w:id="25449" w:author=" " w:date="2019-05-27T03:43:00Z"/>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450" w:author=" " w:date="2019-05-27T03:43:00Z"/>
              </w:rPr>
            </w:pPr>
            <w:ins w:id="25451" w:author=" " w:date="2019-05-27T03:43:00Z">
              <w:r>
                <w:rPr>
                  <w:rFonts w:cs="Arial"/>
                  <w:szCs w:val="18"/>
                </w:rPr>
                <w:t>DC_2A_n260A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452" w:author=" " w:date="2019-05-27T03:43:00Z"/>
              </w:rPr>
            </w:pPr>
            <w:ins w:id="25453" w:author=" " w:date="2019-05-27T03:43:00Z">
              <w:r>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ins w:id="25454" w:author=" " w:date="2019-05-27T03:43:00Z"/>
                <w:sz w:val="18"/>
                <w:szCs w:val="18"/>
              </w:rPr>
            </w:pPr>
            <w:ins w:id="25455" w:author=" " w:date="2019-05-27T03:43:00Z">
              <w:r w:rsidRPr="00105559">
                <w:rPr>
                  <w:rFonts w:ascii="Arial" w:hAnsi="Arial" w:cs="Arial"/>
                  <w:sz w:val="18"/>
                  <w:szCs w:val="18"/>
                </w:rPr>
                <w:t>Sebastian Thalanany</w:t>
              </w:r>
            </w:ins>
          </w:p>
          <w:p w:rsidR="008D612D" w:rsidRPr="00BA479C" w:rsidRDefault="008D612D" w:rsidP="008D612D">
            <w:pPr>
              <w:spacing w:before="100" w:beforeAutospacing="1" w:after="100" w:afterAutospacing="1"/>
              <w:rPr>
                <w:ins w:id="25456" w:author=" " w:date="2019-05-27T03:43:00Z"/>
                <w:rFonts w:ascii="Arial" w:hAnsi="Arial"/>
                <w:sz w:val="18"/>
              </w:rPr>
            </w:pPr>
            <w:ins w:id="25457" w:author=" " w:date="2019-05-27T03:43:00Z">
              <w:r w:rsidRPr="00105559">
                <w:rPr>
                  <w:rFonts w:ascii="Arial" w:hAnsi="Arial" w:cs="Arial"/>
                  <w:sz w:val="18"/>
                  <w:szCs w:val="18"/>
                </w:rPr>
                <w:t>U.S. Cellular</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458" w:author=" " w:date="2019-05-27T03:43:00Z"/>
                <w:rFonts w:ascii="Arial" w:hAnsi="Arial" w:cs="Arial"/>
                <w:sz w:val="18"/>
                <w:szCs w:val="18"/>
              </w:rPr>
            </w:pPr>
            <w:ins w:id="25459" w:author=" " w:date="2019-05-27T03:43:00Z">
              <w:r>
                <w:rPr>
                  <w:rFonts w:ascii="Arial" w:hAnsi="Arial" w:cs="Arial"/>
                  <w:sz w:val="18"/>
                  <w:szCs w:val="18"/>
                </w:rPr>
                <w:t>WID: RP-190312</w:t>
              </w:r>
            </w:ins>
          </w:p>
          <w:p w:rsidR="008D612D" w:rsidRPr="00774E9E" w:rsidRDefault="008D612D" w:rsidP="008D612D">
            <w:pPr>
              <w:spacing w:before="100" w:beforeAutospacing="1" w:after="100" w:afterAutospacing="1"/>
              <w:rPr>
                <w:ins w:id="25460" w:author=" " w:date="2019-05-27T03:43:00Z"/>
                <w:rFonts w:ascii="PMingLiU" w:eastAsia="PMingLiU" w:hAnsi="PMingLiU"/>
                <w:sz w:val="18"/>
                <w:szCs w:val="18"/>
              </w:rPr>
            </w:pPr>
            <w:ins w:id="25461" w:author=" " w:date="2019-05-27T03:43: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Default="008D612D" w:rsidP="008D612D">
            <w:pPr>
              <w:spacing w:before="100" w:beforeAutospacing="1" w:after="100" w:afterAutospacing="1"/>
              <w:rPr>
                <w:ins w:id="25462" w:author=" " w:date="2019-05-27T03:43:00Z"/>
                <w:rFonts w:ascii="Arial" w:hAnsi="Arial" w:cs="Arial"/>
                <w:sz w:val="18"/>
                <w:szCs w:val="18"/>
              </w:rPr>
            </w:pPr>
            <w:ins w:id="25463" w:author=" " w:date="2019-05-27T03:43:00Z">
              <w:r w:rsidRPr="00B677F6">
                <w:rPr>
                  <w:rFonts w:ascii="Arial" w:hAnsi="Arial" w:cs="Arial"/>
                  <w:sz w:val="18"/>
                  <w:szCs w:val="18"/>
                </w:rPr>
                <w:t xml:space="preserve">38.101-3: </w:t>
              </w:r>
              <w:r w:rsidRPr="00774E9E">
                <w:rPr>
                  <w:rFonts w:ascii="Arial" w:hAnsi="Arial" w:cs="Arial"/>
                  <w:sz w:val="18"/>
                  <w:szCs w:val="18"/>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464" w:author=" " w:date="2019-05-27T03:43:00Z"/>
              </w:rPr>
            </w:pPr>
            <w:ins w:id="25465" w:author=" " w:date="2019-05-27T03:43:00Z">
              <w:r w:rsidRPr="00B677F6">
                <w:rPr>
                  <w:rFonts w:ascii="Times New Roman" w:hAnsi="Times New Roman"/>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466" w:author=" " w:date="2019-05-27T03:43:00Z"/>
              </w:rPr>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467" w:author=" " w:date="2019-05-27T03:43:00Z"/>
                <w:sz w:val="18"/>
                <w:szCs w:val="18"/>
              </w:rPr>
            </w:pPr>
            <w:ins w:id="25468" w:author=" " w:date="2019-05-27T03:43:00Z">
              <w:r>
                <w:rPr>
                  <w:sz w:val="18"/>
                  <w:szCs w:val="18"/>
                </w:rPr>
                <w:t>none</w:t>
              </w:r>
            </w:ins>
          </w:p>
          <w:p w:rsidR="008D612D" w:rsidRDefault="008D612D" w:rsidP="008D612D">
            <w:pPr>
              <w:spacing w:before="100" w:beforeAutospacing="1" w:after="100" w:afterAutospacing="1" w:line="165" w:lineRule="atLeast"/>
              <w:rPr>
                <w:ins w:id="25469" w:author=" " w:date="2019-05-27T03:43:00Z"/>
                <w:sz w:val="18"/>
                <w:szCs w:val="18"/>
              </w:rPr>
            </w:pPr>
            <w:ins w:id="25470" w:author=" " w:date="2019-05-27T03:43:00Z">
              <w:r>
                <w:rPr>
                  <w:sz w:val="18"/>
                  <w:szCs w:val="18"/>
                </w:rPr>
                <w:t>(</w:t>
              </w:r>
              <w:r w:rsidRPr="00B677F6">
                <w:rPr>
                  <w:sz w:val="18"/>
                  <w:szCs w:val="18"/>
                </w:rPr>
                <w:t>Pending approval of Big CR</w:t>
              </w:r>
              <w:r>
                <w:rPr>
                  <w:sz w:val="18"/>
                  <w:szCs w:val="18"/>
                </w:rPr>
                <w:t>)</w:t>
              </w:r>
            </w:ins>
          </w:p>
        </w:tc>
      </w:tr>
      <w:tr w:rsidR="008D612D" w:rsidRPr="008F103D" w:rsidTr="004C693F">
        <w:trPr>
          <w:gridBefore w:val="1"/>
          <w:wBefore w:w="6" w:type="pct"/>
          <w:cantSplit/>
          <w:ins w:id="25471" w:author=" " w:date="2019-05-27T03:43:00Z"/>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25472" w:author=" " w:date="2019-05-27T03:43:00Z"/>
                <w:rFonts w:cs="Arial"/>
                <w:szCs w:val="18"/>
              </w:rPr>
            </w:pPr>
            <w:ins w:id="25473" w:author=" " w:date="2019-05-27T03:43:00Z">
              <w:r>
                <w:rPr>
                  <w:rFonts w:cs="Arial"/>
                  <w:szCs w:val="18"/>
                </w:rPr>
                <w:lastRenderedPageBreak/>
                <w:t>DC_2A_n261A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25474" w:author=" " w:date="2019-05-27T03:43:00Z"/>
                <w:rFonts w:cs="Arial"/>
                <w:szCs w:val="18"/>
              </w:rPr>
            </w:pPr>
            <w:ins w:id="25475" w:author=" " w:date="2019-05-27T03:43:00Z">
              <w:r>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ins w:id="25476" w:author=" " w:date="2019-05-27T03:43:00Z"/>
                <w:sz w:val="18"/>
                <w:szCs w:val="18"/>
              </w:rPr>
            </w:pPr>
            <w:ins w:id="25477" w:author=" " w:date="2019-05-27T03:43:00Z">
              <w:r w:rsidRPr="00105559">
                <w:rPr>
                  <w:rFonts w:ascii="Arial" w:hAnsi="Arial" w:cs="Arial"/>
                  <w:sz w:val="18"/>
                  <w:szCs w:val="18"/>
                </w:rPr>
                <w:t>Sebastian Thalanany</w:t>
              </w:r>
            </w:ins>
          </w:p>
          <w:p w:rsidR="008D612D" w:rsidRPr="00105559" w:rsidRDefault="008D612D" w:rsidP="008D612D">
            <w:pPr>
              <w:spacing w:before="100" w:beforeAutospacing="1" w:after="100" w:afterAutospacing="1"/>
              <w:rPr>
                <w:ins w:id="25478" w:author=" " w:date="2019-05-27T03:43:00Z"/>
                <w:rFonts w:ascii="Arial" w:hAnsi="Arial" w:cs="Arial"/>
                <w:sz w:val="18"/>
                <w:szCs w:val="18"/>
              </w:rPr>
            </w:pPr>
            <w:ins w:id="25479" w:author=" " w:date="2019-05-27T03:43:00Z">
              <w:r w:rsidRPr="00105559">
                <w:rPr>
                  <w:rFonts w:ascii="Arial" w:hAnsi="Arial" w:cs="Arial"/>
                  <w:sz w:val="18"/>
                  <w:szCs w:val="18"/>
                </w:rPr>
                <w:t>U.S. Cellular</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480" w:author=" " w:date="2019-05-27T03:43:00Z"/>
                <w:rFonts w:ascii="Arial" w:hAnsi="Arial" w:cs="Arial"/>
                <w:sz w:val="18"/>
                <w:szCs w:val="18"/>
              </w:rPr>
            </w:pPr>
            <w:ins w:id="25481" w:author=" " w:date="2019-05-27T03:43:00Z">
              <w:r>
                <w:rPr>
                  <w:rFonts w:ascii="Arial" w:hAnsi="Arial" w:cs="Arial"/>
                  <w:sz w:val="18"/>
                  <w:szCs w:val="18"/>
                </w:rPr>
                <w:t>WID: RP-190312</w:t>
              </w:r>
            </w:ins>
          </w:p>
          <w:p w:rsidR="008D612D" w:rsidRPr="00774E9E" w:rsidRDefault="008D612D" w:rsidP="008D612D">
            <w:pPr>
              <w:spacing w:before="100" w:beforeAutospacing="1" w:after="100" w:afterAutospacing="1"/>
              <w:rPr>
                <w:ins w:id="25482" w:author=" " w:date="2019-05-27T03:43:00Z"/>
                <w:rFonts w:ascii="PMingLiU" w:eastAsia="PMingLiU" w:hAnsi="PMingLiU"/>
                <w:sz w:val="18"/>
                <w:szCs w:val="18"/>
              </w:rPr>
            </w:pPr>
            <w:ins w:id="25483" w:author=" " w:date="2019-05-27T03:43: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Default="008D612D" w:rsidP="008D612D">
            <w:pPr>
              <w:spacing w:before="100" w:beforeAutospacing="1" w:after="100" w:afterAutospacing="1"/>
              <w:rPr>
                <w:ins w:id="25484" w:author=" " w:date="2019-05-27T03:43:00Z"/>
                <w:rFonts w:ascii="Arial" w:hAnsi="Arial" w:cs="Arial"/>
                <w:sz w:val="18"/>
                <w:szCs w:val="18"/>
              </w:rPr>
            </w:pPr>
            <w:ins w:id="25485" w:author=" " w:date="2019-05-27T03:43:00Z">
              <w:r w:rsidRPr="00B677F6">
                <w:rPr>
                  <w:rFonts w:ascii="Arial" w:hAnsi="Arial" w:cs="Arial"/>
                  <w:sz w:val="18"/>
                  <w:szCs w:val="18"/>
                </w:rPr>
                <w:t xml:space="preserve">38.101-3: </w:t>
              </w:r>
              <w:r w:rsidRPr="00774E9E">
                <w:rPr>
                  <w:rFonts w:ascii="Arial" w:hAnsi="Arial" w:cs="Arial"/>
                  <w:sz w:val="18"/>
                  <w:szCs w:val="18"/>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ins w:id="25486" w:author=" " w:date="2019-05-27T03:43:00Z"/>
                <w:rFonts w:ascii="Times New Roman" w:hAnsi="Times New Roman"/>
                <w:szCs w:val="18"/>
              </w:rPr>
            </w:pPr>
            <w:ins w:id="25487" w:author=" " w:date="2019-05-27T03:43:00Z">
              <w:r w:rsidRPr="00B677F6">
                <w:rPr>
                  <w:rFonts w:ascii="Times New Roman" w:hAnsi="Times New Roman"/>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488" w:author=" " w:date="2019-05-27T03:43:00Z"/>
              </w:rPr>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489" w:author=" " w:date="2019-05-27T03:43:00Z"/>
                <w:sz w:val="18"/>
                <w:szCs w:val="18"/>
              </w:rPr>
            </w:pPr>
            <w:ins w:id="25490" w:author=" " w:date="2019-05-27T03:43:00Z">
              <w:r>
                <w:rPr>
                  <w:sz w:val="18"/>
                  <w:szCs w:val="18"/>
                </w:rPr>
                <w:t>none</w:t>
              </w:r>
            </w:ins>
          </w:p>
          <w:p w:rsidR="008D612D" w:rsidRDefault="008D612D" w:rsidP="008D612D">
            <w:pPr>
              <w:spacing w:before="100" w:beforeAutospacing="1" w:after="100" w:afterAutospacing="1" w:line="165" w:lineRule="atLeast"/>
              <w:rPr>
                <w:ins w:id="25491" w:author=" " w:date="2019-05-27T03:43:00Z"/>
                <w:sz w:val="18"/>
                <w:szCs w:val="18"/>
              </w:rPr>
            </w:pPr>
            <w:ins w:id="25492" w:author=" " w:date="2019-05-27T03:43:00Z">
              <w:r>
                <w:rPr>
                  <w:sz w:val="18"/>
                  <w:szCs w:val="18"/>
                </w:rPr>
                <w:t>(</w:t>
              </w:r>
              <w:r w:rsidRPr="00B677F6">
                <w:rPr>
                  <w:sz w:val="18"/>
                  <w:szCs w:val="18"/>
                </w:rPr>
                <w:t>Pending approval of Big CR</w:t>
              </w:r>
              <w:r>
                <w:rPr>
                  <w:sz w:val="18"/>
                  <w:szCs w:val="18"/>
                </w:rPr>
                <w:t>)</w:t>
              </w:r>
            </w:ins>
          </w:p>
        </w:tc>
      </w:tr>
      <w:tr w:rsidR="008D612D" w:rsidRPr="008F103D" w:rsidTr="004C693F">
        <w:trPr>
          <w:gridBefore w:val="1"/>
          <w:wBefore w:w="6" w:type="pct"/>
          <w:cantSplit/>
          <w:ins w:id="25493" w:author=" " w:date="2019-05-27T03:43:00Z"/>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25494" w:author=" " w:date="2019-05-27T03:43:00Z"/>
                <w:rFonts w:cs="Arial"/>
                <w:szCs w:val="18"/>
              </w:rPr>
            </w:pPr>
            <w:ins w:id="25495" w:author=" " w:date="2019-05-27T03:43:00Z">
              <w:r>
                <w:rPr>
                  <w:rFonts w:cs="Arial"/>
                  <w:szCs w:val="18"/>
                </w:rPr>
                <w:t>DC_5A_n257A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25496" w:author=" " w:date="2019-05-27T03:43:00Z"/>
                <w:rFonts w:cs="Arial"/>
                <w:szCs w:val="18"/>
              </w:rPr>
            </w:pPr>
            <w:ins w:id="25497" w:author=" " w:date="2019-05-27T03:43:00Z">
              <w:r>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ins w:id="25498" w:author=" " w:date="2019-05-27T03:43:00Z"/>
                <w:sz w:val="18"/>
                <w:szCs w:val="18"/>
              </w:rPr>
            </w:pPr>
            <w:ins w:id="25499" w:author=" " w:date="2019-05-27T03:43:00Z">
              <w:r w:rsidRPr="00105559">
                <w:rPr>
                  <w:rFonts w:ascii="Arial" w:hAnsi="Arial" w:cs="Arial"/>
                  <w:sz w:val="18"/>
                  <w:szCs w:val="18"/>
                </w:rPr>
                <w:t>Sebastian Thalanany</w:t>
              </w:r>
            </w:ins>
          </w:p>
          <w:p w:rsidR="008D612D" w:rsidRPr="00105559" w:rsidRDefault="008D612D" w:rsidP="008D612D">
            <w:pPr>
              <w:spacing w:before="100" w:beforeAutospacing="1" w:after="100" w:afterAutospacing="1"/>
              <w:rPr>
                <w:ins w:id="25500" w:author=" " w:date="2019-05-27T03:43:00Z"/>
                <w:rFonts w:ascii="Arial" w:hAnsi="Arial" w:cs="Arial"/>
                <w:sz w:val="18"/>
                <w:szCs w:val="18"/>
              </w:rPr>
            </w:pPr>
            <w:ins w:id="25501" w:author=" " w:date="2019-05-27T03:43:00Z">
              <w:r w:rsidRPr="00105559">
                <w:rPr>
                  <w:rFonts w:ascii="Arial" w:hAnsi="Arial" w:cs="Arial"/>
                  <w:sz w:val="18"/>
                  <w:szCs w:val="18"/>
                </w:rPr>
                <w:t>U.S. Cellular</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502" w:author=" " w:date="2019-05-27T03:43:00Z"/>
                <w:rFonts w:ascii="Arial" w:hAnsi="Arial" w:cs="Arial"/>
                <w:sz w:val="18"/>
                <w:szCs w:val="18"/>
              </w:rPr>
            </w:pPr>
            <w:ins w:id="25503" w:author=" " w:date="2019-05-27T03:43:00Z">
              <w:r>
                <w:rPr>
                  <w:rFonts w:ascii="Arial" w:hAnsi="Arial" w:cs="Arial"/>
                  <w:sz w:val="18"/>
                  <w:szCs w:val="18"/>
                </w:rPr>
                <w:t>WID: RP-190312</w:t>
              </w:r>
            </w:ins>
          </w:p>
          <w:p w:rsidR="008D612D" w:rsidRPr="00774E9E" w:rsidRDefault="008D612D" w:rsidP="008D612D">
            <w:pPr>
              <w:spacing w:before="100" w:beforeAutospacing="1" w:after="100" w:afterAutospacing="1"/>
              <w:rPr>
                <w:ins w:id="25504" w:author=" " w:date="2019-05-27T03:43:00Z"/>
                <w:rFonts w:ascii="PMingLiU" w:eastAsia="PMingLiU" w:hAnsi="PMingLiU"/>
                <w:sz w:val="18"/>
                <w:szCs w:val="18"/>
              </w:rPr>
            </w:pPr>
            <w:ins w:id="25505" w:author=" " w:date="2019-05-27T03:43: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Default="008D612D" w:rsidP="008D612D">
            <w:pPr>
              <w:spacing w:before="100" w:beforeAutospacing="1" w:after="100" w:afterAutospacing="1"/>
              <w:rPr>
                <w:ins w:id="25506" w:author=" " w:date="2019-05-27T03:43:00Z"/>
                <w:rFonts w:ascii="Arial" w:hAnsi="Arial" w:cs="Arial"/>
                <w:sz w:val="18"/>
                <w:szCs w:val="18"/>
              </w:rPr>
            </w:pPr>
            <w:ins w:id="25507" w:author=" " w:date="2019-05-27T03:43:00Z">
              <w:r w:rsidRPr="00B677F6">
                <w:rPr>
                  <w:rFonts w:ascii="Arial" w:hAnsi="Arial" w:cs="Arial"/>
                  <w:sz w:val="18"/>
                  <w:szCs w:val="18"/>
                </w:rPr>
                <w:t xml:space="preserve">38.101-3: </w:t>
              </w:r>
              <w:r w:rsidRPr="00774E9E">
                <w:rPr>
                  <w:rFonts w:ascii="Arial" w:hAnsi="Arial" w:cs="Arial"/>
                  <w:sz w:val="18"/>
                  <w:szCs w:val="18"/>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ins w:id="25508" w:author=" " w:date="2019-05-27T03:43:00Z"/>
                <w:rFonts w:ascii="Times New Roman" w:hAnsi="Times New Roman"/>
                <w:szCs w:val="18"/>
              </w:rPr>
            </w:pPr>
            <w:ins w:id="25509" w:author=" " w:date="2019-05-27T03:43:00Z">
              <w:r w:rsidRPr="00B677F6">
                <w:rPr>
                  <w:rFonts w:ascii="Times New Roman" w:hAnsi="Times New Roman"/>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510" w:author=" " w:date="2019-05-27T03:43:00Z"/>
              </w:rPr>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511" w:author=" " w:date="2019-05-27T03:43:00Z"/>
                <w:sz w:val="18"/>
                <w:szCs w:val="18"/>
              </w:rPr>
            </w:pPr>
            <w:ins w:id="25512" w:author=" " w:date="2019-05-27T03:43:00Z">
              <w:r>
                <w:rPr>
                  <w:sz w:val="18"/>
                  <w:szCs w:val="18"/>
                </w:rPr>
                <w:t>none</w:t>
              </w:r>
            </w:ins>
          </w:p>
          <w:p w:rsidR="008D612D" w:rsidRDefault="008D612D" w:rsidP="008D612D">
            <w:pPr>
              <w:spacing w:before="100" w:beforeAutospacing="1" w:after="100" w:afterAutospacing="1" w:line="165" w:lineRule="atLeast"/>
              <w:rPr>
                <w:ins w:id="25513" w:author=" " w:date="2019-05-27T03:43:00Z"/>
                <w:sz w:val="18"/>
                <w:szCs w:val="18"/>
              </w:rPr>
            </w:pPr>
            <w:ins w:id="25514" w:author=" " w:date="2019-05-27T03:43:00Z">
              <w:r>
                <w:rPr>
                  <w:sz w:val="18"/>
                  <w:szCs w:val="18"/>
                </w:rPr>
                <w:t>(</w:t>
              </w:r>
              <w:r w:rsidRPr="00B677F6">
                <w:rPr>
                  <w:sz w:val="18"/>
                  <w:szCs w:val="18"/>
                </w:rPr>
                <w:t>Pending approval of Big CR</w:t>
              </w:r>
              <w:r>
                <w:rPr>
                  <w:sz w:val="18"/>
                  <w:szCs w:val="18"/>
                </w:rPr>
                <w:t>)</w:t>
              </w:r>
            </w:ins>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DC_5A_n258A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515" w:author=" " w:date="2019-05-27T03:43:00Z"/>
                <w:rFonts w:ascii="Arial" w:hAnsi="Arial" w:cs="Arial"/>
                <w:sz w:val="18"/>
                <w:szCs w:val="18"/>
              </w:rPr>
            </w:pPr>
            <w:ins w:id="25516" w:author=" " w:date="2019-05-27T03:43:00Z">
              <w:r>
                <w:rPr>
                  <w:rFonts w:ascii="Arial" w:hAnsi="Arial" w:cs="Arial"/>
                  <w:sz w:val="18"/>
                  <w:szCs w:val="18"/>
                </w:rPr>
                <w:t>WID: RP-190312</w:t>
              </w:r>
            </w:ins>
          </w:p>
          <w:p w:rsidR="008D612D" w:rsidRPr="00774E9E" w:rsidRDefault="008D612D" w:rsidP="008D612D">
            <w:pPr>
              <w:spacing w:before="100" w:beforeAutospacing="1" w:after="100" w:afterAutospacing="1"/>
              <w:rPr>
                <w:ins w:id="25517" w:author=" " w:date="2019-05-27T03:43:00Z"/>
                <w:rFonts w:ascii="PMingLiU" w:eastAsia="PMingLiU" w:hAnsi="PMingLiU"/>
                <w:sz w:val="18"/>
                <w:szCs w:val="18"/>
              </w:rPr>
            </w:pPr>
            <w:ins w:id="25518" w:author=" " w:date="2019-05-27T03:43: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Pr="008F103D" w:rsidRDefault="008D612D" w:rsidP="008D612D">
            <w:pPr>
              <w:pStyle w:val="TAL"/>
            </w:pPr>
            <w:ins w:id="25519" w:author=" " w:date="2019-05-27T03:43:00Z">
              <w:r w:rsidRPr="00B677F6">
                <w:rPr>
                  <w:rFonts w:cs="Arial"/>
                  <w:szCs w:val="18"/>
                </w:rPr>
                <w:t xml:space="preserve">38.101-3: </w:t>
              </w:r>
              <w:r w:rsidRPr="00774E9E">
                <w:rPr>
                  <w:rFonts w:cs="Arial"/>
                  <w:szCs w:val="18"/>
                </w:rPr>
                <w:t>R4-1906221</w:t>
              </w:r>
            </w:ins>
            <w:del w:id="25520" w:author=" " w:date="2019-05-27T03:43:00Z">
              <w:r w:rsidRPr="00BA479C" w:rsidDel="00393BAF">
                <w:delText>Approved WID: RP-182567</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521" w:author=" " w:date="2019-05-27T03:42:00Z"/>
                <w:sz w:val="18"/>
                <w:szCs w:val="18"/>
              </w:rPr>
            </w:pPr>
            <w:ins w:id="25522" w:author=" " w:date="2019-05-27T03:42:00Z">
              <w:r>
                <w:rPr>
                  <w:sz w:val="18"/>
                  <w:szCs w:val="18"/>
                </w:rPr>
                <w:t>none</w:t>
              </w:r>
            </w:ins>
          </w:p>
          <w:p w:rsidR="008D612D" w:rsidRPr="008F103D" w:rsidRDefault="008D612D" w:rsidP="008D612D">
            <w:pPr>
              <w:pStyle w:val="TAL"/>
            </w:pPr>
            <w:ins w:id="25523" w:author=" " w:date="2019-05-27T03:42:00Z">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del w:id="25524" w:author=" " w:date="2019-05-27T03:42:00Z">
              <w:r w:rsidRPr="00BA479C" w:rsidDel="00193EFB">
                <w:delText>ongoing</w:delText>
              </w:r>
            </w:del>
          </w:p>
        </w:tc>
      </w:tr>
      <w:tr w:rsidR="008D612D" w:rsidRPr="008F103D" w:rsidTr="004C693F">
        <w:trPr>
          <w:gridBefore w:val="1"/>
          <w:wBefore w:w="6" w:type="pct"/>
          <w:cantSplit/>
          <w:ins w:id="25525" w:author=" " w:date="2019-05-27T03:44:00Z"/>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526" w:author=" " w:date="2019-05-27T03:44:00Z"/>
              </w:rPr>
            </w:pPr>
            <w:ins w:id="25527" w:author=" " w:date="2019-05-27T03:44:00Z">
              <w:r>
                <w:rPr>
                  <w:rFonts w:cs="Arial"/>
                  <w:szCs w:val="18"/>
                </w:rPr>
                <w:t>DC_5A_n260A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528" w:author=" " w:date="2019-05-27T03:44:00Z"/>
              </w:rPr>
            </w:pPr>
            <w:ins w:id="25529" w:author=" " w:date="2019-05-27T03:44:00Z">
              <w:r>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ins w:id="25530" w:author=" " w:date="2019-05-27T03:44:00Z"/>
                <w:sz w:val="18"/>
                <w:szCs w:val="18"/>
              </w:rPr>
            </w:pPr>
            <w:ins w:id="25531" w:author=" " w:date="2019-05-27T03:44:00Z">
              <w:r w:rsidRPr="00105559">
                <w:rPr>
                  <w:rFonts w:ascii="Arial" w:hAnsi="Arial" w:cs="Arial"/>
                  <w:sz w:val="18"/>
                  <w:szCs w:val="18"/>
                </w:rPr>
                <w:t>Sebastian Thalanany</w:t>
              </w:r>
            </w:ins>
          </w:p>
          <w:p w:rsidR="008D612D" w:rsidRPr="00BA479C" w:rsidRDefault="008D612D" w:rsidP="008D612D">
            <w:pPr>
              <w:spacing w:before="100" w:beforeAutospacing="1" w:after="100" w:afterAutospacing="1"/>
              <w:rPr>
                <w:ins w:id="25532" w:author=" " w:date="2019-05-27T03:44:00Z"/>
                <w:rFonts w:ascii="Arial" w:hAnsi="Arial"/>
                <w:sz w:val="18"/>
              </w:rPr>
            </w:pPr>
            <w:ins w:id="25533" w:author=" " w:date="2019-05-27T03:44:00Z">
              <w:r w:rsidRPr="00105559">
                <w:rPr>
                  <w:rFonts w:ascii="Arial" w:hAnsi="Arial" w:cs="Arial"/>
                  <w:sz w:val="18"/>
                  <w:szCs w:val="18"/>
                </w:rPr>
                <w:t>U.S. Cellular</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534" w:author=" " w:date="2019-05-27T03:44:00Z"/>
                <w:rFonts w:ascii="Arial" w:hAnsi="Arial" w:cs="Arial"/>
                <w:sz w:val="18"/>
                <w:szCs w:val="18"/>
              </w:rPr>
            </w:pPr>
            <w:ins w:id="25535" w:author=" " w:date="2019-05-27T03:44:00Z">
              <w:r>
                <w:rPr>
                  <w:rFonts w:ascii="Arial" w:hAnsi="Arial" w:cs="Arial"/>
                  <w:sz w:val="18"/>
                  <w:szCs w:val="18"/>
                </w:rPr>
                <w:t>WID: RP-190312</w:t>
              </w:r>
            </w:ins>
          </w:p>
          <w:p w:rsidR="008D612D" w:rsidRPr="00774E9E" w:rsidRDefault="008D612D" w:rsidP="008D612D">
            <w:pPr>
              <w:spacing w:before="100" w:beforeAutospacing="1" w:after="100" w:afterAutospacing="1"/>
              <w:rPr>
                <w:ins w:id="25536" w:author=" " w:date="2019-05-27T03:44:00Z"/>
                <w:rFonts w:ascii="PMingLiU" w:eastAsia="PMingLiU" w:hAnsi="PMingLiU"/>
                <w:sz w:val="18"/>
                <w:szCs w:val="18"/>
              </w:rPr>
            </w:pPr>
            <w:ins w:id="25537" w:author=" " w:date="2019-05-27T03:44: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Default="008D612D" w:rsidP="008D612D">
            <w:pPr>
              <w:spacing w:before="100" w:beforeAutospacing="1" w:after="100" w:afterAutospacing="1"/>
              <w:rPr>
                <w:ins w:id="25538" w:author=" " w:date="2019-05-27T03:44:00Z"/>
                <w:rFonts w:ascii="Arial" w:hAnsi="Arial" w:cs="Arial"/>
                <w:sz w:val="18"/>
                <w:szCs w:val="18"/>
              </w:rPr>
            </w:pPr>
            <w:ins w:id="25539" w:author=" " w:date="2019-05-27T03:44:00Z">
              <w:r w:rsidRPr="00B677F6">
                <w:rPr>
                  <w:rFonts w:ascii="Arial" w:hAnsi="Arial" w:cs="Arial"/>
                  <w:sz w:val="18"/>
                  <w:szCs w:val="18"/>
                </w:rPr>
                <w:t xml:space="preserve">38.101-3: </w:t>
              </w:r>
              <w:r w:rsidRPr="00774E9E">
                <w:rPr>
                  <w:rFonts w:ascii="Arial" w:hAnsi="Arial" w:cs="Arial"/>
                  <w:sz w:val="18"/>
                  <w:szCs w:val="18"/>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540" w:author=" " w:date="2019-05-27T03:44:00Z"/>
              </w:rPr>
            </w:pPr>
            <w:ins w:id="25541" w:author=" " w:date="2019-05-27T03:44:00Z">
              <w:r w:rsidRPr="00B677F6">
                <w:rPr>
                  <w:rFonts w:ascii="Times New Roman" w:hAnsi="Times New Roman"/>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542" w:author=" " w:date="2019-05-27T03:44:00Z"/>
              </w:rPr>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543" w:author=" " w:date="2019-05-27T03:44:00Z"/>
                <w:sz w:val="18"/>
                <w:szCs w:val="18"/>
              </w:rPr>
            </w:pPr>
            <w:ins w:id="25544" w:author=" " w:date="2019-05-27T03:44:00Z">
              <w:r>
                <w:rPr>
                  <w:sz w:val="18"/>
                  <w:szCs w:val="18"/>
                </w:rPr>
                <w:t>none</w:t>
              </w:r>
            </w:ins>
          </w:p>
          <w:p w:rsidR="008D612D" w:rsidRDefault="008D612D" w:rsidP="008D612D">
            <w:pPr>
              <w:spacing w:before="100" w:beforeAutospacing="1" w:after="100" w:afterAutospacing="1" w:line="165" w:lineRule="atLeast"/>
              <w:rPr>
                <w:ins w:id="25545" w:author=" " w:date="2019-05-27T03:44:00Z"/>
                <w:sz w:val="18"/>
                <w:szCs w:val="18"/>
              </w:rPr>
            </w:pPr>
            <w:ins w:id="25546" w:author=" " w:date="2019-05-27T03:44:00Z">
              <w:r>
                <w:rPr>
                  <w:sz w:val="18"/>
                  <w:szCs w:val="18"/>
                </w:rPr>
                <w:t>(</w:t>
              </w:r>
              <w:r w:rsidRPr="00B677F6">
                <w:rPr>
                  <w:sz w:val="18"/>
                  <w:szCs w:val="18"/>
                </w:rPr>
                <w:t>Pending approval of Big CR</w:t>
              </w:r>
              <w:r>
                <w:rPr>
                  <w:sz w:val="18"/>
                  <w:szCs w:val="18"/>
                </w:rPr>
                <w:t>)</w:t>
              </w:r>
            </w:ins>
          </w:p>
        </w:tc>
      </w:tr>
      <w:tr w:rsidR="008D612D" w:rsidRPr="008F103D" w:rsidTr="004C693F">
        <w:trPr>
          <w:gridBefore w:val="1"/>
          <w:wBefore w:w="6" w:type="pct"/>
          <w:cantSplit/>
          <w:ins w:id="25547" w:author=" " w:date="2019-05-27T03:44:00Z"/>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548" w:author=" " w:date="2019-05-27T03:44:00Z"/>
              </w:rPr>
            </w:pPr>
            <w:ins w:id="25549" w:author=" " w:date="2019-05-27T03:44:00Z">
              <w:r>
                <w:rPr>
                  <w:rFonts w:cs="Arial"/>
                  <w:szCs w:val="18"/>
                </w:rPr>
                <w:t>DC_5A_n261A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550" w:author=" " w:date="2019-05-27T03:44:00Z"/>
              </w:rPr>
            </w:pPr>
            <w:ins w:id="25551" w:author=" " w:date="2019-05-27T03:44:00Z">
              <w:r>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ins w:id="25552" w:author=" " w:date="2019-05-27T03:44:00Z"/>
                <w:sz w:val="18"/>
                <w:szCs w:val="18"/>
              </w:rPr>
            </w:pPr>
            <w:ins w:id="25553" w:author=" " w:date="2019-05-27T03:44:00Z">
              <w:r w:rsidRPr="00105559">
                <w:rPr>
                  <w:rFonts w:ascii="Arial" w:hAnsi="Arial" w:cs="Arial"/>
                  <w:sz w:val="18"/>
                  <w:szCs w:val="18"/>
                </w:rPr>
                <w:t>Sebastian Thalanany</w:t>
              </w:r>
            </w:ins>
          </w:p>
          <w:p w:rsidR="008D612D" w:rsidRPr="00BA479C" w:rsidRDefault="008D612D" w:rsidP="008D612D">
            <w:pPr>
              <w:spacing w:before="100" w:beforeAutospacing="1" w:after="100" w:afterAutospacing="1"/>
              <w:rPr>
                <w:ins w:id="25554" w:author=" " w:date="2019-05-27T03:44:00Z"/>
                <w:rFonts w:ascii="Arial" w:hAnsi="Arial"/>
                <w:sz w:val="18"/>
              </w:rPr>
            </w:pPr>
            <w:ins w:id="25555" w:author=" " w:date="2019-05-27T03:44:00Z">
              <w:r w:rsidRPr="00105559">
                <w:rPr>
                  <w:rFonts w:ascii="Arial" w:hAnsi="Arial" w:cs="Arial"/>
                  <w:sz w:val="18"/>
                  <w:szCs w:val="18"/>
                </w:rPr>
                <w:t>U.S. Cellular</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556" w:author=" " w:date="2019-05-27T03:44:00Z"/>
                <w:rFonts w:ascii="Arial" w:hAnsi="Arial" w:cs="Arial"/>
                <w:sz w:val="18"/>
                <w:szCs w:val="18"/>
              </w:rPr>
            </w:pPr>
            <w:ins w:id="25557" w:author=" " w:date="2019-05-27T03:44:00Z">
              <w:r>
                <w:rPr>
                  <w:rFonts w:ascii="Arial" w:hAnsi="Arial" w:cs="Arial"/>
                  <w:sz w:val="18"/>
                  <w:szCs w:val="18"/>
                </w:rPr>
                <w:t>WID: RP-190312</w:t>
              </w:r>
            </w:ins>
          </w:p>
          <w:p w:rsidR="008D612D" w:rsidRPr="00774E9E" w:rsidRDefault="008D612D" w:rsidP="008D612D">
            <w:pPr>
              <w:spacing w:before="100" w:beforeAutospacing="1" w:after="100" w:afterAutospacing="1"/>
              <w:rPr>
                <w:ins w:id="25558" w:author=" " w:date="2019-05-27T03:44:00Z"/>
                <w:rFonts w:ascii="PMingLiU" w:eastAsia="PMingLiU" w:hAnsi="PMingLiU"/>
                <w:sz w:val="18"/>
                <w:szCs w:val="18"/>
              </w:rPr>
            </w:pPr>
            <w:ins w:id="25559" w:author=" " w:date="2019-05-27T03:44: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Default="008D612D" w:rsidP="008D612D">
            <w:pPr>
              <w:spacing w:before="100" w:beforeAutospacing="1" w:after="100" w:afterAutospacing="1"/>
              <w:rPr>
                <w:ins w:id="25560" w:author=" " w:date="2019-05-27T03:44:00Z"/>
                <w:rFonts w:ascii="Arial" w:hAnsi="Arial" w:cs="Arial"/>
                <w:sz w:val="18"/>
                <w:szCs w:val="18"/>
              </w:rPr>
            </w:pPr>
            <w:ins w:id="25561" w:author=" " w:date="2019-05-27T03:44:00Z">
              <w:r w:rsidRPr="00B677F6">
                <w:rPr>
                  <w:rFonts w:ascii="Arial" w:hAnsi="Arial" w:cs="Arial"/>
                  <w:sz w:val="18"/>
                  <w:szCs w:val="18"/>
                </w:rPr>
                <w:t xml:space="preserve">38.101-3: </w:t>
              </w:r>
              <w:r w:rsidRPr="00774E9E">
                <w:rPr>
                  <w:rFonts w:ascii="Arial" w:hAnsi="Arial" w:cs="Arial"/>
                  <w:sz w:val="18"/>
                  <w:szCs w:val="18"/>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562" w:author=" " w:date="2019-05-27T03:44:00Z"/>
              </w:rPr>
            </w:pPr>
            <w:ins w:id="25563" w:author=" " w:date="2019-05-27T03:44:00Z">
              <w:r w:rsidRPr="00B677F6">
                <w:rPr>
                  <w:rFonts w:ascii="Times New Roman" w:hAnsi="Times New Roman"/>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564" w:author=" " w:date="2019-05-27T03:44:00Z"/>
              </w:rPr>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565" w:author=" " w:date="2019-05-27T03:44:00Z"/>
                <w:sz w:val="18"/>
                <w:szCs w:val="18"/>
              </w:rPr>
            </w:pPr>
            <w:ins w:id="25566" w:author=" " w:date="2019-05-27T03:44:00Z">
              <w:r>
                <w:rPr>
                  <w:sz w:val="18"/>
                  <w:szCs w:val="18"/>
                </w:rPr>
                <w:t>none</w:t>
              </w:r>
            </w:ins>
          </w:p>
          <w:p w:rsidR="008D612D" w:rsidRDefault="008D612D" w:rsidP="008D612D">
            <w:pPr>
              <w:spacing w:before="100" w:beforeAutospacing="1" w:after="100" w:afterAutospacing="1" w:line="165" w:lineRule="atLeast"/>
              <w:rPr>
                <w:ins w:id="25567" w:author=" " w:date="2019-05-27T03:44:00Z"/>
                <w:sz w:val="18"/>
                <w:szCs w:val="18"/>
              </w:rPr>
            </w:pPr>
            <w:ins w:id="25568" w:author=" " w:date="2019-05-27T03:44:00Z">
              <w:r>
                <w:rPr>
                  <w:sz w:val="18"/>
                  <w:szCs w:val="18"/>
                </w:rPr>
                <w:t>(</w:t>
              </w:r>
              <w:r w:rsidRPr="00B677F6">
                <w:rPr>
                  <w:sz w:val="18"/>
                  <w:szCs w:val="18"/>
                </w:rPr>
                <w:t>Pending approval of Big CR</w:t>
              </w:r>
              <w:r>
                <w:rPr>
                  <w:sz w:val="18"/>
                  <w:szCs w:val="18"/>
                </w:rPr>
                <w:t>)</w:t>
              </w:r>
            </w:ins>
          </w:p>
        </w:tc>
      </w:tr>
      <w:tr w:rsidR="008D612D" w:rsidRPr="008F103D" w:rsidTr="004C693F">
        <w:trPr>
          <w:gridBefore w:val="1"/>
          <w:wBefore w:w="6" w:type="pct"/>
          <w:cantSplit/>
          <w:ins w:id="25569" w:author=" " w:date="2019-05-27T03:44:00Z"/>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25570" w:author=" " w:date="2019-05-27T03:44:00Z"/>
                <w:rFonts w:cs="Arial"/>
                <w:szCs w:val="18"/>
              </w:rPr>
            </w:pPr>
            <w:ins w:id="25571" w:author=" " w:date="2019-05-27T03:44:00Z">
              <w:r>
                <w:rPr>
                  <w:rFonts w:cs="Arial"/>
                  <w:szCs w:val="18"/>
                </w:rPr>
                <w:t>DC_66A_n257A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25572" w:author=" " w:date="2019-05-27T03:44:00Z"/>
                <w:rFonts w:cs="Arial"/>
                <w:szCs w:val="18"/>
              </w:rPr>
            </w:pPr>
            <w:ins w:id="25573" w:author=" " w:date="2019-05-27T03:44:00Z">
              <w:r>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ins w:id="25574" w:author=" " w:date="2019-05-27T03:44:00Z"/>
                <w:sz w:val="18"/>
                <w:szCs w:val="18"/>
              </w:rPr>
            </w:pPr>
            <w:ins w:id="25575" w:author=" " w:date="2019-05-27T03:44:00Z">
              <w:r w:rsidRPr="00105559">
                <w:rPr>
                  <w:rFonts w:ascii="Arial" w:hAnsi="Arial" w:cs="Arial"/>
                  <w:sz w:val="18"/>
                  <w:szCs w:val="18"/>
                </w:rPr>
                <w:t>Sebastian Thalanany</w:t>
              </w:r>
            </w:ins>
          </w:p>
          <w:p w:rsidR="008D612D" w:rsidRPr="00105559" w:rsidRDefault="008D612D" w:rsidP="008D612D">
            <w:pPr>
              <w:spacing w:before="100" w:beforeAutospacing="1" w:after="100" w:afterAutospacing="1"/>
              <w:rPr>
                <w:ins w:id="25576" w:author=" " w:date="2019-05-27T03:44:00Z"/>
                <w:rFonts w:ascii="Arial" w:hAnsi="Arial" w:cs="Arial"/>
                <w:sz w:val="18"/>
                <w:szCs w:val="18"/>
              </w:rPr>
            </w:pPr>
            <w:ins w:id="25577" w:author=" " w:date="2019-05-27T03:44:00Z">
              <w:r w:rsidRPr="00105559">
                <w:rPr>
                  <w:rFonts w:ascii="Arial" w:hAnsi="Arial" w:cs="Arial"/>
                  <w:sz w:val="18"/>
                  <w:szCs w:val="18"/>
                </w:rPr>
                <w:t>U.S. Cellular</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578" w:author=" " w:date="2019-05-27T03:44:00Z"/>
                <w:rFonts w:ascii="Arial" w:hAnsi="Arial" w:cs="Arial"/>
                <w:sz w:val="18"/>
                <w:szCs w:val="18"/>
              </w:rPr>
            </w:pPr>
            <w:ins w:id="25579" w:author=" " w:date="2019-05-27T03:44:00Z">
              <w:r>
                <w:rPr>
                  <w:rFonts w:ascii="Arial" w:hAnsi="Arial" w:cs="Arial"/>
                  <w:sz w:val="18"/>
                  <w:szCs w:val="18"/>
                </w:rPr>
                <w:t>WID: RP-190312</w:t>
              </w:r>
            </w:ins>
          </w:p>
          <w:p w:rsidR="008D612D" w:rsidRPr="00774E9E" w:rsidRDefault="008D612D" w:rsidP="008D612D">
            <w:pPr>
              <w:spacing w:before="100" w:beforeAutospacing="1" w:after="100" w:afterAutospacing="1"/>
              <w:rPr>
                <w:ins w:id="25580" w:author=" " w:date="2019-05-27T03:44:00Z"/>
                <w:rFonts w:ascii="PMingLiU" w:eastAsia="PMingLiU" w:hAnsi="PMingLiU"/>
                <w:sz w:val="18"/>
                <w:szCs w:val="18"/>
              </w:rPr>
            </w:pPr>
            <w:ins w:id="25581" w:author=" " w:date="2019-05-27T03:44: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Default="008D612D" w:rsidP="008D612D">
            <w:pPr>
              <w:spacing w:before="100" w:beforeAutospacing="1" w:after="100" w:afterAutospacing="1"/>
              <w:rPr>
                <w:ins w:id="25582" w:author=" " w:date="2019-05-27T03:44:00Z"/>
                <w:rFonts w:ascii="Arial" w:hAnsi="Arial" w:cs="Arial"/>
                <w:sz w:val="18"/>
                <w:szCs w:val="18"/>
              </w:rPr>
            </w:pPr>
            <w:ins w:id="25583" w:author=" " w:date="2019-05-27T03:44:00Z">
              <w:r w:rsidRPr="00B677F6">
                <w:rPr>
                  <w:rFonts w:ascii="Arial" w:hAnsi="Arial" w:cs="Arial"/>
                  <w:sz w:val="18"/>
                  <w:szCs w:val="18"/>
                </w:rPr>
                <w:t xml:space="preserve">38.101-3: </w:t>
              </w:r>
              <w:r w:rsidRPr="00774E9E">
                <w:rPr>
                  <w:rFonts w:ascii="Arial" w:hAnsi="Arial" w:cs="Arial"/>
                  <w:sz w:val="18"/>
                  <w:szCs w:val="18"/>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ins w:id="25584" w:author=" " w:date="2019-05-27T03:44:00Z"/>
                <w:rFonts w:ascii="Times New Roman" w:hAnsi="Times New Roman"/>
                <w:szCs w:val="18"/>
              </w:rPr>
            </w:pPr>
            <w:ins w:id="25585" w:author=" " w:date="2019-05-27T03:44:00Z">
              <w:r w:rsidRPr="00B677F6">
                <w:rPr>
                  <w:rFonts w:ascii="Times New Roman" w:hAnsi="Times New Roman"/>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586" w:author=" " w:date="2019-05-27T03:44:00Z"/>
              </w:rPr>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587" w:author=" " w:date="2019-05-27T03:44:00Z"/>
                <w:sz w:val="18"/>
                <w:szCs w:val="18"/>
              </w:rPr>
            </w:pPr>
            <w:ins w:id="25588" w:author=" " w:date="2019-05-27T03:44:00Z">
              <w:r>
                <w:rPr>
                  <w:sz w:val="18"/>
                  <w:szCs w:val="18"/>
                </w:rPr>
                <w:t>none</w:t>
              </w:r>
            </w:ins>
          </w:p>
          <w:p w:rsidR="008D612D" w:rsidRDefault="008D612D" w:rsidP="008D612D">
            <w:pPr>
              <w:spacing w:before="100" w:beforeAutospacing="1" w:after="100" w:afterAutospacing="1" w:line="165" w:lineRule="atLeast"/>
              <w:rPr>
                <w:ins w:id="25589" w:author=" " w:date="2019-05-27T03:44:00Z"/>
                <w:sz w:val="18"/>
                <w:szCs w:val="18"/>
              </w:rPr>
            </w:pPr>
            <w:ins w:id="25590" w:author=" " w:date="2019-05-27T03:44:00Z">
              <w:r>
                <w:rPr>
                  <w:sz w:val="18"/>
                  <w:szCs w:val="18"/>
                </w:rPr>
                <w:t>(</w:t>
              </w:r>
              <w:r w:rsidRPr="00B677F6">
                <w:rPr>
                  <w:sz w:val="18"/>
                  <w:szCs w:val="18"/>
                </w:rPr>
                <w:t>Pending approval of Big CR</w:t>
              </w:r>
              <w:r>
                <w:rPr>
                  <w:sz w:val="18"/>
                  <w:szCs w:val="18"/>
                </w:rPr>
                <w:t>)</w:t>
              </w:r>
            </w:ins>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DC_66A_n258A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591" w:author=" " w:date="2019-05-27T03:44:00Z"/>
                <w:rFonts w:ascii="Arial" w:hAnsi="Arial" w:cs="Arial"/>
                <w:sz w:val="18"/>
                <w:szCs w:val="18"/>
              </w:rPr>
            </w:pPr>
            <w:ins w:id="25592" w:author=" " w:date="2019-05-27T03:44:00Z">
              <w:r>
                <w:rPr>
                  <w:rFonts w:ascii="Arial" w:hAnsi="Arial" w:cs="Arial"/>
                  <w:sz w:val="18"/>
                  <w:szCs w:val="18"/>
                </w:rPr>
                <w:t>WID: RP-190312</w:t>
              </w:r>
            </w:ins>
          </w:p>
          <w:p w:rsidR="008D612D" w:rsidRPr="00774E9E" w:rsidRDefault="008D612D" w:rsidP="008D612D">
            <w:pPr>
              <w:spacing w:before="100" w:beforeAutospacing="1" w:after="100" w:afterAutospacing="1"/>
              <w:rPr>
                <w:ins w:id="25593" w:author=" " w:date="2019-05-27T03:44:00Z"/>
                <w:rFonts w:ascii="PMingLiU" w:eastAsia="PMingLiU" w:hAnsi="PMingLiU"/>
                <w:sz w:val="18"/>
                <w:szCs w:val="18"/>
              </w:rPr>
            </w:pPr>
            <w:ins w:id="25594" w:author=" " w:date="2019-05-27T03:44: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Pr="008F103D" w:rsidRDefault="008D612D" w:rsidP="008D612D">
            <w:pPr>
              <w:pStyle w:val="TAL"/>
            </w:pPr>
            <w:ins w:id="25595" w:author=" " w:date="2019-05-27T03:44:00Z">
              <w:r w:rsidRPr="00B677F6">
                <w:rPr>
                  <w:rFonts w:cs="Arial"/>
                  <w:szCs w:val="18"/>
                </w:rPr>
                <w:t xml:space="preserve">38.101-3: </w:t>
              </w:r>
              <w:r w:rsidRPr="00774E9E">
                <w:rPr>
                  <w:rFonts w:cs="Arial"/>
                  <w:szCs w:val="18"/>
                </w:rPr>
                <w:t>R4-1906221</w:t>
              </w:r>
            </w:ins>
            <w:del w:id="25596" w:author=" " w:date="2019-05-27T03:44:00Z">
              <w:r w:rsidRPr="00BA479C" w:rsidDel="00393BAF">
                <w:delText>Approved WID: RP-182567</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597" w:author=" " w:date="2019-05-27T03:42:00Z"/>
                <w:sz w:val="18"/>
                <w:szCs w:val="18"/>
              </w:rPr>
            </w:pPr>
            <w:ins w:id="25598" w:author=" " w:date="2019-05-27T03:42:00Z">
              <w:r>
                <w:rPr>
                  <w:sz w:val="18"/>
                  <w:szCs w:val="18"/>
                </w:rPr>
                <w:t>none</w:t>
              </w:r>
            </w:ins>
          </w:p>
          <w:p w:rsidR="008D612D" w:rsidRPr="008F103D" w:rsidRDefault="008D612D" w:rsidP="008D612D">
            <w:pPr>
              <w:pStyle w:val="TAL"/>
            </w:pPr>
            <w:ins w:id="25599" w:author=" " w:date="2019-05-27T03:42:00Z">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del w:id="25600" w:author=" " w:date="2019-05-27T03:42:00Z">
              <w:r w:rsidRPr="00BA479C" w:rsidDel="00193EFB">
                <w:delText>ongoing</w:delText>
              </w:r>
            </w:del>
          </w:p>
        </w:tc>
      </w:tr>
      <w:tr w:rsidR="008D612D" w:rsidRPr="008F103D" w:rsidTr="004C693F">
        <w:trPr>
          <w:gridBefore w:val="1"/>
          <w:wBefore w:w="6" w:type="pct"/>
          <w:cantSplit/>
          <w:ins w:id="25601" w:author=" " w:date="2019-05-27T03:44:00Z"/>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602" w:author=" " w:date="2019-05-27T03:44:00Z"/>
              </w:rPr>
            </w:pPr>
            <w:ins w:id="25603" w:author=" " w:date="2019-05-27T03:44:00Z">
              <w:r>
                <w:rPr>
                  <w:rFonts w:cs="Arial"/>
                  <w:szCs w:val="18"/>
                </w:rPr>
                <w:t>DC_66A_n260A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604" w:author=" " w:date="2019-05-27T03:44:00Z"/>
              </w:rPr>
            </w:pPr>
            <w:ins w:id="25605" w:author=" " w:date="2019-05-27T03:44:00Z">
              <w:r>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ins w:id="25606" w:author=" " w:date="2019-05-27T03:44:00Z"/>
                <w:sz w:val="18"/>
                <w:szCs w:val="18"/>
              </w:rPr>
            </w:pPr>
            <w:ins w:id="25607" w:author=" " w:date="2019-05-27T03:44:00Z">
              <w:r w:rsidRPr="00105559">
                <w:rPr>
                  <w:rFonts w:ascii="Arial" w:hAnsi="Arial" w:cs="Arial"/>
                  <w:sz w:val="18"/>
                  <w:szCs w:val="18"/>
                </w:rPr>
                <w:t>Sebastian Thalanany</w:t>
              </w:r>
            </w:ins>
          </w:p>
          <w:p w:rsidR="008D612D" w:rsidRPr="00BA479C" w:rsidRDefault="008D612D" w:rsidP="008D612D">
            <w:pPr>
              <w:spacing w:before="100" w:beforeAutospacing="1" w:after="100" w:afterAutospacing="1"/>
              <w:rPr>
                <w:ins w:id="25608" w:author=" " w:date="2019-05-27T03:44:00Z"/>
                <w:rFonts w:ascii="Arial" w:hAnsi="Arial"/>
                <w:sz w:val="18"/>
              </w:rPr>
            </w:pPr>
            <w:ins w:id="25609" w:author=" " w:date="2019-05-27T03:44:00Z">
              <w:r w:rsidRPr="00105559">
                <w:rPr>
                  <w:rFonts w:ascii="Arial" w:hAnsi="Arial" w:cs="Arial"/>
                  <w:sz w:val="18"/>
                  <w:szCs w:val="18"/>
                </w:rPr>
                <w:t>U.S. Cellular</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610" w:author=" " w:date="2019-05-27T03:44:00Z"/>
                <w:rFonts w:ascii="Arial" w:hAnsi="Arial" w:cs="Arial"/>
                <w:sz w:val="18"/>
                <w:szCs w:val="18"/>
              </w:rPr>
            </w:pPr>
            <w:ins w:id="25611" w:author=" " w:date="2019-05-27T03:44:00Z">
              <w:r>
                <w:rPr>
                  <w:rFonts w:ascii="Arial" w:hAnsi="Arial" w:cs="Arial"/>
                  <w:sz w:val="18"/>
                  <w:szCs w:val="18"/>
                </w:rPr>
                <w:t>WID: RP-190312</w:t>
              </w:r>
            </w:ins>
          </w:p>
          <w:p w:rsidR="008D612D" w:rsidRPr="00774E9E" w:rsidRDefault="008D612D" w:rsidP="008D612D">
            <w:pPr>
              <w:spacing w:before="100" w:beforeAutospacing="1" w:after="100" w:afterAutospacing="1"/>
              <w:rPr>
                <w:ins w:id="25612" w:author=" " w:date="2019-05-27T03:44:00Z"/>
                <w:rFonts w:ascii="PMingLiU" w:eastAsia="PMingLiU" w:hAnsi="PMingLiU"/>
                <w:sz w:val="18"/>
                <w:szCs w:val="18"/>
              </w:rPr>
            </w:pPr>
            <w:ins w:id="25613" w:author=" " w:date="2019-05-27T03:44: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Default="008D612D" w:rsidP="008D612D">
            <w:pPr>
              <w:spacing w:before="100" w:beforeAutospacing="1" w:after="100" w:afterAutospacing="1"/>
              <w:rPr>
                <w:ins w:id="25614" w:author=" " w:date="2019-05-27T03:44:00Z"/>
                <w:rFonts w:ascii="Arial" w:hAnsi="Arial" w:cs="Arial"/>
                <w:sz w:val="18"/>
                <w:szCs w:val="18"/>
              </w:rPr>
            </w:pPr>
            <w:ins w:id="25615" w:author=" " w:date="2019-05-27T03:44:00Z">
              <w:r w:rsidRPr="00B677F6">
                <w:rPr>
                  <w:rFonts w:ascii="Arial" w:hAnsi="Arial" w:cs="Arial"/>
                  <w:sz w:val="18"/>
                  <w:szCs w:val="18"/>
                </w:rPr>
                <w:t xml:space="preserve">38.101-3: </w:t>
              </w:r>
              <w:r w:rsidRPr="00774E9E">
                <w:rPr>
                  <w:rFonts w:ascii="Arial" w:hAnsi="Arial" w:cs="Arial"/>
                  <w:sz w:val="18"/>
                  <w:szCs w:val="18"/>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616" w:author=" " w:date="2019-05-27T03:44:00Z"/>
              </w:rPr>
            </w:pPr>
            <w:ins w:id="25617" w:author=" " w:date="2019-05-27T03:44:00Z">
              <w:r w:rsidRPr="00B677F6">
                <w:rPr>
                  <w:rFonts w:ascii="Times New Roman" w:hAnsi="Times New Roman"/>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618" w:author=" " w:date="2019-05-27T03:44:00Z"/>
              </w:rPr>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619" w:author=" " w:date="2019-05-27T03:44:00Z"/>
                <w:sz w:val="18"/>
                <w:szCs w:val="18"/>
              </w:rPr>
            </w:pPr>
            <w:ins w:id="25620" w:author=" " w:date="2019-05-27T03:44:00Z">
              <w:r>
                <w:rPr>
                  <w:sz w:val="18"/>
                  <w:szCs w:val="18"/>
                </w:rPr>
                <w:t>none</w:t>
              </w:r>
            </w:ins>
          </w:p>
          <w:p w:rsidR="008D612D" w:rsidRDefault="008D612D" w:rsidP="008D612D">
            <w:pPr>
              <w:spacing w:before="100" w:beforeAutospacing="1" w:after="100" w:afterAutospacing="1" w:line="165" w:lineRule="atLeast"/>
              <w:rPr>
                <w:ins w:id="25621" w:author=" " w:date="2019-05-27T03:44:00Z"/>
                <w:sz w:val="18"/>
                <w:szCs w:val="18"/>
              </w:rPr>
            </w:pPr>
            <w:ins w:id="25622" w:author=" " w:date="2019-05-27T03:44:00Z">
              <w:r>
                <w:rPr>
                  <w:sz w:val="18"/>
                  <w:szCs w:val="18"/>
                </w:rPr>
                <w:t>(</w:t>
              </w:r>
              <w:r w:rsidRPr="00B677F6">
                <w:rPr>
                  <w:sz w:val="18"/>
                  <w:szCs w:val="18"/>
                </w:rPr>
                <w:t>Pending approval of Big CR</w:t>
              </w:r>
              <w:r>
                <w:rPr>
                  <w:sz w:val="18"/>
                  <w:szCs w:val="18"/>
                </w:rPr>
                <w:t>)</w:t>
              </w:r>
            </w:ins>
          </w:p>
        </w:tc>
      </w:tr>
      <w:tr w:rsidR="008D612D" w:rsidRPr="008F103D" w:rsidTr="004C693F">
        <w:trPr>
          <w:gridBefore w:val="1"/>
          <w:wBefore w:w="6" w:type="pct"/>
          <w:cantSplit/>
          <w:ins w:id="25623" w:author=" " w:date="2019-05-27T03:44:00Z"/>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624" w:author=" " w:date="2019-05-27T03:44:00Z"/>
              </w:rPr>
            </w:pPr>
            <w:ins w:id="25625" w:author=" " w:date="2019-05-27T03:44:00Z">
              <w:r>
                <w:rPr>
                  <w:rFonts w:cs="Arial"/>
                  <w:szCs w:val="18"/>
                </w:rPr>
                <w:lastRenderedPageBreak/>
                <w:t>DC_66A_n261A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626" w:author=" " w:date="2019-05-27T03:44:00Z"/>
              </w:rPr>
            </w:pPr>
            <w:ins w:id="25627" w:author=" " w:date="2019-05-27T03:44:00Z">
              <w:r>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ins w:id="25628" w:author=" " w:date="2019-05-27T03:44:00Z"/>
                <w:sz w:val="18"/>
                <w:szCs w:val="18"/>
              </w:rPr>
            </w:pPr>
            <w:ins w:id="25629" w:author=" " w:date="2019-05-27T03:44:00Z">
              <w:r w:rsidRPr="00105559">
                <w:rPr>
                  <w:rFonts w:ascii="Arial" w:hAnsi="Arial" w:cs="Arial"/>
                  <w:sz w:val="18"/>
                  <w:szCs w:val="18"/>
                </w:rPr>
                <w:t>Sebastian Thalanany</w:t>
              </w:r>
            </w:ins>
          </w:p>
          <w:p w:rsidR="008D612D" w:rsidRPr="00BA479C" w:rsidRDefault="008D612D" w:rsidP="008D612D">
            <w:pPr>
              <w:spacing w:before="100" w:beforeAutospacing="1" w:after="100" w:afterAutospacing="1"/>
              <w:rPr>
                <w:ins w:id="25630" w:author=" " w:date="2019-05-27T03:44:00Z"/>
                <w:rFonts w:ascii="Arial" w:hAnsi="Arial"/>
                <w:sz w:val="18"/>
              </w:rPr>
            </w:pPr>
            <w:ins w:id="25631" w:author=" " w:date="2019-05-27T03:44:00Z">
              <w:r w:rsidRPr="00105559">
                <w:rPr>
                  <w:rFonts w:ascii="Arial" w:hAnsi="Arial" w:cs="Arial"/>
                  <w:sz w:val="18"/>
                  <w:szCs w:val="18"/>
                </w:rPr>
                <w:t>U.S. Cellular</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632" w:author=" " w:date="2019-05-27T03:44:00Z"/>
                <w:rFonts w:ascii="Arial" w:hAnsi="Arial" w:cs="Arial"/>
                <w:sz w:val="18"/>
                <w:szCs w:val="18"/>
              </w:rPr>
            </w:pPr>
            <w:ins w:id="25633" w:author=" " w:date="2019-05-27T03:44:00Z">
              <w:r>
                <w:rPr>
                  <w:rFonts w:ascii="Arial" w:hAnsi="Arial" w:cs="Arial"/>
                  <w:sz w:val="18"/>
                  <w:szCs w:val="18"/>
                </w:rPr>
                <w:t>WID: RP-190312</w:t>
              </w:r>
            </w:ins>
          </w:p>
          <w:p w:rsidR="008D612D" w:rsidRPr="00774E9E" w:rsidRDefault="008D612D" w:rsidP="008D612D">
            <w:pPr>
              <w:spacing w:before="100" w:beforeAutospacing="1" w:after="100" w:afterAutospacing="1"/>
              <w:rPr>
                <w:ins w:id="25634" w:author=" " w:date="2019-05-27T03:44:00Z"/>
                <w:rFonts w:ascii="PMingLiU" w:eastAsia="PMingLiU" w:hAnsi="PMingLiU"/>
                <w:sz w:val="18"/>
                <w:szCs w:val="18"/>
              </w:rPr>
            </w:pPr>
            <w:ins w:id="25635" w:author=" " w:date="2019-05-27T03:44:00Z">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Default="008D612D" w:rsidP="008D612D">
            <w:pPr>
              <w:spacing w:before="100" w:beforeAutospacing="1" w:after="100" w:afterAutospacing="1"/>
              <w:rPr>
                <w:ins w:id="25636" w:author=" " w:date="2019-05-27T03:44:00Z"/>
                <w:rFonts w:ascii="Arial" w:hAnsi="Arial" w:cs="Arial"/>
                <w:sz w:val="18"/>
                <w:szCs w:val="18"/>
              </w:rPr>
            </w:pPr>
            <w:ins w:id="25637" w:author=" " w:date="2019-05-27T03:44:00Z">
              <w:r w:rsidRPr="00B677F6">
                <w:rPr>
                  <w:rFonts w:ascii="Arial" w:hAnsi="Arial" w:cs="Arial"/>
                  <w:sz w:val="18"/>
                  <w:szCs w:val="18"/>
                </w:rPr>
                <w:t xml:space="preserve">38.101-3: </w:t>
              </w:r>
              <w:r w:rsidRPr="00774E9E">
                <w:rPr>
                  <w:rFonts w:ascii="Arial" w:hAnsi="Arial" w:cs="Arial"/>
                  <w:sz w:val="18"/>
                  <w:szCs w:val="18"/>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638" w:author=" " w:date="2019-05-27T03:44:00Z"/>
              </w:rPr>
            </w:pPr>
            <w:ins w:id="25639" w:author=" " w:date="2019-05-27T03:44:00Z">
              <w:r w:rsidRPr="00B677F6">
                <w:rPr>
                  <w:rFonts w:ascii="Times New Roman" w:hAnsi="Times New Roman"/>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640" w:author=" " w:date="2019-05-27T03:44:00Z"/>
              </w:rPr>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641" w:author=" " w:date="2019-05-27T03:44:00Z"/>
                <w:sz w:val="18"/>
                <w:szCs w:val="18"/>
              </w:rPr>
            </w:pPr>
            <w:ins w:id="25642" w:author=" " w:date="2019-05-27T03:44:00Z">
              <w:r>
                <w:rPr>
                  <w:sz w:val="18"/>
                  <w:szCs w:val="18"/>
                </w:rPr>
                <w:t>none</w:t>
              </w:r>
            </w:ins>
          </w:p>
          <w:p w:rsidR="008D612D" w:rsidRDefault="008D612D" w:rsidP="008D612D">
            <w:pPr>
              <w:spacing w:before="100" w:beforeAutospacing="1" w:after="100" w:afterAutospacing="1" w:line="165" w:lineRule="atLeast"/>
              <w:rPr>
                <w:ins w:id="25643" w:author=" " w:date="2019-05-27T03:44:00Z"/>
                <w:sz w:val="18"/>
                <w:szCs w:val="18"/>
              </w:rPr>
            </w:pPr>
            <w:ins w:id="25644" w:author=" " w:date="2019-05-27T03:44:00Z">
              <w:r>
                <w:rPr>
                  <w:sz w:val="18"/>
                  <w:szCs w:val="18"/>
                </w:rPr>
                <w:t>(</w:t>
              </w:r>
              <w:r w:rsidRPr="00B677F6">
                <w:rPr>
                  <w:sz w:val="18"/>
                  <w:szCs w:val="18"/>
                </w:rPr>
                <w:t>Pending approval of Big CR</w:t>
              </w:r>
              <w:r>
                <w:rPr>
                  <w:sz w:val="18"/>
                  <w:szCs w:val="18"/>
                </w:rPr>
                <w:t>)</w:t>
              </w:r>
            </w:ins>
          </w:p>
        </w:tc>
      </w:tr>
      <w:tr w:rsidR="008D612D" w:rsidRPr="008F103D" w:rsidTr="004C693F">
        <w:trPr>
          <w:gridBefore w:val="1"/>
          <w:wBefore w:w="6" w:type="pct"/>
          <w:cantSplit/>
          <w:ins w:id="25645" w:author=" " w:date="2019-05-27T03:37:00Z"/>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646" w:author=" " w:date="2019-05-27T03:37:00Z"/>
              </w:rPr>
            </w:pPr>
            <w:ins w:id="25647" w:author=" " w:date="2019-05-27T03:37:00Z">
              <w:r w:rsidRPr="000223A8">
                <w:rPr>
                  <w:rFonts w:cs="Arial" w:hint="eastAsia"/>
                  <w:szCs w:val="18"/>
                  <w:lang w:val="sv-SE" w:eastAsia="ja-JP"/>
                </w:rPr>
                <w:t>DC_3A-3A_n</w:t>
              </w:r>
              <w:r w:rsidRPr="000223A8">
                <w:rPr>
                  <w:rFonts w:cs="Arial"/>
                  <w:szCs w:val="18"/>
                  <w:lang w:val="sv-SE" w:eastAsia="ja-JP"/>
                </w:rPr>
                <w:t>257</w:t>
              </w:r>
              <w:r w:rsidRPr="000223A8">
                <w:rPr>
                  <w:rFonts w:cs="Arial" w:hint="eastAsia"/>
                  <w:szCs w:val="18"/>
                  <w:lang w:val="sv-SE" w:eastAsia="ja-JP"/>
                </w:rPr>
                <w:t>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648" w:author=" " w:date="2019-05-27T03:37:00Z"/>
              </w:rPr>
            </w:pPr>
            <w:ins w:id="25649" w:author=" " w:date="2019-05-27T03:37:00Z">
              <w:r w:rsidRPr="00570FC2">
                <w:rPr>
                  <w:rFonts w:cs="Arial"/>
                  <w:color w:val="0D0D0D"/>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ins w:id="25650" w:author=" " w:date="2019-05-27T03:37:00Z"/>
                <w:rFonts w:ascii="Arial" w:hAnsi="Arial"/>
                <w:sz w:val="18"/>
              </w:rPr>
            </w:pPr>
            <w:ins w:id="25651" w:author=" " w:date="2019-05-27T03:37:00Z">
              <w:r w:rsidRPr="00570FC2">
                <w:rPr>
                  <w:rFonts w:cs="Arial"/>
                  <w:color w:val="0D0D0D"/>
                  <w:szCs w:val="18"/>
                  <w:lang w:val="en-US" w:eastAsia="ja-JP"/>
                </w:rPr>
                <w:t>Bo-Han Hsieh, CHTTL</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25652" w:author=" " w:date="2019-05-27T03:37:00Z"/>
                <w:rFonts w:eastAsia="PMingLiU"/>
                <w:color w:val="000000"/>
                <w:szCs w:val="18"/>
                <w:lang w:val="en-US" w:eastAsia="zh-TW"/>
              </w:rPr>
            </w:pPr>
            <w:ins w:id="25653" w:author=" " w:date="2019-05-27T03:37:00Z">
              <w:r w:rsidRPr="00831629">
                <w:rPr>
                  <w:rFonts w:eastAsia="PMingLiU" w:hint="eastAsia"/>
                  <w:color w:val="0D0D0D"/>
                  <w:szCs w:val="18"/>
                  <w:lang w:eastAsia="zh-TW"/>
                </w:rPr>
                <w:t>TR 37.716-11-11</w:t>
              </w:r>
              <w:r w:rsidRPr="00831629">
                <w:rPr>
                  <w:rFonts w:eastAsia="PMingLiU" w:hint="eastAsia"/>
                  <w:color w:val="0D0D0D"/>
                  <w:szCs w:val="18"/>
                  <w:lang w:val="en-US" w:eastAsia="zh-TW"/>
                </w:rPr>
                <w:t>:</w:t>
              </w:r>
              <w:r>
                <w:rPr>
                  <w:rFonts w:eastAsia="PMingLiU" w:hint="eastAsia"/>
                  <w:color w:val="0D0D0D"/>
                  <w:szCs w:val="18"/>
                  <w:lang w:val="en-US" w:eastAsia="zh-TW"/>
                </w:rPr>
                <w:t xml:space="preserve"> R4-1903299</w:t>
              </w:r>
            </w:ins>
          </w:p>
          <w:p w:rsidR="008D612D" w:rsidRPr="00BA479C" w:rsidRDefault="008D612D" w:rsidP="008D612D">
            <w:pPr>
              <w:pStyle w:val="TAL"/>
              <w:rPr>
                <w:ins w:id="25654" w:author=" " w:date="2019-05-27T03:37:00Z"/>
              </w:rPr>
            </w:pPr>
            <w:ins w:id="25655" w:author=" " w:date="2019-05-27T03:37:00Z">
              <w:r>
                <w:rPr>
                  <w:rFonts w:eastAsia="PMingLiU" w:hint="eastAsia"/>
                  <w:color w:val="000000"/>
                  <w:szCs w:val="18"/>
                  <w:lang w:val="en-US" w:eastAsia="zh-TW"/>
                </w:rPr>
                <w:t xml:space="preserve">TS 38.101-3: </w:t>
              </w:r>
              <w:r w:rsidRPr="00831629">
                <w:rPr>
                  <w:rFonts w:eastAsia="PMingLiU"/>
                  <w:color w:val="000000"/>
                  <w:szCs w:val="18"/>
                  <w:lang w:val="en-US" w:eastAsia="zh-TW"/>
                </w:rPr>
                <w:t>R4-1905498</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656" w:author=" " w:date="2019-05-27T03:37:00Z"/>
              </w:rPr>
            </w:pPr>
            <w:ins w:id="25657" w:author=" " w:date="2019-05-27T03:37:00Z">
              <w:r w:rsidRPr="00570FC2">
                <w:rPr>
                  <w:rFonts w:eastAsia="PMingLiU" w:hint="eastAsia"/>
                  <w:color w:val="0D0D0D"/>
                  <w:szCs w:val="18"/>
                  <w:lang w:val="en-US" w:eastAsia="zh-TW"/>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658" w:author=" " w:date="2019-05-27T03:37:00Z"/>
              </w:rPr>
            </w:pPr>
            <w:ins w:id="25659" w:author=" " w:date="2019-05-27T03:37:00Z">
              <w:r w:rsidRPr="00570FC2">
                <w:rPr>
                  <w:rFonts w:eastAsia="PMingLiU" w:hint="eastAsia"/>
                  <w:color w:val="0D0D0D"/>
                  <w:szCs w:val="18"/>
                  <w:lang w:val="en-US" w:eastAsia="zh-TW"/>
                </w:rPr>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660" w:author=" " w:date="2019-05-27T03:37:00Z"/>
              </w:rPr>
            </w:pPr>
            <w:ins w:id="25661" w:author=" " w:date="2019-05-27T03:37:00Z">
              <w:r w:rsidRPr="00570FC2">
                <w:rPr>
                  <w:rFonts w:eastAsia="PMingLiU" w:hint="eastAsia"/>
                  <w:color w:val="0D0D0D"/>
                  <w:szCs w:val="18"/>
                  <w:lang w:val="en-US" w:eastAsia="zh-TW"/>
                </w:rPr>
                <w:t>None</w:t>
              </w:r>
            </w:ins>
          </w:p>
        </w:tc>
      </w:tr>
      <w:tr w:rsidR="008D612D" w:rsidRPr="008F103D" w:rsidTr="004C693F">
        <w:trPr>
          <w:gridBefore w:val="1"/>
          <w:wBefore w:w="6" w:type="pct"/>
          <w:cantSplit/>
          <w:ins w:id="25662" w:author=" " w:date="2019-05-27T03:38:00Z"/>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0223A8" w:rsidRDefault="008D612D" w:rsidP="008D612D">
            <w:pPr>
              <w:pStyle w:val="TAL"/>
              <w:rPr>
                <w:ins w:id="25663" w:author=" " w:date="2019-05-27T03:38:00Z"/>
                <w:rFonts w:cs="Arial"/>
                <w:szCs w:val="18"/>
                <w:lang w:val="sv-SE" w:eastAsia="ja-JP"/>
              </w:rPr>
            </w:pPr>
            <w:ins w:id="25664" w:author=" " w:date="2019-05-27T03:38:00Z">
              <w:r>
                <w:rPr>
                  <w:rFonts w:eastAsia="游ゴシック" w:cs="Arial"/>
                  <w:color w:val="000000"/>
                  <w:szCs w:val="18"/>
                </w:rPr>
                <w:t>DL_11A-n257D_UL_11A_n257A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570FC2" w:rsidRDefault="008D612D" w:rsidP="008D612D">
            <w:pPr>
              <w:pStyle w:val="TAL"/>
              <w:rPr>
                <w:ins w:id="25665" w:author=" " w:date="2019-05-27T03:38:00Z"/>
                <w:rFonts w:cs="Arial"/>
                <w:color w:val="0D0D0D"/>
                <w:szCs w:val="18"/>
              </w:rPr>
            </w:pPr>
            <w:ins w:id="25666" w:author=" " w:date="2019-05-27T03:38:00Z">
              <w:r>
                <w:rPr>
                  <w:rFonts w:eastAsia="游ゴシック" w:cs="Arial"/>
                  <w:color w:val="000000"/>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570FC2" w:rsidRDefault="008D612D" w:rsidP="008D612D">
            <w:pPr>
              <w:spacing w:before="100" w:beforeAutospacing="1" w:after="100" w:afterAutospacing="1"/>
              <w:rPr>
                <w:ins w:id="25667" w:author=" " w:date="2019-05-27T03:38:00Z"/>
                <w:rFonts w:cs="Arial"/>
                <w:color w:val="0D0D0D"/>
                <w:szCs w:val="18"/>
                <w:lang w:val="en-US" w:eastAsia="ja-JP"/>
              </w:rPr>
            </w:pPr>
            <w:ins w:id="25668" w:author=" " w:date="2019-05-27T03:38:00Z">
              <w:r>
                <w:rPr>
                  <w:rFonts w:eastAsia="游ゴシック" w:cs="Arial"/>
                  <w:color w:val="000000"/>
                  <w:szCs w:val="18"/>
                </w:rPr>
                <w:t>Masashi Fushiki, SoftBank</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31629" w:rsidRDefault="008D612D" w:rsidP="008D612D">
            <w:pPr>
              <w:pStyle w:val="TAL"/>
              <w:rPr>
                <w:ins w:id="25669" w:author=" " w:date="2019-05-27T03:38:00Z"/>
                <w:rFonts w:eastAsia="PMingLiU"/>
                <w:color w:val="0D0D0D"/>
                <w:szCs w:val="18"/>
                <w:lang w:eastAsia="zh-TW"/>
              </w:rPr>
            </w:pPr>
            <w:ins w:id="25670" w:author=" " w:date="2019-05-27T03:38:00Z">
              <w:r>
                <w:rPr>
                  <w:rFonts w:cs="Arial"/>
                  <w:color w:val="000000"/>
                  <w:szCs w:val="18"/>
                </w:rPr>
                <w:t>R4-1902974(draft CR)</w:t>
              </w:r>
              <w:r>
                <w:rPr>
                  <w:rFonts w:cs="Arial"/>
                  <w:color w:val="000000"/>
                  <w:szCs w:val="18"/>
                </w:rPr>
                <w:br/>
                <w:t>38.101-3: R4-1905498</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570FC2" w:rsidRDefault="008D612D" w:rsidP="008D612D">
            <w:pPr>
              <w:pStyle w:val="TAL"/>
              <w:rPr>
                <w:ins w:id="25671" w:author=" " w:date="2019-05-27T03:38:00Z"/>
                <w:rFonts w:eastAsia="PMingLiU"/>
                <w:color w:val="0D0D0D"/>
                <w:szCs w:val="18"/>
                <w:lang w:val="en-US" w:eastAsia="zh-TW"/>
              </w:rPr>
            </w:pPr>
            <w:ins w:id="25672" w:author=" " w:date="2019-05-27T03:38:00Z">
              <w:r>
                <w:rPr>
                  <w:rFonts w:cs="Arial"/>
                  <w:szCs w:val="18"/>
                  <w:lang w:eastAsia="ja-JP"/>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570FC2" w:rsidRDefault="008D612D" w:rsidP="008D612D">
            <w:pPr>
              <w:pStyle w:val="TAL"/>
              <w:rPr>
                <w:ins w:id="25673" w:author=" " w:date="2019-05-27T03:38:00Z"/>
                <w:rFonts w:eastAsia="PMingLiU"/>
                <w:color w:val="0D0D0D"/>
                <w:szCs w:val="18"/>
                <w:lang w:val="en-US" w:eastAsia="zh-TW"/>
              </w:rPr>
            </w:pPr>
            <w:ins w:id="25674" w:author=" " w:date="2019-05-27T03:38:00Z">
              <w:r>
                <w:rPr>
                  <w:rFonts w:cs="Arial"/>
                  <w:szCs w:val="18"/>
                  <w:lang w:eastAsia="ja-JP"/>
                </w:rPr>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570FC2" w:rsidRDefault="008D612D" w:rsidP="008D612D">
            <w:pPr>
              <w:pStyle w:val="TAL"/>
              <w:rPr>
                <w:ins w:id="25675" w:author=" " w:date="2019-05-27T03:38:00Z"/>
                <w:rFonts w:eastAsia="PMingLiU"/>
                <w:color w:val="0D0D0D"/>
                <w:szCs w:val="18"/>
                <w:lang w:val="en-US" w:eastAsia="zh-TW"/>
              </w:rPr>
            </w:pPr>
            <w:ins w:id="25676" w:author=" " w:date="2019-05-27T03:38:00Z">
              <w:r>
                <w:rPr>
                  <w:rFonts w:cs="Arial"/>
                  <w:szCs w:val="18"/>
                  <w:lang w:eastAsia="ja-JP"/>
                </w:rPr>
                <w:t>none</w:t>
              </w:r>
            </w:ins>
          </w:p>
        </w:tc>
      </w:tr>
      <w:tr w:rsidR="00B62EC2" w:rsidRPr="008F103D" w:rsidTr="004C693F">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677" w:author=" " w:date="2019-05-27T04: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5678" w:author=" " w:date="2019-05-27T04:27:00Z"/>
          <w:trPrChange w:id="25679" w:author=" " w:date="2019-05-27T04:27:00Z">
            <w:trPr>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25680" w:author=" " w:date="2019-05-27T04:27:00Z">
              <w:tcPr>
                <w:tcW w:w="151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62EC2" w:rsidRDefault="00B62EC2" w:rsidP="00B62EC2">
            <w:pPr>
              <w:pStyle w:val="TAL"/>
              <w:rPr>
                <w:ins w:id="25681" w:author=" " w:date="2019-05-27T04:27:00Z"/>
                <w:rFonts w:eastAsia="游ゴシック" w:cs="Arial"/>
                <w:color w:val="000000"/>
                <w:szCs w:val="18"/>
              </w:rPr>
            </w:pPr>
            <w:ins w:id="25682" w:author=" " w:date="2019-05-27T04:27:00Z">
              <w:r w:rsidRPr="00FB754D">
                <w:rPr>
                  <w:rFonts w:cs="Arial"/>
                  <w:szCs w:val="18"/>
                </w:rPr>
                <w:t>DC_1A_n258A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25683" w:author=" " w:date="2019-05-27T04:27:00Z">
              <w:tcPr>
                <w:tcW w:w="26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62EC2" w:rsidRDefault="00B62EC2" w:rsidP="00B62EC2">
            <w:pPr>
              <w:pStyle w:val="TAL"/>
              <w:rPr>
                <w:ins w:id="25684" w:author=" " w:date="2019-05-27T04:27:00Z"/>
                <w:rFonts w:eastAsia="游ゴシック" w:cs="Arial"/>
                <w:color w:val="000000"/>
                <w:szCs w:val="18"/>
              </w:rPr>
            </w:pPr>
            <w:ins w:id="25685" w:author=" " w:date="2019-05-27T04:27:00Z">
              <w:r w:rsidRPr="00FB754D">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Change w:id="25686" w:author=" " w:date="2019-05-27T04:27:00Z">
              <w:tcPr>
                <w:tcW w:w="78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62EC2" w:rsidRDefault="00B62EC2" w:rsidP="00B62EC2">
            <w:pPr>
              <w:spacing w:before="100" w:beforeAutospacing="1" w:after="100" w:afterAutospacing="1"/>
              <w:rPr>
                <w:ins w:id="25687" w:author=" " w:date="2019-05-27T04:27:00Z"/>
                <w:rFonts w:eastAsia="游ゴシック" w:cs="Arial"/>
                <w:color w:val="000000"/>
                <w:szCs w:val="18"/>
              </w:rPr>
            </w:pPr>
            <w:ins w:id="25688" w:author=" " w:date="2019-05-27T04:27:00Z">
              <w:r w:rsidRPr="00FB754D">
                <w:rPr>
                  <w:rFonts w:eastAsia="PMingLiU" w:cs="Arial"/>
                  <w:szCs w:val="18"/>
                  <w:lang w:eastAsia="zh-TW"/>
                </w:rPr>
                <w:t>Zhang Peng, Huawei</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25689" w:author=" " w:date="2019-05-27T04:27:00Z">
              <w:tcPr>
                <w:tcW w:w="1048"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B62EC2" w:rsidRPr="00FB754D" w:rsidRDefault="00B62EC2" w:rsidP="00B62EC2">
            <w:pPr>
              <w:pStyle w:val="TAL"/>
              <w:rPr>
                <w:ins w:id="25690" w:author=" " w:date="2019-05-27T04:27:00Z"/>
                <w:rFonts w:cs="Arial"/>
                <w:color w:val="000000"/>
                <w:szCs w:val="18"/>
              </w:rPr>
            </w:pPr>
            <w:ins w:id="25691" w:author=" " w:date="2019-05-27T04:27:00Z">
              <w:r w:rsidRPr="00FB754D">
                <w:rPr>
                  <w:rFonts w:cs="Arial"/>
                  <w:color w:val="000000"/>
                  <w:szCs w:val="18"/>
                </w:rPr>
                <w:t>38.101-3: R4-1905626</w:t>
              </w:r>
            </w:ins>
          </w:p>
          <w:p w:rsidR="00B62EC2" w:rsidRDefault="00B62EC2" w:rsidP="00B62EC2">
            <w:pPr>
              <w:pStyle w:val="TAL"/>
              <w:rPr>
                <w:ins w:id="25692" w:author=" " w:date="2019-05-27T04:27:00Z"/>
                <w:rFonts w:cs="Arial"/>
                <w:color w:val="000000"/>
                <w:szCs w:val="18"/>
              </w:rPr>
            </w:pPr>
            <w:ins w:id="25693" w:author=" " w:date="2019-05-27T04:27:00Z">
              <w:r w:rsidRPr="00FB754D">
                <w:rPr>
                  <w:rFonts w:cs="Arial"/>
                  <w:color w:val="000000"/>
                  <w:szCs w:val="18"/>
                </w:rPr>
                <w:t>TR 37.716</w:t>
              </w:r>
              <w:r w:rsidRPr="00FB754D">
                <w:rPr>
                  <w:rFonts w:cs="Arial"/>
                  <w:szCs w:val="18"/>
                  <w:lang w:eastAsia="ja-JP"/>
                </w:rPr>
                <w:t>-11-11</w:t>
              </w:r>
              <w:r w:rsidRPr="00FB754D">
                <w:rPr>
                  <w:rFonts w:cs="Arial"/>
                  <w:color w:val="000000"/>
                  <w:szCs w:val="18"/>
                </w:rPr>
                <w:t>:</w:t>
              </w:r>
              <w:r w:rsidRPr="00FB754D">
                <w:rPr>
                  <w:rFonts w:cs="Arial"/>
                  <w:szCs w:val="18"/>
                </w:rPr>
                <w:t xml:space="preserve"> </w:t>
              </w:r>
              <w:r w:rsidRPr="00FB754D">
                <w:rPr>
                  <w:rFonts w:cs="Arial"/>
                  <w:color w:val="000000"/>
                  <w:szCs w:val="18"/>
                </w:rPr>
                <w:t>R4-1903670</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25694" w:author=" " w:date="2019-05-27T04:27:00Z">
              <w:tcPr>
                <w:tcW w:w="34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62EC2" w:rsidRDefault="00B62EC2" w:rsidP="00B62EC2">
            <w:pPr>
              <w:pStyle w:val="TAL"/>
              <w:rPr>
                <w:ins w:id="25695" w:author=" " w:date="2019-05-27T04:27:00Z"/>
                <w:rFonts w:cs="Arial"/>
                <w:szCs w:val="18"/>
                <w:lang w:eastAsia="ja-JP"/>
              </w:rPr>
            </w:pPr>
            <w:ins w:id="25696" w:author=" " w:date="2019-05-27T04:27:00Z">
              <w:r w:rsidRPr="00FB754D">
                <w:rPr>
                  <w:rFonts w:eastAsia="SimSun" w:cs="Arial"/>
                  <w:szCs w:val="18"/>
                  <w:lang w:eastAsia="zh-CN"/>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25697" w:author=" " w:date="2019-05-27T04:27:00Z">
              <w:tcPr>
                <w:tcW w:w="268" w:type="pct"/>
                <w:tcBorders>
                  <w:top w:val="single" w:sz="4" w:space="0" w:color="auto"/>
                  <w:left w:val="single" w:sz="4" w:space="0" w:color="auto"/>
                  <w:bottom w:val="single" w:sz="4" w:space="0" w:color="auto"/>
                  <w:right w:val="single" w:sz="4" w:space="0" w:color="auto"/>
                </w:tcBorders>
                <w:shd w:val="clear" w:color="auto" w:fill="auto"/>
              </w:tcPr>
            </w:tcPrChange>
          </w:tcPr>
          <w:p w:rsidR="00B62EC2" w:rsidRDefault="00B62EC2" w:rsidP="00B62EC2">
            <w:pPr>
              <w:pStyle w:val="TAL"/>
              <w:rPr>
                <w:ins w:id="25698" w:author=" " w:date="2019-05-27T04:27:00Z"/>
                <w:rFonts w:cs="Arial"/>
                <w:szCs w:val="18"/>
                <w:lang w:eastAsia="ja-JP"/>
              </w:rPr>
            </w:pPr>
            <w:ins w:id="25699" w:author=" " w:date="2019-05-27T04:27:00Z">
              <w:r w:rsidRPr="00FB754D">
                <w:rPr>
                  <w:rFonts w:eastAsia="SimSun" w:cs="Arial"/>
                  <w:szCs w:val="18"/>
                  <w:lang w:eastAsia="zh-CN"/>
                </w:rPr>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25700" w:author=" " w:date="2019-05-27T04:27:00Z">
              <w:tcPr>
                <w:tcW w:w="77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62EC2" w:rsidRDefault="00B62EC2" w:rsidP="00B62EC2">
            <w:pPr>
              <w:pStyle w:val="TAL"/>
              <w:rPr>
                <w:ins w:id="25701" w:author=" " w:date="2019-05-27T04:27:00Z"/>
                <w:rFonts w:cs="Arial"/>
                <w:szCs w:val="18"/>
                <w:lang w:eastAsia="ja-JP"/>
              </w:rPr>
            </w:pPr>
            <w:ins w:id="25702" w:author=" " w:date="2019-05-27T04:27:00Z">
              <w:r w:rsidRPr="00FB754D">
                <w:rPr>
                  <w:rFonts w:eastAsia="SimSun" w:cs="Arial"/>
                  <w:szCs w:val="18"/>
                  <w:lang w:eastAsia="zh-CN"/>
                </w:rPr>
                <w:t>none</w:t>
              </w:r>
            </w:ins>
          </w:p>
        </w:tc>
      </w:tr>
      <w:tr w:rsidR="005F6C75" w:rsidRPr="008F103D" w:rsidTr="00312535">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703" w:author="5123491" w:date="2019-05-27T17:30: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5704" w:author="5123491" w:date="2019-05-27T17:30:00Z"/>
          <w:trPrChange w:id="25705" w:author="5123491" w:date="2019-05-27T17:30:00Z">
            <w:trPr>
              <w:gridBefore w:val="1"/>
              <w:gridAfter w:val="0"/>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25706" w:author="5123491" w:date="2019-05-27T17:30: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707" w:author="5123491" w:date="2019-05-27T17:30:00Z"/>
                <w:rFonts w:cs="Arial"/>
                <w:szCs w:val="18"/>
              </w:rPr>
            </w:pPr>
            <w:ins w:id="25708" w:author="5123491" w:date="2019-05-27T17:30:00Z">
              <w:r w:rsidRPr="001C6DB0">
                <w:rPr>
                  <w:rFonts w:cs="Arial"/>
                  <w:color w:val="000000"/>
                  <w:szCs w:val="18"/>
                </w:rPr>
                <w:t>DC_3A-n257B</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25709" w:author="5123491" w:date="2019-05-27T17:30:00Z">
              <w:tcPr>
                <w:tcW w:w="259"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710" w:author="5123491" w:date="2019-05-27T17:30:00Z"/>
                <w:rFonts w:cs="Arial"/>
                <w:szCs w:val="18"/>
              </w:rPr>
            </w:pPr>
            <w:ins w:id="25711" w:author="5123491" w:date="2019-05-27T17:30:00Z">
              <w:r w:rsidRPr="001E49FB">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25712" w:author="5123491" w:date="2019-05-27T17:30:00Z">
              <w:tcPr>
                <w:tcW w:w="78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6C75" w:rsidRPr="00FB754D" w:rsidRDefault="005F6C75" w:rsidP="005F6C75">
            <w:pPr>
              <w:spacing w:before="100" w:beforeAutospacing="1" w:after="100" w:afterAutospacing="1"/>
              <w:rPr>
                <w:ins w:id="25713" w:author="5123491" w:date="2019-05-27T17:30:00Z"/>
                <w:rFonts w:eastAsia="PMingLiU" w:cs="Arial"/>
                <w:szCs w:val="18"/>
                <w:lang w:eastAsia="zh-TW"/>
              </w:rPr>
            </w:pPr>
            <w:ins w:id="25714" w:author="5123491" w:date="2019-05-27T17:30:00Z">
              <w:r w:rsidRPr="001E49FB">
                <w:rPr>
                  <w:rFonts w:cs="Arial"/>
                  <w:szCs w:val="18"/>
                  <w:lang w:val="it-IT"/>
                </w:rPr>
                <w:t>Alessandro Trogolo, Telecom Italia</w:t>
              </w:r>
              <w:r>
                <w:rPr>
                  <w:rFonts w:cs="Arial"/>
                  <w:szCs w:val="18"/>
                  <w:lang w:val="it-IT"/>
                </w:rPr>
                <w:t xml:space="preserve"> S.p.A.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25715" w:author="5123491" w:date="2019-05-27T17:30:00Z">
              <w:tcPr>
                <w:tcW w:w="89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716" w:author="5123491" w:date="2019-05-27T17:30:00Z"/>
                <w:rFonts w:cs="Arial"/>
                <w:color w:val="000000"/>
                <w:szCs w:val="18"/>
              </w:rPr>
            </w:pPr>
            <w:ins w:id="25717" w:author="5123491" w:date="2019-05-27T17:30:00Z">
              <w:r>
                <w:rPr>
                  <w:rFonts w:cs="Arial"/>
                  <w:color w:val="000000"/>
                  <w:szCs w:val="18"/>
                  <w:lang w:eastAsia="ja-JP"/>
                </w:rPr>
                <w:t xml:space="preserve">38.101-3: R4-1907189, </w:t>
              </w:r>
              <w:r>
                <w:rPr>
                  <w:color w:val="000000"/>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25718" w:author="5123491" w:date="2019-05-27T17:30: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719" w:author="5123491" w:date="2019-05-27T17:30:00Z"/>
                <w:rFonts w:eastAsia="SimSun" w:cs="Arial"/>
                <w:szCs w:val="18"/>
                <w:lang w:eastAsia="zh-CN"/>
              </w:rPr>
            </w:pPr>
            <w:ins w:id="25720" w:author="5123491" w:date="2019-05-27T17:30:00Z">
              <w:r>
                <w:rPr>
                  <w:rFonts w:cs="Arial"/>
                  <w:szCs w:val="18"/>
                  <w:lang w:eastAsia="ja-JP"/>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25721" w:author="5123491" w:date="2019-05-27T17:30:00Z">
              <w:tcPr>
                <w:tcW w:w="465"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722" w:author="5123491" w:date="2019-05-27T17:30:00Z"/>
                <w:rFonts w:eastAsia="SimSun" w:cs="Arial"/>
                <w:szCs w:val="18"/>
                <w:lang w:eastAsia="zh-CN"/>
              </w:rPr>
            </w:pPr>
            <w:ins w:id="25723" w:author="5123491" w:date="2019-05-27T17:30:00Z">
              <w:r>
                <w:rPr>
                  <w:rFonts w:cs="Arial"/>
                  <w:szCs w:val="18"/>
                  <w:lang w:eastAsia="ja-JP"/>
                </w:rPr>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25724" w:author="5123491" w:date="2019-05-27T17:30:00Z">
              <w:tcPr>
                <w:tcW w:w="6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725" w:author="5123491" w:date="2019-05-27T17:30:00Z"/>
                <w:rFonts w:eastAsia="SimSun" w:cs="Arial"/>
                <w:szCs w:val="18"/>
                <w:lang w:eastAsia="zh-CN"/>
              </w:rPr>
            </w:pPr>
            <w:ins w:id="25726" w:author="5123491" w:date="2019-05-27T17:30:00Z">
              <w:r>
                <w:rPr>
                  <w:rFonts w:cs="Arial"/>
                  <w:szCs w:val="18"/>
                  <w:lang w:eastAsia="ja-JP"/>
                </w:rPr>
                <w:t>none</w:t>
              </w:r>
            </w:ins>
          </w:p>
        </w:tc>
      </w:tr>
      <w:tr w:rsidR="005F6C75" w:rsidRPr="008F103D" w:rsidTr="00312535">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727" w:author="5123491" w:date="2019-05-27T17:30:00Z">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5728" w:author="5123491" w:date="2019-05-27T17:30:00Z"/>
          <w:trPrChange w:id="25729" w:author="5123491" w:date="2019-05-27T17:30:00Z">
            <w:trPr>
              <w:gridBefore w:val="1"/>
              <w:gridAfter w:val="0"/>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25730" w:author="5123491" w:date="2019-05-27T17:30:00Z">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731" w:author="5123491" w:date="2019-05-27T17:30:00Z"/>
                <w:rFonts w:cs="Arial"/>
                <w:szCs w:val="18"/>
              </w:rPr>
            </w:pPr>
            <w:ins w:id="25732" w:author="5123491" w:date="2019-05-27T17:30:00Z">
              <w:r w:rsidRPr="001C6DB0">
                <w:rPr>
                  <w:rFonts w:cs="Arial"/>
                  <w:color w:val="000000"/>
                  <w:szCs w:val="18"/>
                </w:rPr>
                <w:t>DC_3A-n257</w:t>
              </w:r>
              <w:r>
                <w:rPr>
                  <w:rFonts w:cs="Arial"/>
                  <w:color w:val="000000"/>
                  <w:szCs w:val="18"/>
                </w:rPr>
                <w:t>C</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25733" w:author="5123491" w:date="2019-05-27T17:30:00Z">
              <w:tcPr>
                <w:tcW w:w="259"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734" w:author="5123491" w:date="2019-05-27T17:30:00Z"/>
                <w:rFonts w:cs="Arial"/>
                <w:szCs w:val="18"/>
              </w:rPr>
            </w:pPr>
            <w:ins w:id="25735" w:author="5123491" w:date="2019-05-27T17:30:00Z">
              <w:r w:rsidRPr="001E49FB">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25736" w:author="5123491" w:date="2019-05-27T17:30:00Z">
              <w:tcPr>
                <w:tcW w:w="78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6C75" w:rsidRPr="00FB754D" w:rsidRDefault="005F6C75" w:rsidP="005F6C75">
            <w:pPr>
              <w:spacing w:before="100" w:beforeAutospacing="1" w:after="100" w:afterAutospacing="1"/>
              <w:rPr>
                <w:ins w:id="25737" w:author="5123491" w:date="2019-05-27T17:30:00Z"/>
                <w:rFonts w:eastAsia="PMingLiU" w:cs="Arial"/>
                <w:szCs w:val="18"/>
                <w:lang w:eastAsia="zh-TW"/>
              </w:rPr>
            </w:pPr>
            <w:ins w:id="25738" w:author="5123491" w:date="2019-05-27T17:30:00Z">
              <w:r w:rsidRPr="001E49FB">
                <w:rPr>
                  <w:rFonts w:cs="Arial"/>
                  <w:szCs w:val="18"/>
                  <w:lang w:val="it-IT"/>
                </w:rPr>
                <w:t>Alessandro Trogolo, Telecom Italia</w:t>
              </w:r>
              <w:r>
                <w:rPr>
                  <w:rFonts w:cs="Arial"/>
                  <w:szCs w:val="18"/>
                  <w:lang w:val="it-IT"/>
                </w:rPr>
                <w:t xml:space="preserve"> S.p.A.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25739" w:author="5123491" w:date="2019-05-27T17:30:00Z">
              <w:tcPr>
                <w:tcW w:w="89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740" w:author="5123491" w:date="2019-05-27T17:30:00Z"/>
                <w:rFonts w:cs="Arial"/>
                <w:color w:val="000000"/>
                <w:szCs w:val="18"/>
              </w:rPr>
            </w:pPr>
            <w:ins w:id="25741" w:author="5123491" w:date="2019-05-27T17:30:00Z">
              <w:r>
                <w:rPr>
                  <w:rFonts w:cs="Arial"/>
                  <w:color w:val="000000"/>
                  <w:szCs w:val="18"/>
                  <w:lang w:eastAsia="ja-JP"/>
                </w:rPr>
                <w:t xml:space="preserve">38.101-3: R4-1907189, </w:t>
              </w:r>
              <w:r>
                <w:rPr>
                  <w:color w:val="000000"/>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25742" w:author="5123491" w:date="2019-05-27T17:30:00Z">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743" w:author="5123491" w:date="2019-05-27T17:30:00Z"/>
                <w:rFonts w:eastAsia="SimSun" w:cs="Arial"/>
                <w:szCs w:val="18"/>
                <w:lang w:eastAsia="zh-CN"/>
              </w:rPr>
            </w:pPr>
            <w:ins w:id="25744" w:author="5123491" w:date="2019-05-27T17:30:00Z">
              <w:r>
                <w:rPr>
                  <w:rFonts w:cs="Arial"/>
                  <w:szCs w:val="18"/>
                  <w:lang w:eastAsia="ja-JP"/>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25745" w:author="5123491" w:date="2019-05-27T17:30:00Z">
              <w:tcPr>
                <w:tcW w:w="465"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746" w:author="5123491" w:date="2019-05-27T17:30:00Z"/>
                <w:rFonts w:eastAsia="SimSun" w:cs="Arial"/>
                <w:szCs w:val="18"/>
                <w:lang w:eastAsia="zh-CN"/>
              </w:rPr>
            </w:pPr>
            <w:ins w:id="25747" w:author="5123491" w:date="2019-05-27T17:30:00Z">
              <w:r>
                <w:rPr>
                  <w:rFonts w:cs="Arial"/>
                  <w:szCs w:val="18"/>
                  <w:lang w:eastAsia="ja-JP"/>
                </w:rPr>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25748" w:author="5123491" w:date="2019-05-27T17:30:00Z">
              <w:tcPr>
                <w:tcW w:w="6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749" w:author="5123491" w:date="2019-05-27T17:30:00Z"/>
                <w:rFonts w:eastAsia="SimSun" w:cs="Arial"/>
                <w:szCs w:val="18"/>
                <w:lang w:eastAsia="zh-CN"/>
              </w:rPr>
            </w:pPr>
            <w:ins w:id="25750" w:author="5123491" w:date="2019-05-27T17:30:00Z">
              <w:r>
                <w:rPr>
                  <w:rFonts w:cs="Arial"/>
                  <w:szCs w:val="18"/>
                  <w:lang w:eastAsia="ja-JP"/>
                </w:rPr>
                <w:t>none</w:t>
              </w:r>
            </w:ins>
          </w:p>
        </w:tc>
      </w:tr>
    </w:tbl>
    <w:p w:rsidR="00582E84" w:rsidRPr="00582E84" w:rsidRDefault="00582E84" w:rsidP="00582E84">
      <w:pPr>
        <w:rPr>
          <w:rFonts w:eastAsiaTheme="minorEastAsia"/>
          <w:lang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0"/>
        <w:rPr>
          <w:lang w:eastAsia="ja-JP"/>
        </w:rPr>
      </w:pPr>
      <w:r>
        <w:rPr>
          <w:lang w:eastAsia="ja-JP"/>
        </w:rPr>
        <w:t>2.5.1</w:t>
      </w:r>
      <w:r>
        <w:rPr>
          <w:lang w:eastAsia="ja-JP"/>
        </w:rPr>
        <w:tab/>
        <w:t>Agreements</w:t>
      </w:r>
    </w:p>
    <w:p w:rsidR="00815869" w:rsidRDefault="00815869" w:rsidP="00815869">
      <w:pPr>
        <w:pStyle w:val="40"/>
        <w:rPr>
          <w:lang w:eastAsia="ja-JP"/>
        </w:rPr>
      </w:pPr>
      <w:r>
        <w:rPr>
          <w:lang w:eastAsia="ja-JP"/>
        </w:rPr>
        <w:t>2.5.2</w:t>
      </w:r>
      <w:r>
        <w:rPr>
          <w:lang w:eastAsia="ja-JP"/>
        </w:rPr>
        <w:tab/>
        <w:t>Remaining Open issues</w:t>
      </w:r>
    </w:p>
    <w:p w:rsidR="00815869" w:rsidRPr="00815869" w:rsidRDefault="00815869" w:rsidP="00E5792E">
      <w:pPr>
        <w:pStyle w:val="40"/>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0"/>
        <w:rPr>
          <w:lang w:eastAsia="ja-JP"/>
        </w:rPr>
      </w:pPr>
      <w:r>
        <w:rPr>
          <w:lang w:eastAsia="ja-JP"/>
        </w:rPr>
        <w:t>2.6.1</w:t>
      </w:r>
      <w:r>
        <w:rPr>
          <w:lang w:eastAsia="ja-JP"/>
        </w:rPr>
        <w:tab/>
        <w:t>Agreements</w:t>
      </w:r>
    </w:p>
    <w:p w:rsidR="00721CF6" w:rsidRPr="003A4B47" w:rsidRDefault="00721CF6" w:rsidP="00721CF6">
      <w:pPr>
        <w:pStyle w:val="40"/>
        <w:rPr>
          <w:rFonts w:cs="Arial"/>
          <w:lang w:eastAsia="ja-JP"/>
        </w:rPr>
      </w:pPr>
      <w:r>
        <w:rPr>
          <w:lang w:eastAsia="ja-JP"/>
        </w:rPr>
        <w:t>2.6.2</w:t>
      </w:r>
      <w:r>
        <w:rPr>
          <w:lang w:eastAsia="ja-JP"/>
        </w:rPr>
        <w:tab/>
        <w:t>Remaining Open issues</w:t>
      </w:r>
    </w:p>
    <w:p w:rsidR="005A6C96" w:rsidRDefault="005A6C96" w:rsidP="00701410">
      <w:pPr>
        <w:pStyle w:val="40"/>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0"/>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0"/>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Pr="00303C39" w:rsidRDefault="00F02A3C" w:rsidP="003E3A1A">
      <w:pPr>
        <w:overflowPunct/>
        <w:autoSpaceDE/>
        <w:autoSpaceDN/>
        <w:snapToGrid w:val="0"/>
        <w:spacing w:after="0"/>
        <w:textAlignment w:val="auto"/>
        <w:rPr>
          <w:rFonts w:ascii="Arial" w:eastAsiaTheme="minorEastAsia" w:hAnsi="Arial" w:cs="Arial"/>
          <w:bCs/>
          <w:lang w:eastAsia="ja-JP"/>
        </w:rPr>
      </w:pPr>
      <w:r w:rsidRPr="00303C39">
        <w:rPr>
          <w:rFonts w:ascii="Arial" w:eastAsiaTheme="minorEastAsia" w:hAnsi="Arial" w:cs="Arial"/>
          <w:bCs/>
          <w:lang w:eastAsia="ja-JP"/>
        </w:rPr>
        <w:t>[1]</w:t>
      </w:r>
      <w:r w:rsidRPr="00303C39">
        <w:rPr>
          <w:rFonts w:ascii="Arial" w:eastAsiaTheme="minorEastAsia" w:hAnsi="Arial" w:cs="Arial"/>
          <w:bCs/>
          <w:lang w:eastAsia="ja-JP"/>
        </w:rPr>
        <w:tab/>
        <w:t>RP-190313</w:t>
      </w:r>
      <w:r w:rsidRPr="00303C39">
        <w:rPr>
          <w:rFonts w:ascii="Arial" w:eastAsiaTheme="minorEastAsia" w:hAnsi="Arial" w:cs="Arial"/>
          <w:bCs/>
          <w:lang w:eastAsia="ja-JP"/>
        </w:rPr>
        <w:tab/>
        <w:t>Status report for WI Dual Connectivity (EN-DC) of 1 LTE band (1UL/1DL) and 1 NR band (1DL/1UL); rapporteur: NTT DOCOMO</w:t>
      </w:r>
    </w:p>
    <w:p w:rsidR="00F02A3C" w:rsidRDefault="00F02A3C" w:rsidP="003E3A1A">
      <w:pPr>
        <w:overflowPunct/>
        <w:autoSpaceDE/>
        <w:autoSpaceDN/>
        <w:snapToGrid w:val="0"/>
        <w:spacing w:after="0"/>
        <w:textAlignment w:val="auto"/>
        <w:rPr>
          <w:rFonts w:ascii="Arial" w:eastAsiaTheme="minorEastAsia" w:hAnsi="Arial" w:cs="Arial"/>
          <w:bCs/>
          <w:lang w:eastAsia="ja-JP"/>
        </w:rPr>
      </w:pPr>
      <w:r w:rsidRPr="00303C39">
        <w:rPr>
          <w:rFonts w:ascii="Arial" w:eastAsiaTheme="minorEastAsia" w:hAnsi="Arial" w:cs="Arial" w:hint="eastAsia"/>
          <w:bCs/>
          <w:lang w:eastAsia="ja-JP"/>
        </w:rPr>
        <w:t>[</w:t>
      </w:r>
      <w:r w:rsidRPr="00303C39">
        <w:rPr>
          <w:rFonts w:ascii="Arial" w:eastAsiaTheme="minorEastAsia" w:hAnsi="Arial" w:cs="Arial"/>
          <w:bCs/>
          <w:lang w:eastAsia="ja-JP"/>
        </w:rPr>
        <w:t>2]</w:t>
      </w:r>
      <w:r w:rsidRPr="00303C39">
        <w:rPr>
          <w:rFonts w:ascii="Arial" w:eastAsiaTheme="minorEastAsia" w:hAnsi="Arial" w:cs="Arial"/>
          <w:bCs/>
          <w:lang w:eastAsia="ja-JP"/>
        </w:rPr>
        <w:tab/>
        <w:t>RP-190705</w:t>
      </w:r>
      <w:r w:rsidRPr="00303C39">
        <w:rPr>
          <w:rFonts w:ascii="Arial" w:eastAsiaTheme="minorEastAsia" w:hAnsi="Arial" w:cs="Arial"/>
          <w:bCs/>
          <w:lang w:eastAsia="ja-JP"/>
        </w:rPr>
        <w:tab/>
        <w:t>Revised WID: Dual Connectivity (EN-DC) of 1 LTE band (1UL/1DL) and 1 NR band (1DL/1UL)</w:t>
      </w:r>
    </w:p>
    <w:p w:rsidR="00303C39" w:rsidRDefault="00303C39" w:rsidP="003E3A1A">
      <w:pPr>
        <w:overflowPunct/>
        <w:autoSpaceDE/>
        <w:autoSpaceDN/>
        <w:snapToGrid w:val="0"/>
        <w:spacing w:after="0"/>
        <w:textAlignment w:val="auto"/>
        <w:rPr>
          <w:rFonts w:ascii="Arial" w:eastAsiaTheme="minorEastAsia" w:hAnsi="Arial" w:cs="Arial"/>
          <w:bCs/>
          <w:lang w:eastAsia="ja-JP"/>
        </w:rPr>
      </w:pPr>
      <w:r>
        <w:rPr>
          <w:rFonts w:ascii="Arial" w:eastAsiaTheme="minorEastAsia" w:hAnsi="Arial" w:cs="Arial" w:hint="eastAsia"/>
          <w:bCs/>
          <w:lang w:eastAsia="ja-JP"/>
        </w:rPr>
        <w:t>[</w:t>
      </w:r>
      <w:r>
        <w:rPr>
          <w:rFonts w:ascii="Arial" w:eastAsiaTheme="minorEastAsia" w:hAnsi="Arial" w:cs="Arial"/>
          <w:bCs/>
          <w:lang w:eastAsia="ja-JP"/>
        </w:rPr>
        <w:t>3]</w:t>
      </w:r>
      <w:r>
        <w:rPr>
          <w:rFonts w:ascii="Arial" w:eastAsiaTheme="minorEastAsia" w:hAnsi="Arial" w:cs="Arial"/>
          <w:bCs/>
          <w:lang w:eastAsia="ja-JP"/>
        </w:rPr>
        <w:tab/>
      </w:r>
      <w:r w:rsidRPr="00303C39">
        <w:rPr>
          <w:rFonts w:ascii="Arial" w:eastAsiaTheme="minorEastAsia" w:hAnsi="Arial" w:cs="Arial"/>
          <w:bCs/>
          <w:lang w:eastAsia="ja-JP"/>
        </w:rPr>
        <w:t>R4-1903511</w:t>
      </w:r>
      <w:r w:rsidRPr="00303C39">
        <w:rPr>
          <w:rFonts w:ascii="Arial" w:eastAsiaTheme="minorEastAsia" w:hAnsi="Arial" w:cs="Arial"/>
          <w:bCs/>
          <w:lang w:eastAsia="ja-JP"/>
        </w:rPr>
        <w:tab/>
        <w:t>Updated TR 37.716-11-11_V0.4.0_Rel16_DC band combo of 1 LTE band + 1 NR band</w:t>
      </w:r>
    </w:p>
    <w:p w:rsidR="00303C39" w:rsidRDefault="00303C39" w:rsidP="003E3A1A">
      <w:pPr>
        <w:overflowPunct/>
        <w:autoSpaceDE/>
        <w:autoSpaceDN/>
        <w:snapToGrid w:val="0"/>
        <w:spacing w:after="0"/>
        <w:textAlignment w:val="auto"/>
        <w:rPr>
          <w:rFonts w:ascii="Arial" w:eastAsiaTheme="minorEastAsia" w:hAnsi="Arial" w:cs="Arial"/>
          <w:bCs/>
          <w:lang w:eastAsia="ja-JP"/>
        </w:rPr>
      </w:pPr>
      <w:r>
        <w:rPr>
          <w:rFonts w:ascii="Arial" w:eastAsiaTheme="minorEastAsia" w:hAnsi="Arial" w:cs="Arial"/>
          <w:bCs/>
          <w:lang w:eastAsia="ja-JP"/>
        </w:rPr>
        <w:t>[4]</w:t>
      </w:r>
      <w:r>
        <w:rPr>
          <w:rFonts w:ascii="Arial" w:eastAsiaTheme="minorEastAsia" w:hAnsi="Arial" w:cs="Arial"/>
          <w:bCs/>
          <w:lang w:eastAsia="ja-JP"/>
        </w:rPr>
        <w:tab/>
      </w:r>
      <w:r w:rsidRPr="00303C39">
        <w:rPr>
          <w:rFonts w:ascii="Arial" w:eastAsiaTheme="minorEastAsia" w:hAnsi="Arial" w:cs="Arial"/>
          <w:bCs/>
          <w:lang w:eastAsia="ja-JP"/>
        </w:rPr>
        <w:t>R4-1903663</w:t>
      </w:r>
      <w:r w:rsidRPr="00303C39">
        <w:rPr>
          <w:rFonts w:ascii="Arial" w:eastAsiaTheme="minorEastAsia" w:hAnsi="Arial" w:cs="Arial"/>
          <w:bCs/>
          <w:lang w:eastAsia="ja-JP"/>
        </w:rPr>
        <w:tab/>
        <w:t>revised WID on EN-DC of 1 LTE band and 1 NR band</w:t>
      </w:r>
    </w:p>
    <w:p w:rsidR="00303C39" w:rsidRDefault="00303C39" w:rsidP="003E3A1A">
      <w:pPr>
        <w:overflowPunct/>
        <w:autoSpaceDE/>
        <w:autoSpaceDN/>
        <w:snapToGrid w:val="0"/>
        <w:spacing w:after="0"/>
        <w:textAlignment w:val="auto"/>
        <w:rPr>
          <w:rFonts w:ascii="Arial" w:eastAsiaTheme="minorEastAsia" w:hAnsi="Arial" w:cs="Arial"/>
          <w:bCs/>
          <w:lang w:eastAsia="ja-JP"/>
        </w:rPr>
      </w:pPr>
      <w:r>
        <w:rPr>
          <w:rFonts w:ascii="Arial" w:eastAsiaTheme="minorEastAsia" w:hAnsi="Arial" w:cs="Arial" w:hint="eastAsia"/>
          <w:bCs/>
          <w:lang w:eastAsia="ja-JP"/>
        </w:rPr>
        <w:t>[</w:t>
      </w:r>
      <w:r w:rsidR="00CF66C5">
        <w:rPr>
          <w:rFonts w:ascii="Arial" w:eastAsiaTheme="minorEastAsia" w:hAnsi="Arial" w:cs="Arial"/>
          <w:bCs/>
          <w:lang w:eastAsia="ja-JP"/>
        </w:rPr>
        <w:t>5</w:t>
      </w:r>
      <w:r>
        <w:rPr>
          <w:rFonts w:ascii="Arial" w:eastAsiaTheme="minorEastAsia" w:hAnsi="Arial" w:cs="Arial"/>
          <w:bCs/>
          <w:lang w:eastAsia="ja-JP"/>
        </w:rPr>
        <w:t>]</w:t>
      </w:r>
      <w:r>
        <w:rPr>
          <w:rFonts w:ascii="Arial" w:eastAsiaTheme="minorEastAsia" w:hAnsi="Arial" w:cs="Arial"/>
          <w:bCs/>
          <w:lang w:eastAsia="ja-JP"/>
        </w:rPr>
        <w:tab/>
      </w:r>
      <w:r w:rsidRPr="00303C39">
        <w:rPr>
          <w:rFonts w:ascii="Arial" w:eastAsiaTheme="minorEastAsia" w:hAnsi="Arial" w:cs="Arial"/>
          <w:bCs/>
          <w:lang w:eastAsia="ja-JP"/>
        </w:rPr>
        <w:t>R4-1903670</w:t>
      </w:r>
      <w:r w:rsidRPr="00303C39">
        <w:rPr>
          <w:rFonts w:ascii="Arial" w:eastAsiaTheme="minorEastAsia" w:hAnsi="Arial" w:cs="Arial"/>
          <w:bCs/>
          <w:lang w:eastAsia="ja-JP"/>
        </w:rPr>
        <w:tab/>
        <w:t xml:space="preserve"> CR to reflect agreed EN-DC of 1 LTE band and 1 NR band in TR 37.716-11-11 for TS 38.101-3</w:t>
      </w:r>
    </w:p>
    <w:p w:rsidR="00CF66C5" w:rsidRDefault="00CF66C5" w:rsidP="003E3A1A">
      <w:pPr>
        <w:overflowPunct/>
        <w:autoSpaceDE/>
        <w:autoSpaceDN/>
        <w:snapToGrid w:val="0"/>
        <w:spacing w:after="0"/>
        <w:textAlignment w:val="auto"/>
        <w:rPr>
          <w:rFonts w:ascii="Arial" w:eastAsiaTheme="minorEastAsia" w:hAnsi="Arial" w:cs="Arial"/>
          <w:bCs/>
          <w:lang w:eastAsia="ja-JP"/>
        </w:rPr>
      </w:pPr>
      <w:r>
        <w:rPr>
          <w:rFonts w:ascii="Arial" w:eastAsiaTheme="minorEastAsia" w:hAnsi="Arial" w:cs="Arial" w:hint="eastAsia"/>
          <w:bCs/>
          <w:lang w:eastAsia="ja-JP"/>
        </w:rPr>
        <w:t>[</w:t>
      </w:r>
      <w:r>
        <w:rPr>
          <w:rFonts w:ascii="Arial" w:eastAsiaTheme="minorEastAsia" w:hAnsi="Arial" w:cs="Arial"/>
          <w:bCs/>
          <w:lang w:eastAsia="ja-JP"/>
        </w:rPr>
        <w:t>6]</w:t>
      </w:r>
      <w:r>
        <w:rPr>
          <w:rFonts w:ascii="Arial" w:eastAsiaTheme="minorEastAsia" w:hAnsi="Arial" w:cs="Arial"/>
          <w:bCs/>
          <w:lang w:eastAsia="ja-JP"/>
        </w:rPr>
        <w:tab/>
      </w:r>
      <w:r w:rsidRPr="00CF66C5">
        <w:rPr>
          <w:rFonts w:ascii="Arial" w:eastAsiaTheme="minorEastAsia" w:hAnsi="Arial" w:cs="Arial"/>
          <w:bCs/>
          <w:lang w:eastAsia="ja-JP"/>
        </w:rPr>
        <w:t>R4-190</w:t>
      </w:r>
      <w:r>
        <w:rPr>
          <w:rFonts w:ascii="Arial" w:eastAsiaTheme="minorEastAsia" w:hAnsi="Arial" w:cs="Arial"/>
          <w:bCs/>
          <w:lang w:eastAsia="ja-JP"/>
        </w:rPr>
        <w:t>7459</w:t>
      </w:r>
      <w:r w:rsidRPr="00CF66C5">
        <w:rPr>
          <w:rFonts w:ascii="Arial" w:eastAsiaTheme="minorEastAsia" w:hAnsi="Arial" w:cs="Arial"/>
          <w:bCs/>
          <w:lang w:eastAsia="ja-JP"/>
        </w:rPr>
        <w:tab/>
        <w:t>Updated TR 37.716-11-11_V0.4.0_Rel16_DC band combo of 1 LTE band + 1 NR band</w:t>
      </w:r>
    </w:p>
    <w:p w:rsidR="00CF66C5" w:rsidRDefault="00CF66C5" w:rsidP="003E3A1A">
      <w:pPr>
        <w:overflowPunct/>
        <w:autoSpaceDE/>
        <w:autoSpaceDN/>
        <w:snapToGrid w:val="0"/>
        <w:spacing w:after="0"/>
        <w:textAlignment w:val="auto"/>
        <w:rPr>
          <w:rFonts w:ascii="Arial" w:eastAsiaTheme="minorEastAsia" w:hAnsi="Arial" w:cs="Arial"/>
          <w:bCs/>
          <w:lang w:eastAsia="ja-JP"/>
        </w:rPr>
      </w:pPr>
      <w:r>
        <w:rPr>
          <w:rFonts w:ascii="Arial" w:eastAsiaTheme="minorEastAsia" w:hAnsi="Arial" w:cs="Arial" w:hint="eastAsia"/>
          <w:bCs/>
          <w:lang w:eastAsia="ja-JP"/>
        </w:rPr>
        <w:t>[</w:t>
      </w:r>
      <w:r>
        <w:rPr>
          <w:rFonts w:ascii="Arial" w:eastAsiaTheme="minorEastAsia" w:hAnsi="Arial" w:cs="Arial"/>
          <w:bCs/>
          <w:lang w:eastAsia="ja-JP"/>
        </w:rPr>
        <w:t>7]</w:t>
      </w:r>
      <w:r>
        <w:rPr>
          <w:rFonts w:ascii="Arial" w:eastAsiaTheme="minorEastAsia" w:hAnsi="Arial" w:cs="Arial"/>
          <w:bCs/>
          <w:lang w:eastAsia="ja-JP"/>
        </w:rPr>
        <w:tab/>
      </w:r>
      <w:r w:rsidRPr="00CF66C5">
        <w:rPr>
          <w:rFonts w:ascii="Arial" w:eastAsiaTheme="minorEastAsia" w:hAnsi="Arial" w:cs="Arial"/>
          <w:bCs/>
          <w:lang w:eastAsia="ja-JP"/>
        </w:rPr>
        <w:t>R4-1906221</w:t>
      </w:r>
      <w:r w:rsidRPr="00CF66C5">
        <w:rPr>
          <w:rFonts w:ascii="Arial" w:eastAsiaTheme="minorEastAsia" w:hAnsi="Arial" w:cs="Arial"/>
          <w:bCs/>
          <w:lang w:eastAsia="ja-JP"/>
        </w:rPr>
        <w:tab/>
        <w:t>big CR for agreed DC band combo of 1 LTE band + 1 NR band</w:t>
      </w:r>
    </w:p>
    <w:p w:rsidR="00CF66C5" w:rsidRDefault="00CF66C5" w:rsidP="003E3A1A">
      <w:pPr>
        <w:overflowPunct/>
        <w:autoSpaceDE/>
        <w:autoSpaceDN/>
        <w:snapToGrid w:val="0"/>
        <w:spacing w:after="0"/>
        <w:textAlignment w:val="auto"/>
        <w:rPr>
          <w:rFonts w:ascii="Arial" w:eastAsiaTheme="minorEastAsia" w:hAnsi="Arial" w:cs="Arial"/>
          <w:bCs/>
          <w:lang w:eastAsia="ja-JP"/>
        </w:rPr>
      </w:pPr>
      <w:r>
        <w:rPr>
          <w:rFonts w:ascii="Arial" w:eastAsiaTheme="minorEastAsia" w:hAnsi="Arial" w:cs="Arial" w:hint="eastAsia"/>
          <w:bCs/>
          <w:lang w:eastAsia="ja-JP"/>
        </w:rPr>
        <w:t>[</w:t>
      </w:r>
      <w:r>
        <w:rPr>
          <w:rFonts w:ascii="Arial" w:eastAsiaTheme="minorEastAsia" w:hAnsi="Arial" w:cs="Arial"/>
          <w:bCs/>
          <w:lang w:eastAsia="ja-JP"/>
        </w:rPr>
        <w:t>8]</w:t>
      </w:r>
      <w:r>
        <w:rPr>
          <w:rFonts w:ascii="Arial" w:eastAsiaTheme="minorEastAsia" w:hAnsi="Arial" w:cs="Arial"/>
          <w:bCs/>
          <w:lang w:eastAsia="ja-JP"/>
        </w:rPr>
        <w:tab/>
      </w:r>
      <w:r w:rsidRPr="00CF66C5">
        <w:rPr>
          <w:rFonts w:ascii="Arial" w:eastAsiaTheme="minorEastAsia" w:hAnsi="Arial" w:cs="Arial"/>
          <w:bCs/>
          <w:lang w:eastAsia="ja-JP"/>
        </w:rPr>
        <w:t>R4-1906222</w:t>
      </w:r>
      <w:r w:rsidRPr="00CF66C5">
        <w:rPr>
          <w:rFonts w:ascii="Arial" w:eastAsiaTheme="minorEastAsia" w:hAnsi="Arial" w:cs="Arial"/>
          <w:bCs/>
          <w:lang w:eastAsia="ja-JP"/>
        </w:rPr>
        <w:tab/>
        <w:t>Revised WID on EN-DC for 2 bands DL with 2 bands UL (1 LTE band and 1 NR band)</w:t>
      </w:r>
    </w:p>
    <w:p w:rsidR="00303C39" w:rsidRPr="00303C39" w:rsidRDefault="00303C39" w:rsidP="003E3A1A">
      <w:pPr>
        <w:overflowPunct/>
        <w:autoSpaceDE/>
        <w:autoSpaceDN/>
        <w:snapToGrid w:val="0"/>
        <w:spacing w:after="0"/>
        <w:textAlignment w:val="auto"/>
        <w:rPr>
          <w:rFonts w:ascii="Arial" w:eastAsiaTheme="minorEastAsia" w:hAnsi="Arial" w:cs="Arial"/>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F14" w:rsidRDefault="000B4F14">
      <w:r>
        <w:separator/>
      </w:r>
    </w:p>
  </w:endnote>
  <w:endnote w:type="continuationSeparator" w:id="0">
    <w:p w:rsidR="000B4F14" w:rsidRDefault="000B4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Nokia Pure Text">
    <w:altName w:val="Meiryo"/>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07F" w:rsidRDefault="003F007F">
    <w:pPr>
      <w:pStyle w:val="af"/>
    </w:pPr>
    <w:r>
      <w:rPr>
        <w:rStyle w:val="af1"/>
      </w:rPr>
      <w:fldChar w:fldCharType="begin"/>
    </w:r>
    <w:r>
      <w:rPr>
        <w:rStyle w:val="af1"/>
      </w:rPr>
      <w:instrText xml:space="preserve"> PAGE </w:instrText>
    </w:r>
    <w:r>
      <w:rPr>
        <w:rStyle w:val="af1"/>
      </w:rPr>
      <w:fldChar w:fldCharType="separate"/>
    </w:r>
    <w:r w:rsidR="005F6C75">
      <w:rPr>
        <w:rStyle w:val="af1"/>
      </w:rPr>
      <w:t>12</w:t>
    </w:r>
    <w:r>
      <w:rPr>
        <w:rStyle w:val="af1"/>
      </w:rPr>
      <w:fldChar w:fldCharType="end"/>
    </w:r>
    <w:r>
      <w:rPr>
        <w:rStyle w:val="af1"/>
      </w:rPr>
      <w:t xml:space="preserve"> / </w:t>
    </w:r>
    <w:r>
      <w:rPr>
        <w:rStyle w:val="af1"/>
      </w:rPr>
      <w:fldChar w:fldCharType="begin"/>
    </w:r>
    <w:r>
      <w:rPr>
        <w:rStyle w:val="af1"/>
      </w:rPr>
      <w:instrText xml:space="preserve"> NUMPAGES </w:instrText>
    </w:r>
    <w:r>
      <w:rPr>
        <w:rStyle w:val="af1"/>
      </w:rPr>
      <w:fldChar w:fldCharType="separate"/>
    </w:r>
    <w:r w:rsidR="005F6C75">
      <w:rPr>
        <w:rStyle w:val="af1"/>
      </w:rPr>
      <w:t>89</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F14" w:rsidRDefault="000B4F14">
      <w:r>
        <w:separator/>
      </w:r>
    </w:p>
  </w:footnote>
  <w:footnote w:type="continuationSeparator" w:id="0">
    <w:p w:rsidR="000B4F14" w:rsidRDefault="000B4F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Head3Mine"/>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pStyle w:val="Head2Mine"/>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0" w15:restartNumberingAfterBreak="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3"/>
  </w:num>
  <w:num w:numId="3">
    <w:abstractNumId w:val="37"/>
  </w:num>
  <w:num w:numId="4">
    <w:abstractNumId w:val="31"/>
  </w:num>
  <w:num w:numId="5">
    <w:abstractNumId w:val="15"/>
  </w:num>
  <w:num w:numId="6">
    <w:abstractNumId w:val="39"/>
  </w:num>
  <w:num w:numId="7">
    <w:abstractNumId w:val="5"/>
  </w:num>
  <w:num w:numId="8">
    <w:abstractNumId w:val="13"/>
  </w:num>
  <w:num w:numId="9">
    <w:abstractNumId w:val="27"/>
  </w:num>
  <w:num w:numId="10">
    <w:abstractNumId w:val="41"/>
  </w:num>
  <w:num w:numId="11">
    <w:abstractNumId w:val="28"/>
  </w:num>
  <w:num w:numId="12">
    <w:abstractNumId w:val="22"/>
  </w:num>
  <w:num w:numId="13">
    <w:abstractNumId w:val="36"/>
  </w:num>
  <w:num w:numId="14">
    <w:abstractNumId w:val="10"/>
  </w:num>
  <w:num w:numId="15">
    <w:abstractNumId w:val="21"/>
  </w:num>
  <w:num w:numId="16">
    <w:abstractNumId w:val="7"/>
  </w:num>
  <w:num w:numId="17">
    <w:abstractNumId w:val="18"/>
  </w:num>
  <w:num w:numId="18">
    <w:abstractNumId w:val="11"/>
  </w:num>
  <w:num w:numId="19">
    <w:abstractNumId w:val="0"/>
  </w:num>
  <w:num w:numId="20">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1">
    <w:abstractNumId w:val="29"/>
  </w:num>
  <w:num w:numId="22">
    <w:abstractNumId w:val="25"/>
  </w:num>
  <w:num w:numId="23">
    <w:abstractNumId w:val="16"/>
  </w:num>
  <w:num w:numId="24">
    <w:abstractNumId w:val="40"/>
  </w:num>
  <w:num w:numId="25">
    <w:abstractNumId w:val="34"/>
  </w:num>
  <w:num w:numId="26">
    <w:abstractNumId w:val="9"/>
  </w:num>
  <w:num w:numId="27">
    <w:abstractNumId w:val="32"/>
  </w:num>
  <w:num w:numId="28">
    <w:abstractNumId w:val="20"/>
  </w:num>
  <w:num w:numId="29">
    <w:abstractNumId w:val="2"/>
  </w:num>
  <w:num w:numId="30">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31">
    <w:abstractNumId w:val="23"/>
  </w:num>
  <w:num w:numId="32">
    <w:abstractNumId w:val="12"/>
  </w:num>
  <w:num w:numId="33">
    <w:abstractNumId w:val="4"/>
  </w:num>
  <w:num w:numId="34">
    <w:abstractNumId w:val="35"/>
  </w:num>
  <w:num w:numId="35">
    <w:abstractNumId w:val="26"/>
  </w:num>
  <w:num w:numId="36">
    <w:abstractNumId w:val="33"/>
  </w:num>
  <w:num w:numId="37">
    <w:abstractNumId w:val="14"/>
  </w:num>
  <w:num w:numId="38">
    <w:abstractNumId w:val="24"/>
  </w:num>
  <w:num w:numId="39">
    <w:abstractNumId w:val="42"/>
  </w:num>
  <w:num w:numId="40">
    <w:abstractNumId w:val="30"/>
  </w:num>
  <w:num w:numId="41">
    <w:abstractNumId w:val="8"/>
  </w:num>
  <w:num w:numId="42">
    <w:abstractNumId w:val="19"/>
  </w:num>
  <w:num w:numId="43">
    <w:abstractNumId w:val="38"/>
  </w:num>
  <w:num w:numId="4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3F19"/>
    <w:rsid w:val="000276C5"/>
    <w:rsid w:val="0004456C"/>
    <w:rsid w:val="0005259B"/>
    <w:rsid w:val="00053FEE"/>
    <w:rsid w:val="00060AE4"/>
    <w:rsid w:val="000746A7"/>
    <w:rsid w:val="000910BB"/>
    <w:rsid w:val="000926AF"/>
    <w:rsid w:val="000A3ED2"/>
    <w:rsid w:val="000B4F14"/>
    <w:rsid w:val="000C00FA"/>
    <w:rsid w:val="000C51AA"/>
    <w:rsid w:val="000D17BC"/>
    <w:rsid w:val="000D2186"/>
    <w:rsid w:val="000E4F35"/>
    <w:rsid w:val="000F6C1C"/>
    <w:rsid w:val="00116F4B"/>
    <w:rsid w:val="001229F4"/>
    <w:rsid w:val="00137471"/>
    <w:rsid w:val="0015050F"/>
    <w:rsid w:val="00150FD3"/>
    <w:rsid w:val="00172DAA"/>
    <w:rsid w:val="00184428"/>
    <w:rsid w:val="00193EFB"/>
    <w:rsid w:val="001A2393"/>
    <w:rsid w:val="001A248F"/>
    <w:rsid w:val="001A3B5F"/>
    <w:rsid w:val="001A600C"/>
    <w:rsid w:val="001A659D"/>
    <w:rsid w:val="001B51AB"/>
    <w:rsid w:val="001B5CA8"/>
    <w:rsid w:val="001C4490"/>
    <w:rsid w:val="001D2C1A"/>
    <w:rsid w:val="001D3BA2"/>
    <w:rsid w:val="001D44B7"/>
    <w:rsid w:val="001E0075"/>
    <w:rsid w:val="001F1B1F"/>
    <w:rsid w:val="001F2A20"/>
    <w:rsid w:val="001F44A8"/>
    <w:rsid w:val="001F486F"/>
    <w:rsid w:val="00207DC4"/>
    <w:rsid w:val="0022485E"/>
    <w:rsid w:val="00225CD8"/>
    <w:rsid w:val="00243A99"/>
    <w:rsid w:val="0029567C"/>
    <w:rsid w:val="00301B7A"/>
    <w:rsid w:val="00303C39"/>
    <w:rsid w:val="00306D59"/>
    <w:rsid w:val="0032503A"/>
    <w:rsid w:val="00325EE1"/>
    <w:rsid w:val="003357C0"/>
    <w:rsid w:val="00344D60"/>
    <w:rsid w:val="00346477"/>
    <w:rsid w:val="00347CB0"/>
    <w:rsid w:val="0036248C"/>
    <w:rsid w:val="003666A8"/>
    <w:rsid w:val="00367401"/>
    <w:rsid w:val="00375678"/>
    <w:rsid w:val="0039390A"/>
    <w:rsid w:val="00393BAF"/>
    <w:rsid w:val="00394AB0"/>
    <w:rsid w:val="00396252"/>
    <w:rsid w:val="003A4B47"/>
    <w:rsid w:val="003B24AF"/>
    <w:rsid w:val="003B7182"/>
    <w:rsid w:val="003D5036"/>
    <w:rsid w:val="003D764D"/>
    <w:rsid w:val="003E2419"/>
    <w:rsid w:val="003E3A1A"/>
    <w:rsid w:val="003F007F"/>
    <w:rsid w:val="003F1B9F"/>
    <w:rsid w:val="0040091C"/>
    <w:rsid w:val="00406D7A"/>
    <w:rsid w:val="00413606"/>
    <w:rsid w:val="004258BA"/>
    <w:rsid w:val="00446C65"/>
    <w:rsid w:val="004531C9"/>
    <w:rsid w:val="00457D91"/>
    <w:rsid w:val="00460C31"/>
    <w:rsid w:val="00464E5B"/>
    <w:rsid w:val="0047055A"/>
    <w:rsid w:val="00474450"/>
    <w:rsid w:val="00481608"/>
    <w:rsid w:val="004873E6"/>
    <w:rsid w:val="004B15B8"/>
    <w:rsid w:val="004B566C"/>
    <w:rsid w:val="004B7B48"/>
    <w:rsid w:val="004C693F"/>
    <w:rsid w:val="004D4AB1"/>
    <w:rsid w:val="004F218A"/>
    <w:rsid w:val="0050334E"/>
    <w:rsid w:val="00505387"/>
    <w:rsid w:val="00512DF7"/>
    <w:rsid w:val="005141E7"/>
    <w:rsid w:val="00517E63"/>
    <w:rsid w:val="00526B0D"/>
    <w:rsid w:val="0055346F"/>
    <w:rsid w:val="00553E91"/>
    <w:rsid w:val="005579FF"/>
    <w:rsid w:val="005776DD"/>
    <w:rsid w:val="00582117"/>
    <w:rsid w:val="00582E84"/>
    <w:rsid w:val="0058478F"/>
    <w:rsid w:val="00593315"/>
    <w:rsid w:val="005A170D"/>
    <w:rsid w:val="005A6C96"/>
    <w:rsid w:val="005D0418"/>
    <w:rsid w:val="005E1D58"/>
    <w:rsid w:val="005F6C75"/>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44933"/>
    <w:rsid w:val="00766CFB"/>
    <w:rsid w:val="007816FF"/>
    <w:rsid w:val="00783B44"/>
    <w:rsid w:val="00785028"/>
    <w:rsid w:val="007A3A5A"/>
    <w:rsid w:val="007A4370"/>
    <w:rsid w:val="007B2B12"/>
    <w:rsid w:val="007E1D15"/>
    <w:rsid w:val="007E1DEA"/>
    <w:rsid w:val="007E2202"/>
    <w:rsid w:val="007F5763"/>
    <w:rsid w:val="008145EA"/>
    <w:rsid w:val="00815869"/>
    <w:rsid w:val="00816B81"/>
    <w:rsid w:val="00823B90"/>
    <w:rsid w:val="0082617E"/>
    <w:rsid w:val="0083266E"/>
    <w:rsid w:val="008546E5"/>
    <w:rsid w:val="00871653"/>
    <w:rsid w:val="00881D74"/>
    <w:rsid w:val="00881E7B"/>
    <w:rsid w:val="008836AC"/>
    <w:rsid w:val="00887422"/>
    <w:rsid w:val="0089166C"/>
    <w:rsid w:val="00893204"/>
    <w:rsid w:val="008960DE"/>
    <w:rsid w:val="008A36DF"/>
    <w:rsid w:val="008C1698"/>
    <w:rsid w:val="008C1A3D"/>
    <w:rsid w:val="008C63FE"/>
    <w:rsid w:val="008D01C3"/>
    <w:rsid w:val="008D1E13"/>
    <w:rsid w:val="008D612D"/>
    <w:rsid w:val="008D6549"/>
    <w:rsid w:val="008D70D2"/>
    <w:rsid w:val="008E1680"/>
    <w:rsid w:val="00900AE8"/>
    <w:rsid w:val="00900DAD"/>
    <w:rsid w:val="00902C6B"/>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A6275"/>
    <w:rsid w:val="00AB239A"/>
    <w:rsid w:val="00AB6829"/>
    <w:rsid w:val="00AC39FB"/>
    <w:rsid w:val="00AD53C7"/>
    <w:rsid w:val="00AD7ADC"/>
    <w:rsid w:val="00AE08EB"/>
    <w:rsid w:val="00B00BBE"/>
    <w:rsid w:val="00B10710"/>
    <w:rsid w:val="00B208FA"/>
    <w:rsid w:val="00B25C12"/>
    <w:rsid w:val="00B2766F"/>
    <w:rsid w:val="00B31ABC"/>
    <w:rsid w:val="00B445ED"/>
    <w:rsid w:val="00B62EC2"/>
    <w:rsid w:val="00B6300F"/>
    <w:rsid w:val="00B70389"/>
    <w:rsid w:val="00B84623"/>
    <w:rsid w:val="00BA76C7"/>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27E0"/>
    <w:rsid w:val="00CE15D6"/>
    <w:rsid w:val="00CF5E71"/>
    <w:rsid w:val="00CF66C5"/>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A189A"/>
    <w:rsid w:val="00DD5877"/>
    <w:rsid w:val="00DE2A08"/>
    <w:rsid w:val="00DE2B4D"/>
    <w:rsid w:val="00E00E44"/>
    <w:rsid w:val="00E049A8"/>
    <w:rsid w:val="00E12ECB"/>
    <w:rsid w:val="00E1451F"/>
    <w:rsid w:val="00E15A72"/>
    <w:rsid w:val="00E15E28"/>
    <w:rsid w:val="00E16577"/>
    <w:rsid w:val="00E36051"/>
    <w:rsid w:val="00E544FA"/>
    <w:rsid w:val="00E5792E"/>
    <w:rsid w:val="00E6077C"/>
    <w:rsid w:val="00E62770"/>
    <w:rsid w:val="00E6618E"/>
    <w:rsid w:val="00E72FE5"/>
    <w:rsid w:val="00E77436"/>
    <w:rsid w:val="00E82C8E"/>
    <w:rsid w:val="00E87CFA"/>
    <w:rsid w:val="00E93D77"/>
    <w:rsid w:val="00E95264"/>
    <w:rsid w:val="00EA2172"/>
    <w:rsid w:val="00EA2DC1"/>
    <w:rsid w:val="00EC5571"/>
    <w:rsid w:val="00ED0E8F"/>
    <w:rsid w:val="00EE1504"/>
    <w:rsid w:val="00EE3B5B"/>
    <w:rsid w:val="00EE4CC9"/>
    <w:rsid w:val="00EF34FE"/>
    <w:rsid w:val="00EF4800"/>
    <w:rsid w:val="00EF674A"/>
    <w:rsid w:val="00F00A3D"/>
    <w:rsid w:val="00F02A3C"/>
    <w:rsid w:val="00F17CA4"/>
    <w:rsid w:val="00F24DDD"/>
    <w:rsid w:val="00F2770B"/>
    <w:rsid w:val="00F4672E"/>
    <w:rsid w:val="00F549A3"/>
    <w:rsid w:val="00F55CBF"/>
    <w:rsid w:val="00F72077"/>
    <w:rsid w:val="00F72B10"/>
    <w:rsid w:val="00F77359"/>
    <w:rsid w:val="00F85723"/>
    <w:rsid w:val="00F86A73"/>
    <w:rsid w:val="00FA58DA"/>
    <w:rsid w:val="00FC345B"/>
    <w:rsid w:val="00FD4E37"/>
    <w:rsid w:val="00FD77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7486B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17,h111,h121,h131,h141,h151,h161,h18,h112,h122,h132,h142,h152,h162,h19,h113,h123,h133,h143,h153,h163,1,Section of paper,Heading 1_a,Huvudrubrik,heading 1,Titre§"/>
    <w:next w:val="a0"/>
    <w:link w:val="11"/>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
    <w:basedOn w:val="10"/>
    <w:next w:val="a0"/>
    <w:link w:val="20"/>
    <w:qFormat/>
    <w:rsid w:val="001B51AB"/>
    <w:pPr>
      <w:pBdr>
        <w:top w:val="none" w:sz="0" w:space="0" w:color="auto"/>
      </w:pBdr>
      <w:spacing w:before="180"/>
      <w:outlineLvl w:val="1"/>
    </w:pPr>
    <w:rPr>
      <w:sz w:val="32"/>
    </w:rPr>
  </w:style>
  <w:style w:type="paragraph" w:styleId="30">
    <w:name w:val="heading 3"/>
    <w:aliases w:val="Underrubrik2,H3,no break,Memo Heading 3,h3,0H,Heading 3 Char1 Char,Heading 3 Char Char Char,Heading 3 Char1 Char Char Char,Heading 3 Char Char Char Char Char,Heading 3 Char Char1 Char,Heading 3 Char2 Char,l3,3,list 3,Head 3,1.1.1,3rd level,Hea"/>
    <w:basedOn w:val="2"/>
    <w:next w:val="a0"/>
    <w:link w:val="31"/>
    <w:qFormat/>
    <w:rsid w:val="001B51A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0"/>
    <w:link w:val="41"/>
    <w:qFormat/>
    <w:rsid w:val="001B51AB"/>
    <w:pPr>
      <w:ind w:left="1418" w:hanging="1418"/>
      <w:outlineLvl w:val="3"/>
    </w:pPr>
    <w:rPr>
      <w:sz w:val="24"/>
    </w:rPr>
  </w:style>
  <w:style w:type="paragraph" w:styleId="5">
    <w:name w:val="heading 5"/>
    <w:aliases w:val="H5,h5,Heading5,Head5,M5,mh2,Module heading 2,heading 8,Numbered Sub-list,Heading 81"/>
    <w:basedOn w:val="40"/>
    <w:next w:val="a0"/>
    <w:link w:val="50"/>
    <w:qFormat/>
    <w:rsid w:val="001B51AB"/>
    <w:pPr>
      <w:ind w:left="1701" w:hanging="1701"/>
      <w:outlineLvl w:val="4"/>
    </w:pPr>
    <w:rPr>
      <w:sz w:val="22"/>
    </w:rPr>
  </w:style>
  <w:style w:type="paragraph" w:styleId="6">
    <w:name w:val="heading 6"/>
    <w:aliases w:val="T1,Header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0"/>
    <w:next w:val="a0"/>
    <w:link w:val="80"/>
    <w:qFormat/>
    <w:rsid w:val="001B51AB"/>
    <w:pPr>
      <w:ind w:left="0" w:firstLine="0"/>
      <w:outlineLvl w:val="7"/>
    </w:pPr>
  </w:style>
  <w:style w:type="paragraph" w:styleId="9">
    <w:name w:val="heading 9"/>
    <w:aliases w:val="Figure Heading,FH"/>
    <w:basedOn w:val="8"/>
    <w:next w:val="a0"/>
    <w:link w:val="9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2"/>
    <w:rsid w:val="001B51AB"/>
    <w:pPr>
      <w:spacing w:before="180"/>
      <w:ind w:left="2693" w:hanging="2693"/>
    </w:pPr>
    <w:rPr>
      <w:b/>
    </w:rPr>
  </w:style>
  <w:style w:type="paragraph" w:styleId="12">
    <w:name w:val="toc 1"/>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2"/>
    <w:rsid w:val="001B51AB"/>
    <w:pPr>
      <w:ind w:left="1701" w:hanging="1701"/>
    </w:pPr>
  </w:style>
  <w:style w:type="paragraph" w:styleId="42">
    <w:name w:val="toc 4"/>
    <w:basedOn w:val="32"/>
    <w:rsid w:val="001B51AB"/>
    <w:pPr>
      <w:ind w:left="1418" w:hanging="1418"/>
    </w:pPr>
  </w:style>
  <w:style w:type="paragraph" w:styleId="32">
    <w:name w:val="toc 3"/>
    <w:basedOn w:val="21"/>
    <w:rsid w:val="001B51AB"/>
    <w:pPr>
      <w:ind w:left="1134" w:hanging="1134"/>
    </w:pPr>
  </w:style>
  <w:style w:type="paragraph" w:styleId="21">
    <w:name w:val="toc 2"/>
    <w:basedOn w:val="12"/>
    <w:rsid w:val="001B51AB"/>
    <w:pPr>
      <w:keepNext w:val="0"/>
      <w:spacing w:before="0"/>
      <w:ind w:left="851" w:hanging="851"/>
    </w:pPr>
    <w:rPr>
      <w:sz w:val="20"/>
    </w:rPr>
  </w:style>
  <w:style w:type="paragraph" w:styleId="22">
    <w:name w:val="index 2"/>
    <w:basedOn w:val="13"/>
    <w:rsid w:val="001B51AB"/>
    <w:pPr>
      <w:ind w:left="284"/>
    </w:pPr>
  </w:style>
  <w:style w:type="paragraph" w:styleId="13">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rsid w:val="001B51AB"/>
    <w:pPr>
      <w:outlineLvl w:val="9"/>
    </w:pPr>
  </w:style>
  <w:style w:type="paragraph" w:styleId="23">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qFormat/>
    <w:rsid w:val="001B51AB"/>
    <w:pPr>
      <w:jc w:val="center"/>
    </w:pPr>
  </w:style>
  <w:style w:type="paragraph" w:customStyle="1" w:styleId="TF">
    <w:name w:val="TF"/>
    <w:basedOn w:val="TH"/>
    <w:link w:val="TFChar"/>
    <w:rsid w:val="001B51AB"/>
    <w:pPr>
      <w:keepNext w:val="0"/>
      <w:spacing w:before="0" w:after="240"/>
    </w:pPr>
  </w:style>
  <w:style w:type="paragraph" w:customStyle="1" w:styleId="NO">
    <w:name w:val="NO"/>
    <w:basedOn w:val="a0"/>
    <w:link w:val="NOChar"/>
    <w:rsid w:val="001B51AB"/>
    <w:pPr>
      <w:keepLines/>
      <w:ind w:left="1135" w:hanging="851"/>
    </w:pPr>
  </w:style>
  <w:style w:type="paragraph" w:styleId="91">
    <w:name w:val="toc 9"/>
    <w:basedOn w:val="81"/>
    <w:rsid w:val="001B51AB"/>
    <w:pPr>
      <w:ind w:left="1418" w:hanging="1418"/>
    </w:pPr>
  </w:style>
  <w:style w:type="paragraph" w:customStyle="1" w:styleId="EX">
    <w:name w:val="EX"/>
    <w:basedOn w:val="a0"/>
    <w:link w:val="EXChar"/>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1">
    <w:name w:val="toc 6"/>
    <w:basedOn w:val="51"/>
    <w:next w:val="a0"/>
    <w:rsid w:val="001B51AB"/>
    <w:pPr>
      <w:ind w:left="1985" w:hanging="1985"/>
    </w:pPr>
  </w:style>
  <w:style w:type="paragraph" w:styleId="71">
    <w:name w:val="toc 7"/>
    <w:basedOn w:val="61"/>
    <w:next w:val="a0"/>
    <w:rsid w:val="001B51AB"/>
    <w:pPr>
      <w:ind w:left="2268" w:hanging="2268"/>
    </w:pPr>
  </w:style>
  <w:style w:type="paragraph" w:styleId="24">
    <w:name w:val="List Bullet 2"/>
    <w:aliases w:val="lb2"/>
    <w:basedOn w:val="ab"/>
    <w:link w:val="25"/>
    <w:rsid w:val="001B51AB"/>
    <w:pPr>
      <w:ind w:left="851"/>
    </w:pPr>
  </w:style>
  <w:style w:type="paragraph" w:styleId="33">
    <w:name w:val="List Bullet 3"/>
    <w:basedOn w:val="24"/>
    <w:link w:val="34"/>
    <w:rsid w:val="001B51AB"/>
    <w:pPr>
      <w:ind w:left="1135"/>
    </w:pPr>
  </w:style>
  <w:style w:type="paragraph" w:styleId="a5">
    <w:name w:val="List Number"/>
    <w:basedOn w:val="ac"/>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qFormat/>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link w:val="H6Char"/>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qFormat/>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6">
    <w:name w:val="List 2"/>
    <w:basedOn w:val="ac"/>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5">
    <w:name w:val="List 3"/>
    <w:basedOn w:val="26"/>
    <w:rsid w:val="001B51AB"/>
    <w:pPr>
      <w:ind w:left="1135"/>
    </w:pPr>
  </w:style>
  <w:style w:type="paragraph" w:styleId="43">
    <w:name w:val="List 4"/>
    <w:basedOn w:val="35"/>
    <w:rsid w:val="001B51AB"/>
    <w:pPr>
      <w:ind w:left="1418"/>
    </w:pPr>
  </w:style>
  <w:style w:type="paragraph" w:styleId="52">
    <w:name w:val="List 5"/>
    <w:basedOn w:val="43"/>
    <w:rsid w:val="001B51AB"/>
    <w:pPr>
      <w:ind w:left="1702"/>
    </w:pPr>
  </w:style>
  <w:style w:type="paragraph" w:customStyle="1" w:styleId="EditorsNote">
    <w:name w:val="Editor's Note"/>
    <w:aliases w:val="EN"/>
    <w:basedOn w:val="NO"/>
    <w:link w:val="EditorsNoteChar"/>
    <w:rsid w:val="001B51AB"/>
    <w:rPr>
      <w:color w:val="FF0000"/>
    </w:rPr>
  </w:style>
  <w:style w:type="paragraph" w:styleId="ac">
    <w:name w:val="List"/>
    <w:basedOn w:val="a0"/>
    <w:link w:val="ad"/>
    <w:rsid w:val="001B51AB"/>
    <w:pPr>
      <w:ind w:left="568" w:hanging="284"/>
    </w:pPr>
  </w:style>
  <w:style w:type="paragraph" w:styleId="ab">
    <w:name w:val="List Bullet"/>
    <w:basedOn w:val="ac"/>
    <w:link w:val="ae"/>
    <w:rsid w:val="001B51AB"/>
  </w:style>
  <w:style w:type="paragraph" w:styleId="44">
    <w:name w:val="List Bullet 4"/>
    <w:basedOn w:val="33"/>
    <w:rsid w:val="001B51AB"/>
    <w:pPr>
      <w:ind w:left="1418"/>
    </w:pPr>
  </w:style>
  <w:style w:type="paragraph" w:styleId="53">
    <w:name w:val="List Bullet 5"/>
    <w:basedOn w:val="44"/>
    <w:rsid w:val="001B51AB"/>
    <w:pPr>
      <w:ind w:left="1702"/>
    </w:pPr>
  </w:style>
  <w:style w:type="paragraph" w:customStyle="1" w:styleId="B1">
    <w:name w:val="B1"/>
    <w:basedOn w:val="ac"/>
    <w:link w:val="B1Char1"/>
    <w:rsid w:val="001B51AB"/>
  </w:style>
  <w:style w:type="paragraph" w:customStyle="1" w:styleId="B2">
    <w:name w:val="B2"/>
    <w:basedOn w:val="26"/>
    <w:link w:val="B2Char"/>
    <w:rsid w:val="001B51AB"/>
  </w:style>
  <w:style w:type="paragraph" w:customStyle="1" w:styleId="B3">
    <w:name w:val="B3"/>
    <w:basedOn w:val="35"/>
    <w:rsid w:val="001B51AB"/>
  </w:style>
  <w:style w:type="paragraph" w:customStyle="1" w:styleId="B4">
    <w:name w:val="B4"/>
    <w:basedOn w:val="43"/>
    <w:rsid w:val="001B51AB"/>
  </w:style>
  <w:style w:type="paragraph" w:customStyle="1" w:styleId="B5">
    <w:name w:val="B5"/>
    <w:basedOn w:val="52"/>
    <w:rsid w:val="001B51AB"/>
  </w:style>
  <w:style w:type="paragraph" w:styleId="af">
    <w:name w:val="footer"/>
    <w:basedOn w:val="a6"/>
    <w:link w:val="af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f1">
    <w:name w:val="page number"/>
    <w:basedOn w:val="a1"/>
    <w:rsid w:val="008D70D2"/>
  </w:style>
  <w:style w:type="character" w:styleId="af2">
    <w:name w:val="Hyperlink"/>
    <w:uiPriority w:val="99"/>
    <w:rsid w:val="00E544FA"/>
    <w:rPr>
      <w:color w:val="0000FF"/>
      <w:u w:val="single"/>
    </w:rPr>
  </w:style>
  <w:style w:type="character" w:styleId="af3">
    <w:name w:val="FollowedHyperlink"/>
    <w:rsid w:val="00E544FA"/>
    <w:rPr>
      <w:color w:val="800080"/>
      <w:u w:val="single"/>
    </w:rPr>
  </w:style>
  <w:style w:type="paragraph" w:customStyle="1" w:styleId="Heading1unnumbered">
    <w:name w:val="Heading 1 unnumbered"/>
    <w:basedOn w:val="10"/>
    <w:next w:val="af4"/>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sid w:val="001D2C1A"/>
    <w:pPr>
      <w:overflowPunct/>
      <w:autoSpaceDE/>
      <w:autoSpaceDN/>
      <w:adjustRightInd/>
      <w:spacing w:after="120"/>
      <w:textAlignment w:val="auto"/>
    </w:pPr>
    <w:rPr>
      <w:rFonts w:eastAsia="ＭＳ ゴシック"/>
      <w:sz w:val="24"/>
      <w:lang w:eastAsia="ja-JP"/>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4"/>
    <w:rsid w:val="001D2C1A"/>
    <w:rPr>
      <w:rFonts w:eastAsia="ＭＳ ゴシック"/>
      <w:sz w:val="24"/>
      <w:lang w:val="en-GB"/>
    </w:rPr>
  </w:style>
  <w:style w:type="paragraph" w:styleId="af6">
    <w:name w:val="Body Text Indent"/>
    <w:basedOn w:val="a0"/>
    <w:link w:val="af7"/>
    <w:rsid w:val="001D2C1A"/>
    <w:pPr>
      <w:overflowPunct/>
      <w:autoSpaceDE/>
      <w:autoSpaceDN/>
      <w:adjustRightInd/>
      <w:spacing w:after="0"/>
      <w:ind w:left="360"/>
      <w:textAlignment w:val="auto"/>
    </w:pPr>
    <w:rPr>
      <w:rFonts w:eastAsia="ＭＳ ゴシック"/>
      <w:sz w:val="24"/>
      <w:lang w:eastAsia="ja-JP"/>
    </w:rPr>
  </w:style>
  <w:style w:type="character" w:customStyle="1" w:styleId="af7">
    <w:name w:val="本文インデント (文字)"/>
    <w:link w:val="af6"/>
    <w:rsid w:val="001D2C1A"/>
    <w:rPr>
      <w:rFonts w:eastAsia="ＭＳ ゴシック"/>
      <w:sz w:val="24"/>
      <w:lang w:val="en-GB"/>
    </w:rPr>
  </w:style>
  <w:style w:type="paragraph" w:styleId="af8">
    <w:name w:val="Document Map"/>
    <w:basedOn w:val="a0"/>
    <w:link w:val="af9"/>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9">
    <w:name w:val="見出しマップ (文字)"/>
    <w:link w:val="af8"/>
    <w:rsid w:val="001D2C1A"/>
    <w:rPr>
      <w:rFonts w:ascii="Tahoma" w:eastAsia="ＭＳ ゴシック" w:hAnsi="Tahoma"/>
      <w:sz w:val="24"/>
      <w:shd w:val="clear" w:color="auto" w:fill="000080"/>
      <w:lang w:val="en-GB"/>
    </w:rPr>
  </w:style>
  <w:style w:type="paragraph" w:styleId="afa">
    <w:name w:val="Plain Text"/>
    <w:basedOn w:val="a0"/>
    <w:link w:val="afb"/>
    <w:uiPriority w:val="99"/>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b">
    <w:name w:val="書式なし (文字)"/>
    <w:link w:val="afa"/>
    <w:uiPriority w:val="99"/>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7">
    <w:name w:val="Body Text Indent 2"/>
    <w:basedOn w:val="a0"/>
    <w:link w:val="28"/>
    <w:rsid w:val="001D2C1A"/>
    <w:pPr>
      <w:widowControl w:val="0"/>
      <w:overflowPunct/>
      <w:spacing w:after="0"/>
      <w:ind w:left="1656"/>
      <w:jc w:val="both"/>
    </w:pPr>
    <w:rPr>
      <w:rFonts w:eastAsia="ＭＳ ゴシック"/>
      <w:kern w:val="2"/>
      <w:sz w:val="24"/>
      <w:lang w:eastAsia="ja-JP"/>
    </w:rPr>
  </w:style>
  <w:style w:type="character" w:customStyle="1" w:styleId="28">
    <w:name w:val="本文インデント 2 (文字)"/>
    <w:link w:val="27"/>
    <w:rsid w:val="001D2C1A"/>
    <w:rPr>
      <w:rFonts w:eastAsia="ＭＳ ゴシック"/>
      <w:kern w:val="2"/>
      <w:sz w:val="24"/>
      <w:lang w:val="en-GB"/>
    </w:rPr>
  </w:style>
  <w:style w:type="paragraph" w:customStyle="1" w:styleId="ListBulletLast">
    <w:name w:val="List Bullet Last"/>
    <w:aliases w:val="lbl"/>
    <w:basedOn w:val="ab"/>
    <w:next w:val="af4"/>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d">
    <w:name w:val="Title"/>
    <w:basedOn w:val="a0"/>
    <w:link w:val="afe"/>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e">
    <w:name w:val="表題 (文字)"/>
    <w:link w:val="afd"/>
    <w:rsid w:val="001D2C1A"/>
    <w:rPr>
      <w:rFonts w:ascii="Arial" w:eastAsia="ＭＳ ゴシック" w:hAnsi="Arial"/>
      <w:b/>
      <w:sz w:val="24"/>
      <w:lang w:val="en-GB"/>
    </w:rPr>
  </w:style>
  <w:style w:type="paragraph" w:styleId="aff">
    <w:name w:val="table of figures"/>
    <w:basedOn w:val="12"/>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6">
    <w:name w:val="Body Text 3"/>
    <w:basedOn w:val="a0"/>
    <w:link w:val="37"/>
    <w:rsid w:val="001D2C1A"/>
    <w:pPr>
      <w:overflowPunct/>
      <w:autoSpaceDE/>
      <w:autoSpaceDN/>
      <w:adjustRightInd/>
      <w:spacing w:after="0"/>
      <w:jc w:val="both"/>
      <w:textAlignment w:val="auto"/>
    </w:pPr>
    <w:rPr>
      <w:rFonts w:eastAsia="ＭＳ ゴシック"/>
      <w:sz w:val="24"/>
      <w:lang w:eastAsia="ja-JP"/>
    </w:rPr>
  </w:style>
  <w:style w:type="character" w:customStyle="1" w:styleId="37">
    <w:name w:val="本文 3 (文字)"/>
    <w:link w:val="36"/>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4"/>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f0">
    <w:name w:val="annotation reference"/>
    <w:rsid w:val="001D2C1A"/>
    <w:rPr>
      <w:rFonts w:eastAsia="Times New Roman"/>
      <w:noProof w:val="0"/>
      <w:kern w:val="2"/>
      <w:sz w:val="16"/>
      <w:lang w:val="en-GB"/>
    </w:rPr>
  </w:style>
  <w:style w:type="paragraph" w:styleId="aff1">
    <w:name w:val="Balloon Text"/>
    <w:basedOn w:val="a0"/>
    <w:link w:val="aff2"/>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2">
    <w:name w:val="吹き出し (文字)"/>
    <w:link w:val="aff1"/>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3">
    <w:name w:val="annotation text"/>
    <w:basedOn w:val="a0"/>
    <w:link w:val="aff4"/>
    <w:rsid w:val="001D2C1A"/>
    <w:pPr>
      <w:overflowPunct/>
      <w:autoSpaceDE/>
      <w:autoSpaceDN/>
      <w:adjustRightInd/>
      <w:spacing w:after="0"/>
      <w:textAlignment w:val="auto"/>
    </w:pPr>
    <w:rPr>
      <w:rFonts w:eastAsia="ＭＳ ゴシック"/>
      <w:lang w:eastAsia="ja-JP"/>
    </w:rPr>
  </w:style>
  <w:style w:type="character" w:customStyle="1" w:styleId="aff4">
    <w:name w:val="コメント文字列 (文字)"/>
    <w:link w:val="aff3"/>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5">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6">
    <w:name w:val="annotation subject"/>
    <w:basedOn w:val="aff3"/>
    <w:next w:val="aff3"/>
    <w:link w:val="aff7"/>
    <w:rsid w:val="001D2C1A"/>
    <w:rPr>
      <w:b/>
      <w:sz w:val="24"/>
    </w:rPr>
  </w:style>
  <w:style w:type="character" w:customStyle="1" w:styleId="aff7">
    <w:name w:val="コメント内容 (文字)"/>
    <w:link w:val="aff6"/>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uiPriority w:val="99"/>
    <w:locked/>
    <w:rsid w:val="001D2C1A"/>
    <w:rPr>
      <w:rFonts w:ascii="Arial" w:eastAsia="Times New Roman" w:hAnsi="Arial"/>
      <w:b/>
      <w:noProof/>
      <w:sz w:val="18"/>
      <w:lang w:val="en-GB" w:eastAsia="en-GB"/>
    </w:rPr>
  </w:style>
  <w:style w:type="paragraph" w:styleId="aff8">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9">
    <w:name w:val="List Paragraph"/>
    <w:basedOn w:val="a0"/>
    <w:link w:val="aff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a">
    <w:name w:val="リスト段落 (文字)"/>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f0">
    <w:name w:val="フッター (文字)"/>
    <w:link w:val="af"/>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6"/>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aliases w:val="T1 (文字),Header 6 (文字)"/>
    <w:basedOn w:val="a1"/>
    <w:link w:val="6"/>
    <w:rsid w:val="003A4B47"/>
    <w:rPr>
      <w:rFonts w:ascii="Arial" w:eastAsia="Times New Roman" w:hAnsi="Arial"/>
      <w:lang w:val="en-GB" w:eastAsia="en-GB"/>
    </w:rPr>
  </w:style>
  <w:style w:type="character" w:styleId="affb">
    <w:name w:val="Emphasis"/>
    <w:basedOn w:val="a1"/>
    <w:qFormat/>
    <w:rsid w:val="00A86AB5"/>
    <w:rPr>
      <w:i/>
      <w:iCs/>
    </w:rPr>
  </w:style>
  <w:style w:type="character" w:styleId="affc">
    <w:name w:val="Strong"/>
    <w:basedOn w:val="a1"/>
    <w:qFormat/>
    <w:rsid w:val="00582E84"/>
    <w:rPr>
      <w:b/>
      <w:bCs/>
    </w:rPr>
  </w:style>
  <w:style w:type="paragraph" w:styleId="affd">
    <w:name w:val="No Spacing"/>
    <w:uiPriority w:val="1"/>
    <w:qFormat/>
    <w:rsid w:val="00582E84"/>
    <w:pPr>
      <w:overflowPunct w:val="0"/>
      <w:autoSpaceDE w:val="0"/>
      <w:autoSpaceDN w:val="0"/>
      <w:adjustRightInd w:val="0"/>
    </w:pPr>
    <w:rPr>
      <w:lang w:val="en-GB"/>
    </w:rPr>
  </w:style>
  <w:style w:type="paragraph" w:customStyle="1" w:styleId="Heading">
    <w:name w:val="Heading"/>
    <w:basedOn w:val="a0"/>
    <w:rsid w:val="00413606"/>
    <w:pPr>
      <w:widowControl w:val="0"/>
      <w:spacing w:after="120" w:line="240" w:lineRule="atLeast"/>
      <w:ind w:left="1260" w:hanging="551"/>
    </w:pPr>
    <w:rPr>
      <w:rFonts w:ascii="Arial" w:eastAsia="游明朝" w:hAnsi="Arial"/>
      <w:b/>
      <w:sz w:val="22"/>
      <w:lang w:eastAsia="en-US"/>
    </w:rPr>
  </w:style>
  <w:style w:type="paragraph" w:customStyle="1" w:styleId="HE">
    <w:name w:val="HE"/>
    <w:basedOn w:val="a0"/>
    <w:rsid w:val="00413606"/>
    <w:rPr>
      <w:rFonts w:ascii="Arial" w:eastAsia="游明朝" w:hAnsi="Arial"/>
      <w:b/>
      <w:lang w:eastAsia="en-US"/>
    </w:rPr>
  </w:style>
  <w:style w:type="paragraph" w:styleId="affe">
    <w:name w:val="endnote text"/>
    <w:basedOn w:val="a0"/>
    <w:link w:val="afff"/>
    <w:rsid w:val="00413606"/>
    <w:rPr>
      <w:rFonts w:eastAsia="游明朝"/>
      <w:lang w:eastAsia="en-US"/>
    </w:rPr>
  </w:style>
  <w:style w:type="character" w:customStyle="1" w:styleId="afff">
    <w:name w:val="文末脚注文字列 (文字)"/>
    <w:basedOn w:val="a1"/>
    <w:link w:val="affe"/>
    <w:rsid w:val="00413606"/>
    <w:rPr>
      <w:rFonts w:eastAsia="游明朝"/>
      <w:lang w:val="en-GB" w:eastAsia="en-US"/>
    </w:rPr>
  </w:style>
  <w:style w:type="character" w:styleId="afff0">
    <w:name w:val="endnote reference"/>
    <w:rsid w:val="00413606"/>
    <w:rPr>
      <w:vertAlign w:val="superscript"/>
    </w:rPr>
  </w:style>
  <w:style w:type="paragraph" w:customStyle="1" w:styleId="tah0">
    <w:name w:val="tah"/>
    <w:basedOn w:val="a0"/>
    <w:rsid w:val="00413606"/>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0"/>
    <w:rsid w:val="00413606"/>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121">
    <w:name w:val="表 (青) 121"/>
    <w:hidden/>
    <w:semiHidden/>
    <w:rsid w:val="00413606"/>
    <w:rPr>
      <w:rFonts w:eastAsia="游明朝"/>
      <w:lang w:val="en-GB" w:eastAsia="en-US"/>
    </w:rPr>
  </w:style>
  <w:style w:type="character" w:customStyle="1" w:styleId="TALChar">
    <w:name w:val="TAL Char"/>
    <w:rsid w:val="00413606"/>
    <w:rPr>
      <w:rFonts w:ascii="Arial" w:hAnsi="Arial"/>
      <w:sz w:val="18"/>
      <w:lang w:val="en-GB" w:eastAsia="en-US" w:bidi="ar-SA"/>
    </w:rPr>
  </w:style>
  <w:style w:type="character" w:customStyle="1" w:styleId="CRCoverPageChar">
    <w:name w:val="CR Cover Page Char"/>
    <w:link w:val="CRCoverPage"/>
    <w:rsid w:val="00413606"/>
    <w:rPr>
      <w:rFonts w:ascii="Arial" w:eastAsia="SimSun" w:hAnsi="Arial"/>
      <w:lang w:val="en-GB" w:eastAsia="en-US"/>
    </w:rPr>
  </w:style>
  <w:style w:type="character" w:customStyle="1" w:styleId="H6Char">
    <w:name w:val="H6 Char"/>
    <w:link w:val="H6"/>
    <w:rsid w:val="00413606"/>
    <w:rPr>
      <w:rFonts w:ascii="Arial" w:eastAsia="Times New Roman" w:hAnsi="Arial"/>
      <w:lang w:val="en-GB" w:eastAsia="en-GB"/>
    </w:rPr>
  </w:style>
  <w:style w:type="paragraph" w:styleId="afff1">
    <w:name w:val="index heading"/>
    <w:basedOn w:val="a0"/>
    <w:next w:val="a0"/>
    <w:rsid w:val="00413606"/>
    <w:pPr>
      <w:pBdr>
        <w:top w:val="single" w:sz="12" w:space="0" w:color="auto"/>
      </w:pBdr>
      <w:overflowPunct/>
      <w:autoSpaceDE/>
      <w:autoSpaceDN/>
      <w:adjustRightInd/>
      <w:spacing w:before="360" w:after="240"/>
      <w:textAlignment w:val="auto"/>
    </w:pPr>
    <w:rPr>
      <w:rFonts w:eastAsia="ＭＳ 明朝"/>
      <w:b/>
      <w:i/>
      <w:sz w:val="26"/>
      <w:lang w:eastAsia="en-US"/>
    </w:rPr>
  </w:style>
  <w:style w:type="paragraph" w:customStyle="1" w:styleId="INDENT1">
    <w:name w:val="INDENT1"/>
    <w:basedOn w:val="a0"/>
    <w:rsid w:val="00413606"/>
    <w:pPr>
      <w:overflowPunct/>
      <w:autoSpaceDE/>
      <w:autoSpaceDN/>
      <w:adjustRightInd/>
      <w:ind w:left="851"/>
      <w:textAlignment w:val="auto"/>
    </w:pPr>
    <w:rPr>
      <w:rFonts w:eastAsia="ＭＳ 明朝"/>
      <w:lang w:eastAsia="en-US"/>
    </w:rPr>
  </w:style>
  <w:style w:type="paragraph" w:customStyle="1" w:styleId="INDENT2">
    <w:name w:val="INDENT2"/>
    <w:basedOn w:val="a0"/>
    <w:rsid w:val="00413606"/>
    <w:pPr>
      <w:overflowPunct/>
      <w:autoSpaceDE/>
      <w:autoSpaceDN/>
      <w:adjustRightInd/>
      <w:ind w:left="1135" w:hanging="284"/>
      <w:textAlignment w:val="auto"/>
    </w:pPr>
    <w:rPr>
      <w:rFonts w:eastAsia="ＭＳ 明朝"/>
      <w:lang w:eastAsia="en-US"/>
    </w:rPr>
  </w:style>
  <w:style w:type="paragraph" w:customStyle="1" w:styleId="INDENT3">
    <w:name w:val="INDENT3"/>
    <w:basedOn w:val="a0"/>
    <w:rsid w:val="00413606"/>
    <w:pPr>
      <w:overflowPunct/>
      <w:autoSpaceDE/>
      <w:autoSpaceDN/>
      <w:adjustRightInd/>
      <w:ind w:left="1701" w:hanging="567"/>
      <w:textAlignment w:val="auto"/>
    </w:pPr>
    <w:rPr>
      <w:rFonts w:eastAsia="ＭＳ 明朝"/>
      <w:lang w:eastAsia="en-US"/>
    </w:rPr>
  </w:style>
  <w:style w:type="paragraph" w:customStyle="1" w:styleId="FigureTitle">
    <w:name w:val="Figure_Title"/>
    <w:basedOn w:val="a0"/>
    <w:next w:val="a0"/>
    <w:rsid w:val="00413606"/>
    <w:pPr>
      <w:keepLines/>
      <w:tabs>
        <w:tab w:val="left" w:pos="794"/>
        <w:tab w:val="left" w:pos="1191"/>
        <w:tab w:val="left" w:pos="1588"/>
        <w:tab w:val="left" w:pos="1985"/>
      </w:tabs>
      <w:overflowPunct/>
      <w:autoSpaceDE/>
      <w:autoSpaceDN/>
      <w:adjustRightInd/>
      <w:spacing w:before="120" w:after="480"/>
      <w:jc w:val="center"/>
      <w:textAlignment w:val="auto"/>
    </w:pPr>
    <w:rPr>
      <w:rFonts w:eastAsia="ＭＳ 明朝"/>
      <w:b/>
      <w:sz w:val="24"/>
      <w:lang w:eastAsia="en-US"/>
    </w:rPr>
  </w:style>
  <w:style w:type="paragraph" w:customStyle="1" w:styleId="enumlev2">
    <w:name w:val="enumlev2"/>
    <w:basedOn w:val="a0"/>
    <w:rsid w:val="00413606"/>
    <w:pPr>
      <w:tabs>
        <w:tab w:val="left" w:pos="794"/>
        <w:tab w:val="left" w:pos="1191"/>
        <w:tab w:val="left" w:pos="1588"/>
        <w:tab w:val="left" w:pos="1985"/>
      </w:tabs>
      <w:overflowPunct/>
      <w:autoSpaceDE/>
      <w:autoSpaceDN/>
      <w:adjustRightInd/>
      <w:spacing w:before="86"/>
      <w:ind w:left="1588" w:hanging="397"/>
      <w:jc w:val="both"/>
      <w:textAlignment w:val="auto"/>
    </w:pPr>
    <w:rPr>
      <w:rFonts w:eastAsia="ＭＳ 明朝"/>
      <w:lang w:val="en-US" w:eastAsia="en-US"/>
    </w:rPr>
  </w:style>
  <w:style w:type="paragraph" w:customStyle="1" w:styleId="CouvRecTitle">
    <w:name w:val="Couv Rec Title"/>
    <w:basedOn w:val="a0"/>
    <w:rsid w:val="00413606"/>
    <w:pPr>
      <w:keepNext/>
      <w:keepLines/>
      <w:overflowPunct/>
      <w:autoSpaceDE/>
      <w:autoSpaceDN/>
      <w:adjustRightInd/>
      <w:spacing w:before="240"/>
      <w:ind w:left="1418"/>
      <w:textAlignment w:val="auto"/>
    </w:pPr>
    <w:rPr>
      <w:rFonts w:ascii="Arial" w:eastAsia="ＭＳ 明朝" w:hAnsi="Arial"/>
      <w:b/>
      <w:sz w:val="36"/>
      <w:lang w:val="en-US" w:eastAsia="en-US"/>
    </w:rPr>
  </w:style>
  <w:style w:type="paragraph" w:customStyle="1" w:styleId="TAJ">
    <w:name w:val="TAJ"/>
    <w:basedOn w:val="TH"/>
    <w:rsid w:val="00413606"/>
    <w:pPr>
      <w:overflowPunct/>
      <w:autoSpaceDE/>
      <w:autoSpaceDN/>
      <w:adjustRightInd/>
      <w:textAlignment w:val="auto"/>
    </w:pPr>
    <w:rPr>
      <w:rFonts w:eastAsia="ＭＳ 明朝"/>
      <w:lang w:eastAsia="en-US"/>
    </w:rPr>
  </w:style>
  <w:style w:type="paragraph" w:customStyle="1" w:styleId="Guidance">
    <w:name w:val="Guidance"/>
    <w:basedOn w:val="a0"/>
    <w:link w:val="GuidanceChar"/>
    <w:rsid w:val="00413606"/>
    <w:pPr>
      <w:overflowPunct/>
      <w:autoSpaceDE/>
      <w:autoSpaceDN/>
      <w:adjustRightInd/>
      <w:textAlignment w:val="auto"/>
    </w:pPr>
    <w:rPr>
      <w:rFonts w:eastAsia="ＭＳ 明朝"/>
      <w:i/>
      <w:color w:val="0000FF"/>
      <w:lang w:eastAsia="en-US"/>
    </w:rPr>
  </w:style>
  <w:style w:type="character" w:customStyle="1" w:styleId="NOChar">
    <w:name w:val="NO Char"/>
    <w:link w:val="NO"/>
    <w:rsid w:val="00413606"/>
    <w:rPr>
      <w:rFonts w:eastAsia="Times New Roman"/>
      <w:lang w:val="en-GB" w:eastAsia="en-GB"/>
    </w:rPr>
  </w:style>
  <w:style w:type="character" w:customStyle="1" w:styleId="11">
    <w:name w:val="見出し 1 (文字)"/>
    <w:aliases w:val="H1 (文字),h1 (文字),app heading 1 (文字),l1 (文字),Memo Heading 1 (文字),h11 (文字),h12 (文字),h13 (文字),h14 (文字),h15 (文字),h16 (文字),NMP Heading 1 (文字),h17 (文字),h111 (文字),h121 (文字),h131 (文字),h141 (文字),h151 (文字),h161 (文字),h18 (文字),h112 (文字),h122 (文字),h19 (文字)"/>
    <w:link w:val="10"/>
    <w:rsid w:val="00413606"/>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Head 2 (文字),l2 (文字),TitreProp (文字),Header 2 (文字),ITT t2 (文字),PA Major Section (文字),Livello 2 (文字),R2 (文字),H21 (文字),Heading 2 Hidden (文字),Head1 (文字),I2 (文字)"/>
    <w:link w:val="2"/>
    <w:rsid w:val="00413606"/>
    <w:rPr>
      <w:rFonts w:ascii="Arial" w:eastAsia="Times New Roman" w:hAnsi="Arial"/>
      <w:sz w:val="32"/>
      <w:lang w:val="en-GB" w:eastAsia="en-GB"/>
    </w:rPr>
  </w:style>
  <w:style w:type="character" w:customStyle="1" w:styleId="31">
    <w:name w:val="見出し 3 (文字)"/>
    <w:aliases w:val="Underrubrik2 (文字),H3 (文字),no break (文字),Memo Heading 3 (文字),h3 (文字),0H (文字),Heading 3 Char1 Char (文字),Heading 3 Char Char Char (文字),Heading 3 Char1 Char Char Char (文字),Heading 3 Char Char Char Char Char (文字),Heading 3 Char Char1 Char (文字)"/>
    <w:link w:val="30"/>
    <w:rsid w:val="00413606"/>
    <w:rPr>
      <w:rFonts w:ascii="Arial" w:eastAsia="Times New Roman" w:hAnsi="Arial"/>
      <w:sz w:val="28"/>
      <w:lang w:val="en-GB" w:eastAsia="en-GB"/>
    </w:rPr>
  </w:style>
  <w:style w:type="character" w:customStyle="1" w:styleId="GuidanceChar">
    <w:name w:val="Guidance Char"/>
    <w:link w:val="Guidance"/>
    <w:rsid w:val="00413606"/>
    <w:rPr>
      <w:i/>
      <w:color w:val="0000FF"/>
      <w:lang w:val="en-GB" w:eastAsia="en-US"/>
    </w:rPr>
  </w:style>
  <w:style w:type="character" w:customStyle="1" w:styleId="50">
    <w:name w:val="見出し 5 (文字)"/>
    <w:aliases w:val="H5 (文字),h5 (文字),Heading5 (文字),Head5 (文字),M5 (文字),mh2 (文字),Module heading 2 (文字),heading 8 (文字),Numbered Sub-list (文字),Heading 81 (文字)"/>
    <w:link w:val="5"/>
    <w:rsid w:val="00413606"/>
    <w:rPr>
      <w:rFonts w:ascii="Arial" w:eastAsia="Times New Roman" w:hAnsi="Arial"/>
      <w:sz w:val="22"/>
      <w:lang w:val="en-GB" w:eastAsia="en-GB"/>
    </w:rPr>
  </w:style>
  <w:style w:type="character" w:customStyle="1" w:styleId="80">
    <w:name w:val="見出し 8 (文字)"/>
    <w:aliases w:val="Table Heading (文字)"/>
    <w:link w:val="8"/>
    <w:rsid w:val="00413606"/>
    <w:rPr>
      <w:rFonts w:ascii="Arial" w:eastAsia="Times New Roman" w:hAnsi="Arial"/>
      <w:sz w:val="36"/>
      <w:lang w:val="en-GB" w:eastAsia="en-GB"/>
    </w:rPr>
  </w:style>
  <w:style w:type="character" w:customStyle="1" w:styleId="CharChar1">
    <w:name w:val="Char Char1"/>
    <w:rsid w:val="00413606"/>
    <w:rPr>
      <w:rFonts w:ascii="Arial" w:hAnsi="Arial"/>
      <w:sz w:val="32"/>
      <w:lang w:val="en-GB" w:eastAsia="en-US" w:bidi="ar-SA"/>
    </w:rPr>
  </w:style>
  <w:style w:type="table" w:customStyle="1" w:styleId="TableGrid1">
    <w:name w:val="Table Grid1"/>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413606"/>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0"/>
    <w:rsid w:val="00413606"/>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a0"/>
    <w:rsid w:val="00413606"/>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character" w:customStyle="1" w:styleId="FigureTitleChar">
    <w:name w:val="Figure Title Char"/>
    <w:rsid w:val="00413606"/>
    <w:rPr>
      <w:rFonts w:ascii="Arial" w:hAnsi="Arial"/>
      <w:lang w:val="en-GB" w:eastAsia="en-US" w:bidi="ar-SA"/>
    </w:rPr>
  </w:style>
  <w:style w:type="paragraph" w:customStyle="1" w:styleId="StandardText">
    <w:name w:val="StandardText"/>
    <w:basedOn w:val="a0"/>
    <w:rsid w:val="00413606"/>
    <w:pPr>
      <w:overflowPunct/>
      <w:autoSpaceDE/>
      <w:autoSpaceDN/>
      <w:adjustRightInd/>
      <w:spacing w:after="120"/>
      <w:jc w:val="both"/>
      <w:textAlignment w:val="auto"/>
    </w:pPr>
    <w:rPr>
      <w:rFonts w:eastAsia="ＭＳ 明朝"/>
      <w:sz w:val="22"/>
      <w:lang w:val="en-US" w:eastAsia="en-US"/>
    </w:rPr>
  </w:style>
  <w:style w:type="character" w:customStyle="1" w:styleId="B1Char">
    <w:name w:val="B1 Char"/>
    <w:rsid w:val="00413606"/>
    <w:rPr>
      <w:lang w:val="en-GB"/>
    </w:rPr>
  </w:style>
  <w:style w:type="paragraph" w:customStyle="1" w:styleId="CarCar">
    <w:name w:val="Car C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Char">
    <w:name w:val="TF Char"/>
    <w:link w:val="TF"/>
    <w:rsid w:val="00413606"/>
    <w:rPr>
      <w:rFonts w:ascii="Arial" w:eastAsia="Times New Roman" w:hAnsi="Arial"/>
      <w:b/>
      <w:lang w:val="en-GB" w:eastAsia="en-GB"/>
    </w:rPr>
  </w:style>
  <w:style w:type="character" w:customStyle="1" w:styleId="p1">
    <w:name w:val="p1"/>
    <w:rsid w:val="00413606"/>
    <w:rPr>
      <w:vanish w:val="0"/>
      <w:webHidden w:val="0"/>
      <w:specVanish w:val="0"/>
    </w:rPr>
  </w:style>
  <w:style w:type="character" w:customStyle="1" w:styleId="e-031">
    <w:name w:val="e-031"/>
    <w:rsid w:val="00413606"/>
    <w:rPr>
      <w:i/>
      <w:iCs/>
    </w:rPr>
  </w:style>
  <w:style w:type="paragraph" w:customStyle="1" w:styleId="myReference">
    <w:name w:val="myReference"/>
    <w:basedOn w:val="a0"/>
    <w:next w:val="a0"/>
    <w:autoRedefine/>
    <w:rsid w:val="00413606"/>
    <w:pPr>
      <w:keepNext/>
      <w:numPr>
        <w:numId w:val="31"/>
      </w:numPr>
      <w:tabs>
        <w:tab w:val="clear" w:pos="-1440"/>
        <w:tab w:val="left" w:pos="540"/>
      </w:tabs>
      <w:overflowPunct/>
      <w:autoSpaceDE/>
      <w:autoSpaceDN/>
      <w:adjustRightInd/>
      <w:spacing w:after="40"/>
      <w:ind w:left="547" w:hanging="547"/>
      <w:jc w:val="both"/>
      <w:textAlignment w:val="auto"/>
    </w:pPr>
    <w:rPr>
      <w:rFonts w:eastAsia="ＭＳ 明朝"/>
      <w:sz w:val="22"/>
      <w:lang w:val="en-US" w:eastAsia="en-US"/>
    </w:rPr>
  </w:style>
  <w:style w:type="paragraph" w:customStyle="1" w:styleId="Head1Mine">
    <w:name w:val="Head1Mine"/>
    <w:basedOn w:val="10"/>
    <w:next w:val="StandardText"/>
    <w:autoRedefine/>
    <w:rsid w:val="00413606"/>
    <w:pPr>
      <w:keepLines w:val="0"/>
      <w:pBdr>
        <w:top w:val="none" w:sz="0" w:space="0" w:color="auto"/>
      </w:pBdr>
      <w:overflowPunct/>
      <w:autoSpaceDE/>
      <w:autoSpaceDN/>
      <w:adjustRightInd/>
      <w:spacing w:after="120"/>
      <w:ind w:left="360" w:hanging="360"/>
      <w:textAlignment w:val="auto"/>
    </w:pPr>
    <w:rPr>
      <w:rFonts w:ascii="Times New Roman" w:eastAsia="ＭＳ 明朝" w:hAnsi="Times New Roman"/>
      <w:b/>
      <w:bCs/>
      <w:sz w:val="28"/>
      <w:szCs w:val="28"/>
      <w:lang w:eastAsia="en-US"/>
    </w:rPr>
  </w:style>
  <w:style w:type="paragraph" w:customStyle="1" w:styleId="Head2Mine">
    <w:name w:val="Head2Mine"/>
    <w:basedOn w:val="Head1Mine"/>
    <w:next w:val="StandardText"/>
    <w:rsid w:val="00413606"/>
    <w:pPr>
      <w:numPr>
        <w:ilvl w:val="1"/>
        <w:numId w:val="1"/>
      </w:numPr>
    </w:pPr>
  </w:style>
  <w:style w:type="paragraph" w:customStyle="1" w:styleId="Head3Mine">
    <w:name w:val="Head3Mine"/>
    <w:basedOn w:val="Head2Mine"/>
    <w:next w:val="StandardText"/>
    <w:rsid w:val="00413606"/>
    <w:pPr>
      <w:numPr>
        <w:ilvl w:val="0"/>
        <w:numId w:val="20"/>
      </w:numPr>
    </w:pPr>
  </w:style>
  <w:style w:type="paragraph" w:customStyle="1" w:styleId="Default">
    <w:name w:val="Default"/>
    <w:rsid w:val="0041360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413606"/>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413606"/>
    <w:rPr>
      <w:rFonts w:ascii="Arial" w:eastAsia="Times New Roman" w:hAnsi="Arial"/>
      <w:sz w:val="24"/>
      <w:lang w:val="en-GB" w:eastAsia="en-GB"/>
    </w:rPr>
  </w:style>
  <w:style w:type="character" w:customStyle="1" w:styleId="CharChar12">
    <w:name w:val="Char Char12"/>
    <w:locked/>
    <w:rsid w:val="00413606"/>
    <w:rPr>
      <w:rFonts w:ascii="Arial" w:hAnsi="Arial"/>
      <w:b/>
      <w:noProof/>
      <w:sz w:val="18"/>
      <w:lang w:val="en-GB" w:bidi="ar-SA"/>
    </w:rPr>
  </w:style>
  <w:style w:type="character" w:customStyle="1" w:styleId="EXChar">
    <w:name w:val="EX Char"/>
    <w:link w:val="EX"/>
    <w:rsid w:val="00413606"/>
    <w:rPr>
      <w:rFonts w:eastAsia="Times New Roman"/>
      <w:lang w:val="en-GB" w:eastAsia="en-GB"/>
    </w:rPr>
  </w:style>
  <w:style w:type="character" w:customStyle="1" w:styleId="CharChar5">
    <w:name w:val="Char Char5"/>
    <w:rsid w:val="00413606"/>
    <w:rPr>
      <w:lang w:val="en-GB" w:eastAsia="ja-JP" w:bidi="ar-SA"/>
    </w:rPr>
  </w:style>
  <w:style w:type="paragraph" w:styleId="29">
    <w:name w:val="Body Text 2"/>
    <w:basedOn w:val="a0"/>
    <w:link w:val="2a"/>
    <w:rsid w:val="00413606"/>
    <w:rPr>
      <w:rFonts w:eastAsia="ＭＳ 明朝"/>
      <w:i/>
      <w:lang w:eastAsia="x-none"/>
    </w:rPr>
  </w:style>
  <w:style w:type="character" w:customStyle="1" w:styleId="2a">
    <w:name w:val="本文 2 (文字)"/>
    <w:basedOn w:val="a1"/>
    <w:link w:val="29"/>
    <w:rsid w:val="00413606"/>
    <w:rPr>
      <w:i/>
      <w:lang w:val="en-GB" w:eastAsia="x-none"/>
    </w:rPr>
  </w:style>
  <w:style w:type="paragraph" w:customStyle="1" w:styleId="CharCharCharCharChar">
    <w:name w:val="Char Char Char Char Ch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413606"/>
  </w:style>
  <w:style w:type="paragraph" w:customStyle="1" w:styleId="CharChar">
    <w:name w:val="Char Ch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13606"/>
    <w:rPr>
      <w:rFonts w:eastAsia="ＭＳ 明朝"/>
      <w:lang w:val="en-GB" w:eastAsia="en-US" w:bidi="ar-SA"/>
    </w:rPr>
  </w:style>
  <w:style w:type="paragraph" w:customStyle="1" w:styleId="1CharChar">
    <w:name w:val="(文字) (文字)1 Char (文字) (文字) Ch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4136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3606"/>
    <w:rPr>
      <w:lang w:val="en-GB" w:eastAsia="ja-JP" w:bidi="ar-SA"/>
    </w:rPr>
  </w:style>
  <w:style w:type="paragraph" w:customStyle="1" w:styleId="131">
    <w:name w:val="表 (青) 131"/>
    <w:basedOn w:val="a0"/>
    <w:uiPriority w:val="34"/>
    <w:qFormat/>
    <w:rsid w:val="00413606"/>
    <w:pPr>
      <w:ind w:left="720"/>
      <w:contextualSpacing/>
    </w:pPr>
    <w:rPr>
      <w:rFonts w:eastAsia="ＭＳ 明朝"/>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136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3606"/>
    <w:rPr>
      <w:rFonts w:ascii="Arial" w:hAnsi="Arial"/>
      <w:sz w:val="32"/>
      <w:lang w:val="en-GB" w:eastAsia="ja-JP" w:bidi="ar-SA"/>
    </w:rPr>
  </w:style>
  <w:style w:type="character" w:customStyle="1" w:styleId="CharChar4">
    <w:name w:val="Char Char4"/>
    <w:rsid w:val="00413606"/>
    <w:rPr>
      <w:rFonts w:ascii="Courier New" w:hAnsi="Courier New"/>
      <w:lang w:val="nb-NO" w:eastAsia="ja-JP" w:bidi="ar-SA"/>
    </w:rPr>
  </w:style>
  <w:style w:type="character" w:customStyle="1" w:styleId="AndreaLeonardi">
    <w:name w:val="Andrea Leonardi"/>
    <w:semiHidden/>
    <w:rsid w:val="00413606"/>
    <w:rPr>
      <w:rFonts w:ascii="Arial" w:hAnsi="Arial" w:cs="Arial"/>
      <w:color w:val="auto"/>
      <w:sz w:val="20"/>
      <w:szCs w:val="20"/>
    </w:rPr>
  </w:style>
  <w:style w:type="character" w:customStyle="1" w:styleId="NOCharChar">
    <w:name w:val="NO Char Char"/>
    <w:rsid w:val="00413606"/>
    <w:rPr>
      <w:lang w:val="en-GB" w:eastAsia="en-US" w:bidi="ar-SA"/>
    </w:rPr>
  </w:style>
  <w:style w:type="character" w:customStyle="1" w:styleId="NOZchn">
    <w:name w:val="NO Zchn"/>
    <w:rsid w:val="00413606"/>
    <w:rPr>
      <w:lang w:val="en-GB" w:eastAsia="en-US" w:bidi="ar-SA"/>
    </w:rPr>
  </w:style>
  <w:style w:type="character" w:customStyle="1" w:styleId="TACCar">
    <w:name w:val="TAC Car"/>
    <w:rsid w:val="00413606"/>
    <w:rPr>
      <w:rFonts w:ascii="Arial" w:hAnsi="Arial"/>
      <w:sz w:val="18"/>
      <w:lang w:val="en-GB" w:eastAsia="ja-JP" w:bidi="ar-SA"/>
    </w:rPr>
  </w:style>
  <w:style w:type="character" w:customStyle="1" w:styleId="TAL1">
    <w:name w:val="TAL (文字)"/>
    <w:rsid w:val="00413606"/>
    <w:rPr>
      <w:rFonts w:ascii="Arial" w:hAnsi="Arial"/>
      <w:sz w:val="18"/>
      <w:lang w:val="en-GB" w:eastAsia="ja-JP" w:bidi="ar-SA"/>
    </w:rPr>
  </w:style>
  <w:style w:type="paragraph" w:customStyle="1" w:styleId="CharCharCharCharCharChar">
    <w:name w:val="Char Char Char Char Char Char"/>
    <w:semiHidden/>
    <w:rsid w:val="0041360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413606"/>
  </w:style>
  <w:style w:type="character" w:customStyle="1" w:styleId="T1Char1">
    <w:name w:val="T1 Char1"/>
    <w:aliases w:val="Header 6 Char Char1"/>
    <w:rsid w:val="0041360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1360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13606"/>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36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413606"/>
    <w:rPr>
      <w:rFonts w:ascii="Arial" w:hAnsi="Arial"/>
      <w:sz w:val="36"/>
      <w:lang w:val="en-GB" w:eastAsia="en-US" w:bidi="ar-SA"/>
    </w:rPr>
  </w:style>
  <w:style w:type="paragraph" w:customStyle="1" w:styleId="ZchnZchn1">
    <w:name w:val="Zchn Zchn1"/>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136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3606"/>
    <w:rPr>
      <w:rFonts w:ascii="Arial" w:hAnsi="Arial"/>
      <w:sz w:val="32"/>
      <w:lang w:val="en-GB" w:eastAsia="en-US" w:bidi="ar-SA"/>
    </w:rPr>
  </w:style>
  <w:style w:type="paragraph" w:customStyle="1" w:styleId="2b">
    <w:name w:val="(文字) (文字)2"/>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36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360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1360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3606"/>
    <w:rPr>
      <w:rFonts w:ascii="Arial" w:eastAsia="Batang" w:hAnsi="Arial" w:cs="Times New Roman"/>
      <w:b/>
      <w:bCs/>
      <w:i/>
      <w:iCs/>
      <w:sz w:val="28"/>
      <w:szCs w:val="28"/>
      <w:lang w:val="en-GB" w:eastAsia="en-US" w:bidi="ar-SA"/>
    </w:rPr>
  </w:style>
  <w:style w:type="paragraph" w:customStyle="1" w:styleId="38">
    <w:name w:val="(文字) (文字)3"/>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413606"/>
  </w:style>
  <w:style w:type="paragraph" w:customStyle="1" w:styleId="14">
    <w:name w:val="(文字) (文字)1"/>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3">
    <w:name w:val="Normal Indent"/>
    <w:basedOn w:val="a0"/>
    <w:rsid w:val="00413606"/>
    <w:pPr>
      <w:overflowPunct/>
      <w:autoSpaceDE/>
      <w:autoSpaceDN/>
      <w:adjustRightInd/>
      <w:spacing w:after="0"/>
      <w:ind w:left="851"/>
      <w:textAlignment w:val="auto"/>
    </w:pPr>
    <w:rPr>
      <w:rFonts w:eastAsia="ＭＳ 明朝"/>
      <w:lang w:val="it-IT"/>
    </w:rPr>
  </w:style>
  <w:style w:type="paragraph" w:styleId="54">
    <w:name w:val="List Number 5"/>
    <w:basedOn w:val="a0"/>
    <w:rsid w:val="00413606"/>
    <w:pPr>
      <w:tabs>
        <w:tab w:val="num" w:pos="851"/>
        <w:tab w:val="num" w:pos="1800"/>
      </w:tabs>
      <w:ind w:left="1800" w:hanging="851"/>
    </w:pPr>
    <w:rPr>
      <w:rFonts w:eastAsia="ＭＳ 明朝"/>
    </w:rPr>
  </w:style>
  <w:style w:type="paragraph" w:styleId="3">
    <w:name w:val="List Number 3"/>
    <w:basedOn w:val="a0"/>
    <w:rsid w:val="00413606"/>
    <w:pPr>
      <w:numPr>
        <w:numId w:val="33"/>
      </w:numPr>
      <w:tabs>
        <w:tab w:val="num" w:pos="926"/>
      </w:tabs>
      <w:ind w:left="926"/>
    </w:pPr>
    <w:rPr>
      <w:rFonts w:eastAsia="ＭＳ 明朝"/>
    </w:rPr>
  </w:style>
  <w:style w:type="paragraph" w:styleId="4">
    <w:name w:val="List Number 4"/>
    <w:basedOn w:val="a0"/>
    <w:rsid w:val="00413606"/>
    <w:pPr>
      <w:numPr>
        <w:numId w:val="32"/>
      </w:numPr>
      <w:tabs>
        <w:tab w:val="num" w:pos="1209"/>
      </w:tabs>
      <w:ind w:left="1209"/>
    </w:pPr>
    <w:rPr>
      <w:rFonts w:eastAsia="ＭＳ 明朝"/>
    </w:rPr>
  </w:style>
  <w:style w:type="character" w:customStyle="1" w:styleId="CharChar7">
    <w:name w:val="Char Char7"/>
    <w:semiHidden/>
    <w:rsid w:val="00413606"/>
    <w:rPr>
      <w:rFonts w:ascii="Tahoma" w:hAnsi="Tahoma" w:cs="Tahoma"/>
      <w:shd w:val="clear" w:color="auto" w:fill="000080"/>
      <w:lang w:val="en-GB" w:eastAsia="en-US"/>
    </w:rPr>
  </w:style>
  <w:style w:type="character" w:customStyle="1" w:styleId="ZchnZchn5">
    <w:name w:val="Zchn Zchn5"/>
    <w:rsid w:val="00413606"/>
    <w:rPr>
      <w:rFonts w:ascii="Courier New" w:eastAsia="Batang" w:hAnsi="Courier New"/>
      <w:lang w:val="nb-NO" w:eastAsia="en-US" w:bidi="ar-SA"/>
    </w:rPr>
  </w:style>
  <w:style w:type="character" w:customStyle="1" w:styleId="CharChar10">
    <w:name w:val="Char Char10"/>
    <w:semiHidden/>
    <w:rsid w:val="00413606"/>
    <w:rPr>
      <w:rFonts w:ascii="Times New Roman" w:hAnsi="Times New Roman"/>
      <w:lang w:val="en-GB" w:eastAsia="en-US"/>
    </w:rPr>
  </w:style>
  <w:style w:type="character" w:customStyle="1" w:styleId="CharChar9">
    <w:name w:val="Char Char9"/>
    <w:semiHidden/>
    <w:rsid w:val="00413606"/>
    <w:rPr>
      <w:rFonts w:ascii="Tahoma" w:hAnsi="Tahoma" w:cs="Tahoma"/>
      <w:sz w:val="16"/>
      <w:szCs w:val="16"/>
      <w:lang w:val="en-GB" w:eastAsia="en-US"/>
    </w:rPr>
  </w:style>
  <w:style w:type="character" w:customStyle="1" w:styleId="CharChar8">
    <w:name w:val="Char Char8"/>
    <w:semiHidden/>
    <w:rsid w:val="00413606"/>
    <w:rPr>
      <w:rFonts w:ascii="Times New Roman" w:hAnsi="Times New Roman"/>
      <w:b/>
      <w:bCs/>
      <w:lang w:val="en-GB" w:eastAsia="en-US"/>
    </w:rPr>
  </w:style>
  <w:style w:type="paragraph" w:customStyle="1" w:styleId="15">
    <w:name w:val="修订1"/>
    <w:hidden/>
    <w:semiHidden/>
    <w:rsid w:val="00413606"/>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13606"/>
    <w:rPr>
      <w:lang w:val="en-GB" w:eastAsia="ja-JP" w:bidi="ar-SA"/>
    </w:rPr>
  </w:style>
  <w:style w:type="paragraph" w:customStyle="1" w:styleId="FL">
    <w:name w:val="FL"/>
    <w:basedOn w:val="a0"/>
    <w:rsid w:val="00413606"/>
    <w:pPr>
      <w:keepNext/>
      <w:keepLines/>
      <w:spacing w:before="60"/>
      <w:jc w:val="center"/>
    </w:pPr>
    <w:rPr>
      <w:rFonts w:ascii="Arial" w:eastAsia="ＭＳ 明朝" w:hAnsi="Arial"/>
      <w:b/>
      <w:lang w:eastAsia="en-US"/>
    </w:rPr>
  </w:style>
  <w:style w:type="character" w:customStyle="1" w:styleId="h5Char2">
    <w:name w:val="h5 Char2"/>
    <w:aliases w:val="Heading5 Char2,Head5 Char2,H5 Char2,M5 Char2,mh2 Char2,Module heading 2 Char2,heading 8 Char2,Numbered Sub-list Char1,Heading 81 Char Char1"/>
    <w:rsid w:val="00413606"/>
    <w:rPr>
      <w:rFonts w:ascii="Arial" w:hAnsi="Arial"/>
      <w:sz w:val="22"/>
      <w:lang w:val="en-GB" w:eastAsia="ja-JP" w:bidi="ar-SA"/>
    </w:rPr>
  </w:style>
  <w:style w:type="paragraph" w:styleId="afff4">
    <w:name w:val="Date"/>
    <w:basedOn w:val="a0"/>
    <w:next w:val="a0"/>
    <w:link w:val="afff5"/>
    <w:rsid w:val="00413606"/>
    <w:rPr>
      <w:rFonts w:eastAsia="ＭＳ 明朝"/>
      <w:lang w:eastAsia="x-none"/>
    </w:rPr>
  </w:style>
  <w:style w:type="character" w:customStyle="1" w:styleId="afff5">
    <w:name w:val="日付 (文字)"/>
    <w:basedOn w:val="a1"/>
    <w:link w:val="afff4"/>
    <w:rsid w:val="00413606"/>
    <w:rPr>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3606"/>
    <w:rPr>
      <w:rFonts w:ascii="Arial" w:hAnsi="Arial"/>
      <w:sz w:val="24"/>
      <w:lang w:val="en-GB"/>
    </w:rPr>
  </w:style>
  <w:style w:type="paragraph" w:customStyle="1" w:styleId="gpotbltitle">
    <w:name w:val="gpotbl_title"/>
    <w:basedOn w:val="a0"/>
    <w:rsid w:val="00413606"/>
    <w:pPr>
      <w:overflowPunct/>
      <w:autoSpaceDE/>
      <w:autoSpaceDN/>
      <w:adjustRightInd/>
      <w:spacing w:before="100" w:beforeAutospacing="1" w:after="100" w:afterAutospacing="1"/>
      <w:jc w:val="center"/>
      <w:textAlignment w:val="auto"/>
    </w:pPr>
    <w:rPr>
      <w:rFonts w:eastAsia="ＭＳ 明朝"/>
      <w:b/>
      <w:bCs/>
      <w:sz w:val="24"/>
      <w:szCs w:val="24"/>
    </w:rPr>
  </w:style>
  <w:style w:type="paragraph" w:customStyle="1" w:styleId="gpotblnote">
    <w:name w:val="gpotbl_note"/>
    <w:basedOn w:val="a0"/>
    <w:rsid w:val="00413606"/>
    <w:pPr>
      <w:overflowPunct/>
      <w:autoSpaceDE/>
      <w:autoSpaceDN/>
      <w:adjustRightInd/>
      <w:spacing w:before="100" w:beforeAutospacing="1" w:after="100" w:afterAutospacing="1"/>
      <w:textAlignment w:val="auto"/>
    </w:pPr>
    <w:rPr>
      <w:rFonts w:eastAsia="ＭＳ 明朝"/>
      <w:sz w:val="24"/>
      <w:szCs w:val="24"/>
    </w:rPr>
  </w:style>
  <w:style w:type="character" w:customStyle="1" w:styleId="ad">
    <w:name w:val="一覧 (文字)"/>
    <w:link w:val="ac"/>
    <w:rsid w:val="00413606"/>
    <w:rPr>
      <w:rFonts w:eastAsia="Times New Roman"/>
      <w:lang w:val="en-GB" w:eastAsia="en-GB"/>
    </w:rPr>
  </w:style>
  <w:style w:type="character" w:customStyle="1" w:styleId="ae">
    <w:name w:val="箇条書き (文字)"/>
    <w:link w:val="ab"/>
    <w:rsid w:val="00413606"/>
    <w:rPr>
      <w:rFonts w:eastAsia="Times New Roman"/>
      <w:lang w:val="en-GB" w:eastAsia="en-GB"/>
    </w:rPr>
  </w:style>
  <w:style w:type="character" w:customStyle="1" w:styleId="25">
    <w:name w:val="箇条書き 2 (文字)"/>
    <w:aliases w:val="lb2 (文字)"/>
    <w:link w:val="24"/>
    <w:rsid w:val="00413606"/>
    <w:rPr>
      <w:rFonts w:eastAsia="Times New Roman"/>
      <w:lang w:val="en-GB" w:eastAsia="en-GB"/>
    </w:rPr>
  </w:style>
  <w:style w:type="character" w:customStyle="1" w:styleId="34">
    <w:name w:val="箇条書き 3 (文字)"/>
    <w:link w:val="33"/>
    <w:rsid w:val="00413606"/>
    <w:rPr>
      <w:rFonts w:eastAsia="Times New Roman"/>
      <w:lang w:val="en-GB" w:eastAsia="en-GB"/>
    </w:rPr>
  </w:style>
  <w:style w:type="paragraph" w:customStyle="1" w:styleId="TabList">
    <w:name w:val="TabList"/>
    <w:basedOn w:val="a0"/>
    <w:rsid w:val="00413606"/>
    <w:pPr>
      <w:tabs>
        <w:tab w:val="left" w:pos="1134"/>
      </w:tabs>
      <w:overflowPunct/>
      <w:autoSpaceDE/>
      <w:autoSpaceDN/>
      <w:adjustRightInd/>
      <w:spacing w:after="0"/>
      <w:textAlignment w:val="auto"/>
    </w:pPr>
    <w:rPr>
      <w:rFonts w:eastAsia="ＭＳ 明朝"/>
      <w:lang w:eastAsia="en-US"/>
    </w:rPr>
  </w:style>
  <w:style w:type="paragraph" w:customStyle="1" w:styleId="tabletext2">
    <w:name w:val="table text"/>
    <w:basedOn w:val="a0"/>
    <w:next w:val="table"/>
    <w:rsid w:val="00413606"/>
    <w:pPr>
      <w:overflowPunct/>
      <w:autoSpaceDE/>
      <w:autoSpaceDN/>
      <w:adjustRightInd/>
      <w:spacing w:after="0"/>
      <w:textAlignment w:val="auto"/>
    </w:pPr>
    <w:rPr>
      <w:rFonts w:eastAsia="ＭＳ 明朝"/>
      <w:i/>
      <w:lang w:eastAsia="en-US"/>
    </w:rPr>
  </w:style>
  <w:style w:type="paragraph" w:customStyle="1" w:styleId="table">
    <w:name w:val="table"/>
    <w:basedOn w:val="a0"/>
    <w:next w:val="a0"/>
    <w:rsid w:val="00413606"/>
    <w:pPr>
      <w:overflowPunct/>
      <w:autoSpaceDE/>
      <w:autoSpaceDN/>
      <w:adjustRightInd/>
      <w:spacing w:after="0"/>
      <w:jc w:val="center"/>
      <w:textAlignment w:val="auto"/>
    </w:pPr>
    <w:rPr>
      <w:rFonts w:eastAsia="ＭＳ 明朝"/>
      <w:lang w:val="en-US" w:eastAsia="en-US"/>
    </w:rPr>
  </w:style>
  <w:style w:type="paragraph" w:customStyle="1" w:styleId="berschrift1H1">
    <w:name w:val="Überschrift 1.H1"/>
    <w:basedOn w:val="a0"/>
    <w:next w:val="a0"/>
    <w:rsid w:val="0041360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CRfront">
    <w:name w:val="CR_front"/>
    <w:rsid w:val="00413606"/>
    <w:rPr>
      <w:rFonts w:ascii="Arial" w:hAnsi="Arial"/>
      <w:lang w:val="en-GB" w:eastAsia="en-US"/>
    </w:rPr>
  </w:style>
  <w:style w:type="paragraph" w:customStyle="1" w:styleId="textintend2">
    <w:name w:val="text intend 2"/>
    <w:basedOn w:val="text"/>
    <w:rsid w:val="00413606"/>
    <w:pPr>
      <w:tabs>
        <w:tab w:val="num" w:pos="1418"/>
      </w:tabs>
      <w:spacing w:after="120"/>
      <w:ind w:left="1418" w:hanging="426"/>
    </w:pPr>
    <w:rPr>
      <w:rFonts w:eastAsia="ＭＳ 明朝"/>
      <w:lang w:eastAsia="en-US"/>
    </w:rPr>
  </w:style>
  <w:style w:type="paragraph" w:customStyle="1" w:styleId="textintend3">
    <w:name w:val="text intend 3"/>
    <w:basedOn w:val="text"/>
    <w:rsid w:val="00413606"/>
    <w:pPr>
      <w:tabs>
        <w:tab w:val="num" w:pos="1843"/>
      </w:tabs>
      <w:spacing w:after="120"/>
      <w:ind w:left="1843" w:hanging="425"/>
    </w:pPr>
    <w:rPr>
      <w:rFonts w:eastAsia="ＭＳ 明朝"/>
      <w:lang w:eastAsia="en-US"/>
    </w:rPr>
  </w:style>
  <w:style w:type="paragraph" w:customStyle="1" w:styleId="normalpuce">
    <w:name w:val="normal puce"/>
    <w:basedOn w:val="a0"/>
    <w:rsid w:val="00413606"/>
    <w:pPr>
      <w:widowControl w:val="0"/>
      <w:tabs>
        <w:tab w:val="num" w:pos="360"/>
      </w:tabs>
      <w:overflowPunct/>
      <w:autoSpaceDE/>
      <w:autoSpaceDN/>
      <w:adjustRightInd/>
      <w:spacing w:before="60" w:after="60"/>
      <w:ind w:left="360" w:hanging="360"/>
      <w:jc w:val="both"/>
      <w:textAlignment w:val="auto"/>
    </w:pPr>
    <w:rPr>
      <w:rFonts w:eastAsia="ＭＳ 明朝"/>
      <w:lang w:eastAsia="en-US"/>
    </w:rPr>
  </w:style>
  <w:style w:type="paragraph" w:customStyle="1" w:styleId="para">
    <w:name w:val="para"/>
    <w:basedOn w:val="a0"/>
    <w:rsid w:val="00413606"/>
    <w:pPr>
      <w:overflowPunct/>
      <w:autoSpaceDE/>
      <w:autoSpaceDN/>
      <w:adjustRightInd/>
      <w:spacing w:after="240"/>
      <w:jc w:val="both"/>
      <w:textAlignment w:val="auto"/>
    </w:pPr>
    <w:rPr>
      <w:rFonts w:ascii="Helvetica" w:eastAsia="ＭＳ 明朝" w:hAnsi="Helvetica"/>
      <w:lang w:eastAsia="en-US"/>
    </w:rPr>
  </w:style>
  <w:style w:type="character" w:customStyle="1" w:styleId="MTEquationSection">
    <w:name w:val="MTEquationSection"/>
    <w:rsid w:val="00413606"/>
    <w:rPr>
      <w:noProof w:val="0"/>
      <w:vanish w:val="0"/>
      <w:color w:val="FF0000"/>
      <w:lang w:eastAsia="en-US"/>
    </w:rPr>
  </w:style>
  <w:style w:type="paragraph" w:customStyle="1" w:styleId="MTDisplayEquation">
    <w:name w:val="MTDisplayEquation"/>
    <w:basedOn w:val="a0"/>
    <w:rsid w:val="00413606"/>
    <w:pPr>
      <w:tabs>
        <w:tab w:val="center" w:pos="4820"/>
        <w:tab w:val="right" w:pos="9640"/>
      </w:tabs>
      <w:overflowPunct/>
      <w:autoSpaceDE/>
      <w:autoSpaceDN/>
      <w:adjustRightInd/>
      <w:textAlignment w:val="auto"/>
    </w:pPr>
    <w:rPr>
      <w:rFonts w:eastAsia="ＭＳ 明朝"/>
      <w:lang w:eastAsia="en-US"/>
    </w:rPr>
  </w:style>
  <w:style w:type="paragraph" w:customStyle="1" w:styleId="16">
    <w:name w:val="一覧1"/>
    <w:basedOn w:val="a0"/>
    <w:rsid w:val="00413606"/>
    <w:pPr>
      <w:overflowPunct/>
      <w:autoSpaceDE/>
      <w:autoSpaceDN/>
      <w:adjustRightInd/>
      <w:spacing w:before="120" w:after="0" w:line="280" w:lineRule="atLeast"/>
      <w:ind w:left="360" w:hanging="360"/>
      <w:jc w:val="both"/>
      <w:textAlignment w:val="auto"/>
    </w:pPr>
    <w:rPr>
      <w:rFonts w:ascii="Bookman" w:eastAsia="ＭＳ 明朝" w:hAnsi="Bookman"/>
      <w:lang w:val="en-US" w:eastAsia="en-US"/>
    </w:rPr>
  </w:style>
  <w:style w:type="paragraph" w:customStyle="1" w:styleId="tdoc-header">
    <w:name w:val="tdoc-header"/>
    <w:rsid w:val="00413606"/>
    <w:rPr>
      <w:rFonts w:ascii="Arial" w:hAnsi="Arial"/>
      <w:noProof/>
      <w:sz w:val="24"/>
      <w:lang w:val="en-GB" w:eastAsia="en-US"/>
    </w:rPr>
  </w:style>
  <w:style w:type="paragraph" w:customStyle="1" w:styleId="TdocText">
    <w:name w:val="Tdoc_Text"/>
    <w:basedOn w:val="a0"/>
    <w:rsid w:val="00413606"/>
    <w:pPr>
      <w:overflowPunct/>
      <w:autoSpaceDE/>
      <w:autoSpaceDN/>
      <w:adjustRightInd/>
      <w:spacing w:before="120" w:after="0"/>
      <w:jc w:val="both"/>
      <w:textAlignment w:val="auto"/>
    </w:pPr>
    <w:rPr>
      <w:rFonts w:eastAsia="ＭＳ 明朝"/>
      <w:lang w:val="en-US" w:eastAsia="en-US"/>
    </w:rPr>
  </w:style>
  <w:style w:type="paragraph" w:customStyle="1" w:styleId="centered">
    <w:name w:val="centered"/>
    <w:basedOn w:val="a0"/>
    <w:rsid w:val="00413606"/>
    <w:pPr>
      <w:widowControl w:val="0"/>
      <w:overflowPunct/>
      <w:autoSpaceDE/>
      <w:autoSpaceDN/>
      <w:adjustRightInd/>
      <w:spacing w:before="120" w:after="0" w:line="280" w:lineRule="atLeast"/>
      <w:jc w:val="center"/>
      <w:textAlignment w:val="auto"/>
    </w:pPr>
    <w:rPr>
      <w:rFonts w:ascii="Bookman" w:eastAsia="ＭＳ 明朝" w:hAnsi="Bookman"/>
      <w:lang w:val="en-US" w:eastAsia="en-US"/>
    </w:rPr>
  </w:style>
  <w:style w:type="character" w:customStyle="1" w:styleId="superscript">
    <w:name w:val="superscript"/>
    <w:rsid w:val="00413606"/>
    <w:rPr>
      <w:rFonts w:ascii="Bookman" w:hAnsi="Bookman"/>
      <w:position w:val="6"/>
      <w:sz w:val="18"/>
    </w:rPr>
  </w:style>
  <w:style w:type="paragraph" w:customStyle="1" w:styleId="References">
    <w:name w:val="References"/>
    <w:basedOn w:val="a0"/>
    <w:rsid w:val="00413606"/>
    <w:pPr>
      <w:numPr>
        <w:numId w:val="34"/>
      </w:numPr>
      <w:overflowPunct/>
      <w:autoSpaceDE/>
      <w:autoSpaceDN/>
      <w:adjustRightInd/>
      <w:spacing w:after="80"/>
      <w:textAlignment w:val="auto"/>
    </w:pPr>
    <w:rPr>
      <w:rFonts w:eastAsia="ＭＳ 明朝"/>
      <w:sz w:val="18"/>
      <w:lang w:val="en-US" w:eastAsia="en-US"/>
    </w:rPr>
  </w:style>
  <w:style w:type="paragraph" w:customStyle="1" w:styleId="ZchnZchn">
    <w:name w:val="Zchn Zchn"/>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413606"/>
    <w:rPr>
      <w:rFonts w:eastAsia="ＭＳ 明朝"/>
      <w:lang w:val="en-GB" w:eastAsia="en-US" w:bidi="ar-SA"/>
    </w:rPr>
  </w:style>
  <w:style w:type="character" w:customStyle="1" w:styleId="B2Char">
    <w:name w:val="B2 Char"/>
    <w:link w:val="B2"/>
    <w:rsid w:val="00413606"/>
    <w:rPr>
      <w:rFonts w:eastAsia="Times New Roman"/>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360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3606"/>
    <w:rPr>
      <w:rFonts w:eastAsia="ＭＳ 明朝"/>
      <w:sz w:val="24"/>
      <w:lang w:val="en-US" w:eastAsia="en-US" w:bidi="ar-SA"/>
    </w:rPr>
  </w:style>
  <w:style w:type="paragraph" w:customStyle="1" w:styleId="Figure">
    <w:name w:val="Figure"/>
    <w:basedOn w:val="a0"/>
    <w:rsid w:val="00413606"/>
    <w:pPr>
      <w:numPr>
        <w:numId w:val="35"/>
      </w:numPr>
      <w:overflowPunct/>
      <w:autoSpaceDE/>
      <w:autoSpaceDN/>
      <w:adjustRightInd/>
      <w:spacing w:before="180" w:after="240" w:line="280" w:lineRule="atLeast"/>
      <w:jc w:val="center"/>
      <w:textAlignment w:val="auto"/>
    </w:pPr>
    <w:rPr>
      <w:rFonts w:ascii="Arial" w:eastAsia="ＭＳ 明朝" w:hAnsi="Arial"/>
      <w:b/>
      <w:lang w:val="en-US" w:eastAsia="ja-JP"/>
    </w:rPr>
  </w:style>
  <w:style w:type="paragraph" w:customStyle="1" w:styleId="Data">
    <w:name w:val="Data"/>
    <w:basedOn w:val="a0"/>
    <w:rsid w:val="00413606"/>
    <w:pPr>
      <w:tabs>
        <w:tab w:val="left" w:pos="1418"/>
      </w:tabs>
      <w:spacing w:after="120"/>
    </w:pPr>
    <w:rPr>
      <w:rFonts w:ascii="Arial" w:eastAsia="ＭＳ 明朝" w:hAnsi="Arial"/>
      <w:sz w:val="24"/>
      <w:lang w:val="fr-FR" w:eastAsia="en-US"/>
    </w:rPr>
  </w:style>
  <w:style w:type="paragraph" w:customStyle="1" w:styleId="p20">
    <w:name w:val="p20"/>
    <w:basedOn w:val="a0"/>
    <w:rsid w:val="0041360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0"/>
    <w:rsid w:val="00413606"/>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13606"/>
    <w:rPr>
      <w:rFonts w:ascii="Arial" w:hAnsi="Arial"/>
      <w:sz w:val="32"/>
      <w:lang w:val="en-GB" w:eastAsia="en-US" w:bidi="ar-SA"/>
    </w:rPr>
  </w:style>
  <w:style w:type="paragraph" w:customStyle="1" w:styleId="xl40">
    <w:name w:val="xl40"/>
    <w:basedOn w:val="a0"/>
    <w:rsid w:val="00413606"/>
    <w:pPr>
      <w:shd w:val="clear" w:color="000000" w:fill="FFFF00"/>
      <w:overflowPunct/>
      <w:autoSpaceDE/>
      <w:autoSpaceDN/>
      <w:adjustRightInd/>
      <w:spacing w:before="100" w:beforeAutospacing="1" w:after="100" w:afterAutospacing="1"/>
      <w:jc w:val="center"/>
      <w:textAlignment w:val="auto"/>
    </w:pPr>
    <w:rPr>
      <w:rFonts w:ascii="Arial" w:eastAsia="ＭＳ 明朝" w:hAnsi="Arial" w:cs="Arial"/>
      <w:b/>
      <w:bCs/>
      <w:color w:val="000000"/>
      <w:sz w:val="16"/>
      <w:szCs w:val="16"/>
    </w:rPr>
  </w:style>
  <w:style w:type="paragraph" w:customStyle="1" w:styleId="1030302">
    <w:name w:val="样式 样式 标题 1 + 两端对齐 段前: 0.3 行 段后: 0.3 行 行距: 单倍行距 + 段前: 0.2 行 段后: ..."/>
    <w:basedOn w:val="a0"/>
    <w:autoRedefine/>
    <w:rsid w:val="00413606"/>
    <w:pPr>
      <w:keepNext/>
      <w:numPr>
        <w:numId w:val="3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2"/>
    <w:next w:val="a4"/>
    <w:rsid w:val="004136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4"/>
    <w:rsid w:val="004136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413606"/>
    <w:pPr>
      <w:numPr>
        <w:numId w:val="37"/>
      </w:numPr>
    </w:pPr>
    <w:rPr>
      <w:rFonts w:eastAsia="ＭＳ 明朝"/>
      <w:lang w:eastAsia="ja-JP"/>
    </w:rPr>
  </w:style>
  <w:style w:type="character" w:customStyle="1" w:styleId="1Char0">
    <w:name w:val="样式1 Char"/>
    <w:link w:val="1"/>
    <w:rsid w:val="00413606"/>
    <w:rPr>
      <w:rFonts w:ascii="Arial" w:hAnsi="Arial"/>
      <w:sz w:val="18"/>
      <w:lang w:val="en-GB"/>
    </w:rPr>
  </w:style>
  <w:style w:type="character" w:customStyle="1" w:styleId="capCharChar2">
    <w:name w:val="cap Char Char2"/>
    <w:aliases w:val="Caption Char Char1,Caption Char1 Char Char1,cap Char Char1 Char1,Caption Char Char1 Char Char1,cap Char2 Char Char Char1"/>
    <w:rsid w:val="00413606"/>
    <w:rPr>
      <w:b/>
      <w:lang w:val="en-GB" w:eastAsia="en-GB" w:bidi="ar-SA"/>
    </w:rPr>
  </w:style>
  <w:style w:type="paragraph" w:customStyle="1" w:styleId="Separation">
    <w:name w:val="Separation"/>
    <w:basedOn w:val="10"/>
    <w:next w:val="a0"/>
    <w:rsid w:val="00413606"/>
    <w:pPr>
      <w:pBdr>
        <w:top w:val="none" w:sz="0" w:space="0" w:color="auto"/>
      </w:pBdr>
      <w:overflowPunct/>
      <w:autoSpaceDE/>
      <w:autoSpaceDN/>
      <w:adjustRightInd/>
      <w:textAlignment w:val="auto"/>
    </w:pPr>
    <w:rPr>
      <w:rFonts w:eastAsia="ＭＳ 明朝"/>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3606"/>
    <w:rPr>
      <w:rFonts w:ascii="Arial" w:hAnsi="Arial"/>
      <w:sz w:val="36"/>
      <w:lang w:val="en-GB" w:eastAsia="en-US" w:bidi="ar-SA"/>
    </w:rPr>
  </w:style>
  <w:style w:type="character" w:customStyle="1" w:styleId="T1Char3">
    <w:name w:val="T1 Char3"/>
    <w:aliases w:val="Header 6 Char Char3"/>
    <w:rsid w:val="00413606"/>
    <w:rPr>
      <w:rFonts w:ascii="Arial" w:hAnsi="Arial"/>
      <w:lang w:val="en-GB" w:eastAsia="en-US" w:bidi="ar-SA"/>
    </w:rPr>
  </w:style>
  <w:style w:type="table" w:customStyle="1" w:styleId="Tabellengitternetz1">
    <w:name w:val="Tabellengitternetz1"/>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413606"/>
    <w:pPr>
      <w:numPr>
        <w:numId w:val="38"/>
      </w:numPr>
      <w:overflowPunct/>
      <w:autoSpaceDE/>
      <w:autoSpaceDN/>
      <w:adjustRightInd/>
      <w:textAlignment w:val="auto"/>
    </w:pPr>
    <w:rPr>
      <w:rFonts w:eastAsia="Batang"/>
      <w:lang w:eastAsia="en-US"/>
    </w:rPr>
  </w:style>
  <w:style w:type="table" w:customStyle="1" w:styleId="TableGrid2">
    <w:name w:val="Table Grid2"/>
    <w:basedOn w:val="a2"/>
    <w:next w:val="a4"/>
    <w:rsid w:val="004136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13606"/>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13606"/>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2"/>
    <w:next w:val="a4"/>
    <w:rsid w:val="0041360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0"/>
    <w:semiHidden/>
    <w:rsid w:val="00413606"/>
    <w:pPr>
      <w:overflowPunct/>
      <w:autoSpaceDE/>
      <w:autoSpaceDN/>
      <w:adjustRightInd/>
      <w:textAlignment w:val="auto"/>
    </w:pPr>
    <w:rPr>
      <w:rFonts w:ascii="Tahoma" w:eastAsia="ＭＳ 明朝" w:hAnsi="Tahoma" w:cs="Tahoma"/>
      <w:sz w:val="16"/>
      <w:szCs w:val="16"/>
      <w:lang w:eastAsia="en-US"/>
    </w:rPr>
  </w:style>
  <w:style w:type="paragraph" w:customStyle="1" w:styleId="JK-text-simpledoc">
    <w:name w:val="JK - text - simple doc"/>
    <w:basedOn w:val="af4"/>
    <w:autoRedefine/>
    <w:rsid w:val="00413606"/>
    <w:pPr>
      <w:numPr>
        <w:numId w:val="39"/>
      </w:numPr>
      <w:tabs>
        <w:tab w:val="clear" w:pos="1980"/>
        <w:tab w:val="num" w:pos="1097"/>
      </w:tabs>
      <w:spacing w:line="288" w:lineRule="auto"/>
      <w:ind w:left="1097" w:hanging="360"/>
    </w:pPr>
    <w:rPr>
      <w:rFonts w:ascii="Arial" w:eastAsia="SimSun" w:hAnsi="Arial" w:cs="Arial"/>
      <w:sz w:val="20"/>
      <w:lang w:val="en-US" w:eastAsia="x-none"/>
    </w:rPr>
  </w:style>
  <w:style w:type="paragraph" w:customStyle="1" w:styleId="b10">
    <w:name w:val="b1"/>
    <w:basedOn w:val="a0"/>
    <w:rsid w:val="00413606"/>
    <w:pPr>
      <w:overflowPunct/>
      <w:autoSpaceDE/>
      <w:autoSpaceDN/>
      <w:adjustRightInd/>
      <w:spacing w:before="100" w:beforeAutospacing="1" w:after="100" w:afterAutospacing="1"/>
      <w:textAlignment w:val="auto"/>
    </w:pPr>
    <w:rPr>
      <w:rFonts w:eastAsia="ＭＳ 明朝"/>
      <w:sz w:val="24"/>
      <w:szCs w:val="24"/>
      <w:lang w:val="en-US" w:eastAsia="en-US"/>
    </w:rPr>
  </w:style>
  <w:style w:type="paragraph" w:customStyle="1" w:styleId="17">
    <w:name w:val="吹き出し1"/>
    <w:basedOn w:val="a0"/>
    <w:semiHidden/>
    <w:rsid w:val="00413606"/>
    <w:pPr>
      <w:overflowPunct/>
      <w:autoSpaceDE/>
      <w:autoSpaceDN/>
      <w:adjustRightInd/>
      <w:textAlignment w:val="auto"/>
    </w:pPr>
    <w:rPr>
      <w:rFonts w:ascii="Tahoma" w:eastAsia="ＭＳ 明朝" w:hAnsi="Tahoma" w:cs="Tahoma"/>
      <w:sz w:val="16"/>
      <w:szCs w:val="16"/>
      <w:lang w:eastAsia="en-US"/>
    </w:rPr>
  </w:style>
  <w:style w:type="paragraph" w:customStyle="1" w:styleId="2c">
    <w:name w:val="吹き出し2"/>
    <w:basedOn w:val="a0"/>
    <w:semiHidden/>
    <w:rsid w:val="00413606"/>
    <w:pPr>
      <w:overflowPunct/>
      <w:autoSpaceDE/>
      <w:autoSpaceDN/>
      <w:adjustRightInd/>
      <w:textAlignment w:val="auto"/>
    </w:pPr>
    <w:rPr>
      <w:rFonts w:ascii="Tahoma" w:eastAsia="ＭＳ 明朝" w:hAnsi="Tahoma" w:cs="Tahoma"/>
      <w:sz w:val="16"/>
      <w:szCs w:val="16"/>
      <w:lang w:eastAsia="en-US"/>
    </w:rPr>
  </w:style>
  <w:style w:type="paragraph" w:customStyle="1" w:styleId="Note">
    <w:name w:val="Note"/>
    <w:basedOn w:val="B1"/>
    <w:rsid w:val="00413606"/>
    <w:rPr>
      <w:rFonts w:eastAsia="ＭＳ 明朝"/>
    </w:rPr>
  </w:style>
  <w:style w:type="paragraph" w:customStyle="1" w:styleId="910">
    <w:name w:val="目次 91"/>
    <w:basedOn w:val="81"/>
    <w:rsid w:val="00413606"/>
    <w:pPr>
      <w:ind w:left="1418" w:hanging="1418"/>
    </w:pPr>
    <w:rPr>
      <w:rFonts w:eastAsia="ＭＳ 明朝"/>
    </w:rPr>
  </w:style>
  <w:style w:type="paragraph" w:customStyle="1" w:styleId="18">
    <w:name w:val="図表番号1"/>
    <w:basedOn w:val="a0"/>
    <w:next w:val="a0"/>
    <w:rsid w:val="00413606"/>
    <w:pPr>
      <w:spacing w:before="120" w:after="120"/>
    </w:pPr>
    <w:rPr>
      <w:rFonts w:eastAsia="ＭＳ 明朝"/>
      <w:b/>
    </w:rPr>
  </w:style>
  <w:style w:type="paragraph" w:customStyle="1" w:styleId="HO">
    <w:name w:val="HO"/>
    <w:basedOn w:val="a0"/>
    <w:rsid w:val="00413606"/>
    <w:pPr>
      <w:spacing w:after="0"/>
      <w:jc w:val="right"/>
    </w:pPr>
    <w:rPr>
      <w:rFonts w:eastAsia="ＭＳ 明朝"/>
      <w:b/>
    </w:rPr>
  </w:style>
  <w:style w:type="paragraph" w:customStyle="1" w:styleId="WP">
    <w:name w:val="WP"/>
    <w:basedOn w:val="a0"/>
    <w:rsid w:val="00413606"/>
    <w:pPr>
      <w:spacing w:after="0"/>
      <w:jc w:val="both"/>
    </w:pPr>
    <w:rPr>
      <w:rFonts w:eastAsia="ＭＳ 明朝"/>
    </w:rPr>
  </w:style>
  <w:style w:type="paragraph" w:customStyle="1" w:styleId="ZK">
    <w:name w:val="ZK"/>
    <w:rsid w:val="00413606"/>
    <w:pPr>
      <w:spacing w:after="240" w:line="240" w:lineRule="atLeast"/>
      <w:ind w:left="1191" w:right="113" w:hanging="1191"/>
    </w:pPr>
    <w:rPr>
      <w:lang w:val="en-GB" w:eastAsia="en-US"/>
    </w:rPr>
  </w:style>
  <w:style w:type="paragraph" w:customStyle="1" w:styleId="ZC">
    <w:name w:val="ZC"/>
    <w:rsid w:val="00413606"/>
    <w:pPr>
      <w:spacing w:line="360" w:lineRule="atLeast"/>
      <w:jc w:val="center"/>
    </w:pPr>
    <w:rPr>
      <w:lang w:val="en-GB" w:eastAsia="en-US"/>
    </w:rPr>
  </w:style>
  <w:style w:type="paragraph" w:customStyle="1" w:styleId="FooterCentred">
    <w:name w:val="FooterCentred"/>
    <w:basedOn w:val="af"/>
    <w:rsid w:val="00413606"/>
    <w:pPr>
      <w:tabs>
        <w:tab w:val="center" w:pos="4678"/>
        <w:tab w:val="right" w:pos="9356"/>
      </w:tabs>
      <w:jc w:val="both"/>
    </w:pPr>
    <w:rPr>
      <w:rFonts w:ascii="Times New Roman" w:eastAsia="ＭＳ 明朝" w:hAnsi="Times New Roman"/>
      <w:b w:val="0"/>
      <w:i w:val="0"/>
      <w:noProof w:val="0"/>
      <w:sz w:val="20"/>
    </w:rPr>
  </w:style>
  <w:style w:type="paragraph" w:customStyle="1" w:styleId="NumberedList">
    <w:name w:val="Numbered List"/>
    <w:basedOn w:val="Para1"/>
    <w:rsid w:val="00413606"/>
    <w:pPr>
      <w:tabs>
        <w:tab w:val="left" w:pos="360"/>
      </w:tabs>
      <w:ind w:left="360" w:hanging="360"/>
    </w:pPr>
  </w:style>
  <w:style w:type="paragraph" w:customStyle="1" w:styleId="Para1">
    <w:name w:val="Para1"/>
    <w:basedOn w:val="a0"/>
    <w:rsid w:val="00413606"/>
    <w:pPr>
      <w:spacing w:before="120" w:after="120"/>
    </w:pPr>
    <w:rPr>
      <w:rFonts w:eastAsia="ＭＳ 明朝"/>
      <w:lang w:val="en-US"/>
    </w:rPr>
  </w:style>
  <w:style w:type="paragraph" w:customStyle="1" w:styleId="Teststep">
    <w:name w:val="Test step"/>
    <w:basedOn w:val="a0"/>
    <w:rsid w:val="00413606"/>
    <w:pPr>
      <w:tabs>
        <w:tab w:val="left" w:pos="720"/>
      </w:tabs>
      <w:spacing w:after="0"/>
      <w:ind w:left="720" w:hanging="720"/>
    </w:pPr>
    <w:rPr>
      <w:rFonts w:eastAsia="ＭＳ 明朝"/>
    </w:rPr>
  </w:style>
  <w:style w:type="paragraph" w:customStyle="1" w:styleId="TableTitle">
    <w:name w:val="TableTitle"/>
    <w:basedOn w:val="29"/>
    <w:next w:val="29"/>
    <w:rsid w:val="00413606"/>
    <w:pPr>
      <w:keepNext/>
      <w:keepLines/>
      <w:spacing w:after="60"/>
      <w:ind w:left="210"/>
      <w:jc w:val="center"/>
    </w:pPr>
    <w:rPr>
      <w:b/>
      <w:i w:val="0"/>
      <w:lang w:eastAsia="en-GB"/>
    </w:rPr>
  </w:style>
  <w:style w:type="paragraph" w:customStyle="1" w:styleId="19">
    <w:name w:val="図表目次1"/>
    <w:basedOn w:val="a0"/>
    <w:next w:val="a0"/>
    <w:rsid w:val="00413606"/>
    <w:pPr>
      <w:ind w:left="400" w:hanging="400"/>
      <w:jc w:val="center"/>
    </w:pPr>
    <w:rPr>
      <w:rFonts w:eastAsia="ＭＳ 明朝"/>
      <w:b/>
    </w:rPr>
  </w:style>
  <w:style w:type="paragraph" w:customStyle="1" w:styleId="t2">
    <w:name w:val="t2"/>
    <w:basedOn w:val="a0"/>
    <w:rsid w:val="00413606"/>
    <w:pPr>
      <w:spacing w:after="0"/>
    </w:pPr>
    <w:rPr>
      <w:rFonts w:eastAsia="ＭＳ 明朝"/>
    </w:rPr>
  </w:style>
  <w:style w:type="paragraph" w:customStyle="1" w:styleId="CommentNokia">
    <w:name w:val="Comment Nokia"/>
    <w:basedOn w:val="a0"/>
    <w:rsid w:val="00413606"/>
    <w:pPr>
      <w:tabs>
        <w:tab w:val="left" w:pos="360"/>
      </w:tabs>
      <w:ind w:left="360" w:hanging="360"/>
    </w:pPr>
    <w:rPr>
      <w:rFonts w:eastAsia="ＭＳ 明朝"/>
      <w:sz w:val="22"/>
      <w:lang w:val="en-US"/>
    </w:rPr>
  </w:style>
  <w:style w:type="paragraph" w:customStyle="1" w:styleId="Copyright">
    <w:name w:val="Copyright"/>
    <w:basedOn w:val="a0"/>
    <w:rsid w:val="00413606"/>
    <w:pPr>
      <w:spacing w:after="0"/>
      <w:jc w:val="center"/>
    </w:pPr>
    <w:rPr>
      <w:rFonts w:ascii="Arial" w:eastAsia="ＭＳ 明朝" w:hAnsi="Arial"/>
      <w:b/>
      <w:sz w:val="16"/>
      <w:lang w:eastAsia="ja-JP"/>
    </w:rPr>
  </w:style>
  <w:style w:type="paragraph" w:customStyle="1" w:styleId="Tdoctable">
    <w:name w:val="Tdoc_table"/>
    <w:rsid w:val="004136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413606"/>
    <w:pPr>
      <w:spacing w:before="120"/>
      <w:outlineLvl w:val="2"/>
    </w:pPr>
    <w:rPr>
      <w:sz w:val="28"/>
    </w:rPr>
  </w:style>
  <w:style w:type="paragraph" w:customStyle="1" w:styleId="Heading2Head2A2">
    <w:name w:val="Heading 2.Head2A.2"/>
    <w:basedOn w:val="10"/>
    <w:next w:val="a0"/>
    <w:rsid w:val="00413606"/>
    <w:pPr>
      <w:pBdr>
        <w:top w:val="none" w:sz="0" w:space="0" w:color="auto"/>
      </w:pBdr>
      <w:spacing w:before="180"/>
      <w:outlineLvl w:val="1"/>
    </w:pPr>
    <w:rPr>
      <w:rFonts w:eastAsia="SimSun"/>
      <w:sz w:val="32"/>
      <w:lang w:eastAsia="es-ES"/>
    </w:rPr>
  </w:style>
  <w:style w:type="paragraph" w:customStyle="1" w:styleId="berschrift2Head2A2">
    <w:name w:val="Überschrift 2.Head2A.2"/>
    <w:basedOn w:val="10"/>
    <w:next w:val="a0"/>
    <w:rsid w:val="00413606"/>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0"/>
    <w:rsid w:val="00413606"/>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4"/>
    <w:rsid w:val="00413606"/>
    <w:pPr>
      <w:widowControl w:val="0"/>
      <w:overflowPunct w:val="0"/>
      <w:autoSpaceDE w:val="0"/>
      <w:autoSpaceDN w:val="0"/>
      <w:adjustRightInd w:val="0"/>
      <w:ind w:left="283" w:hanging="283"/>
      <w:textAlignment w:val="baseline"/>
    </w:pPr>
    <w:rPr>
      <w:rFonts w:eastAsia="ＭＳ 明朝"/>
      <w:sz w:val="20"/>
      <w:lang w:eastAsia="de-DE"/>
    </w:rPr>
  </w:style>
  <w:style w:type="paragraph" w:customStyle="1" w:styleId="11BodyText">
    <w:name w:val="11 BodyText"/>
    <w:basedOn w:val="a0"/>
    <w:rsid w:val="00413606"/>
    <w:pPr>
      <w:overflowPunct/>
      <w:autoSpaceDE/>
      <w:autoSpaceDN/>
      <w:adjustRightInd/>
      <w:spacing w:after="220"/>
      <w:ind w:left="1298"/>
      <w:textAlignment w:val="auto"/>
    </w:pPr>
    <w:rPr>
      <w:rFonts w:ascii="Arial" w:eastAsia="SimSun" w:hAnsi="Arial"/>
      <w:lang w:val="en-US"/>
    </w:rPr>
  </w:style>
  <w:style w:type="numbering" w:customStyle="1" w:styleId="1a">
    <w:name w:val="无列表1"/>
    <w:next w:val="a3"/>
    <w:semiHidden/>
    <w:rsid w:val="00413606"/>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13606"/>
    <w:rPr>
      <w:rFonts w:eastAsia="Times New Roman"/>
      <w:sz w:val="16"/>
      <w:lang w:val="en-GB" w:eastAsia="en-GB"/>
    </w:rPr>
  </w:style>
  <w:style w:type="paragraph" w:customStyle="1" w:styleId="AutoCorrect">
    <w:name w:val="AutoCorrect"/>
    <w:rsid w:val="00413606"/>
    <w:rPr>
      <w:sz w:val="24"/>
      <w:szCs w:val="24"/>
      <w:lang w:val="en-GB" w:eastAsia="ko-KR"/>
    </w:rPr>
  </w:style>
  <w:style w:type="paragraph" w:customStyle="1" w:styleId="-PAGE-">
    <w:name w:val="- PAGE -"/>
    <w:rsid w:val="00413606"/>
    <w:rPr>
      <w:sz w:val="24"/>
      <w:szCs w:val="24"/>
      <w:lang w:val="en-GB" w:eastAsia="ko-KR"/>
    </w:rPr>
  </w:style>
  <w:style w:type="paragraph" w:customStyle="1" w:styleId="PageXofY">
    <w:name w:val="Page X of Y"/>
    <w:rsid w:val="00413606"/>
    <w:rPr>
      <w:sz w:val="24"/>
      <w:szCs w:val="24"/>
      <w:lang w:val="en-GB" w:eastAsia="ko-KR"/>
    </w:rPr>
  </w:style>
  <w:style w:type="paragraph" w:customStyle="1" w:styleId="Createdby">
    <w:name w:val="Created by"/>
    <w:rsid w:val="00413606"/>
    <w:rPr>
      <w:sz w:val="24"/>
      <w:szCs w:val="24"/>
      <w:lang w:val="en-GB" w:eastAsia="ko-KR"/>
    </w:rPr>
  </w:style>
  <w:style w:type="paragraph" w:customStyle="1" w:styleId="Createdon">
    <w:name w:val="Created on"/>
    <w:rsid w:val="00413606"/>
    <w:rPr>
      <w:sz w:val="24"/>
      <w:szCs w:val="24"/>
      <w:lang w:val="en-GB" w:eastAsia="ko-KR"/>
    </w:rPr>
  </w:style>
  <w:style w:type="paragraph" w:customStyle="1" w:styleId="Lastprinted">
    <w:name w:val="Last printed"/>
    <w:rsid w:val="00413606"/>
    <w:rPr>
      <w:sz w:val="24"/>
      <w:szCs w:val="24"/>
      <w:lang w:val="en-GB" w:eastAsia="ko-KR"/>
    </w:rPr>
  </w:style>
  <w:style w:type="paragraph" w:customStyle="1" w:styleId="Lastsavedby">
    <w:name w:val="Last saved by"/>
    <w:rsid w:val="00413606"/>
    <w:rPr>
      <w:sz w:val="24"/>
      <w:szCs w:val="24"/>
      <w:lang w:val="en-GB" w:eastAsia="ko-KR"/>
    </w:rPr>
  </w:style>
  <w:style w:type="paragraph" w:customStyle="1" w:styleId="Filename">
    <w:name w:val="Filename"/>
    <w:rsid w:val="00413606"/>
    <w:rPr>
      <w:sz w:val="24"/>
      <w:szCs w:val="24"/>
      <w:lang w:val="en-GB" w:eastAsia="ko-KR"/>
    </w:rPr>
  </w:style>
  <w:style w:type="paragraph" w:customStyle="1" w:styleId="Filenameandpath">
    <w:name w:val="Filename and path"/>
    <w:rsid w:val="00413606"/>
    <w:rPr>
      <w:sz w:val="24"/>
      <w:szCs w:val="24"/>
      <w:lang w:val="en-GB" w:eastAsia="ko-KR"/>
    </w:rPr>
  </w:style>
  <w:style w:type="paragraph" w:customStyle="1" w:styleId="AuthorPageDate">
    <w:name w:val="Author  Page #  Date"/>
    <w:rsid w:val="00413606"/>
    <w:rPr>
      <w:sz w:val="24"/>
      <w:szCs w:val="24"/>
      <w:lang w:val="en-GB" w:eastAsia="ko-KR"/>
    </w:rPr>
  </w:style>
  <w:style w:type="paragraph" w:customStyle="1" w:styleId="ConfidentialPageDate">
    <w:name w:val="Confidential  Page #  Date"/>
    <w:rsid w:val="00413606"/>
    <w:rPr>
      <w:sz w:val="24"/>
      <w:szCs w:val="24"/>
      <w:lang w:val="en-GB" w:eastAsia="ko-KR"/>
    </w:rPr>
  </w:style>
  <w:style w:type="paragraph" w:customStyle="1" w:styleId="TaOC">
    <w:name w:val="TaOC"/>
    <w:basedOn w:val="TAC"/>
    <w:rsid w:val="00413606"/>
    <w:rPr>
      <w:rFonts w:eastAsia="ＭＳ 明朝"/>
      <w:lang w:eastAsia="ja-JP"/>
    </w:rPr>
  </w:style>
  <w:style w:type="paragraph" w:customStyle="1" w:styleId="1CharChar1Char">
    <w:name w:val="(文字) (文字)1 Char (文字) (文字) Char (文字) (文字)1 Char (文字) (文字)"/>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0"/>
    <w:rsid w:val="00413606"/>
    <w:pPr>
      <w:tabs>
        <w:tab w:val="num" w:pos="851"/>
      </w:tabs>
      <w:ind w:left="851" w:hanging="851"/>
    </w:pPr>
    <w:rPr>
      <w:rFonts w:eastAsia="ＭＳ 明朝"/>
      <w:lang w:eastAsia="ko-KR"/>
    </w:rPr>
  </w:style>
  <w:style w:type="paragraph" w:customStyle="1" w:styleId="NormalArial">
    <w:name w:val="Normal + Arial"/>
    <w:aliases w:val="9 pt,Right,Right:  0,24 cm,After:  0 pt"/>
    <w:basedOn w:val="a0"/>
    <w:rsid w:val="00413606"/>
    <w:pPr>
      <w:keepNext/>
      <w:keepLines/>
      <w:spacing w:after="0"/>
      <w:ind w:right="134"/>
      <w:jc w:val="right"/>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413606"/>
    <w:pPr>
      <w:overflowPunct/>
      <w:autoSpaceDE/>
      <w:autoSpaceDN/>
      <w:adjustRightInd/>
      <w:textAlignment w:val="auto"/>
    </w:pPr>
    <w:rPr>
      <w:rFonts w:eastAsia="ＭＳ 明朝"/>
      <w:kern w:val="2"/>
      <w:lang w:eastAsia="ko-KR"/>
    </w:rPr>
  </w:style>
  <w:style w:type="character" w:customStyle="1" w:styleId="StyleTACChar">
    <w:name w:val="Style TAC + Char"/>
    <w:link w:val="StyleTAC"/>
    <w:rsid w:val="00413606"/>
    <w:rPr>
      <w:rFonts w:ascii="Arial" w:hAnsi="Arial"/>
      <w:kern w:val="2"/>
      <w:sz w:val="18"/>
      <w:lang w:val="en-GB" w:eastAsia="ko-KR"/>
    </w:rPr>
  </w:style>
  <w:style w:type="character" w:customStyle="1" w:styleId="CharChar29">
    <w:name w:val="Char Char29"/>
    <w:rsid w:val="00413606"/>
    <w:rPr>
      <w:rFonts w:ascii="Arial" w:hAnsi="Arial"/>
      <w:sz w:val="36"/>
      <w:lang w:val="en-GB" w:eastAsia="en-US" w:bidi="ar-SA"/>
    </w:rPr>
  </w:style>
  <w:style w:type="character" w:customStyle="1" w:styleId="CharChar28">
    <w:name w:val="Char Char28"/>
    <w:rsid w:val="00413606"/>
    <w:rPr>
      <w:rFonts w:ascii="Arial" w:hAnsi="Arial"/>
      <w:sz w:val="32"/>
      <w:lang w:val="en-GB"/>
    </w:rPr>
  </w:style>
  <w:style w:type="paragraph" w:customStyle="1" w:styleId="ECCParagraph">
    <w:name w:val="ECC Paragraph"/>
    <w:basedOn w:val="a0"/>
    <w:uiPriority w:val="99"/>
    <w:rsid w:val="00413606"/>
    <w:pPr>
      <w:overflowPunct/>
      <w:autoSpaceDE/>
      <w:autoSpaceDN/>
      <w:adjustRightInd/>
      <w:spacing w:after="240"/>
      <w:jc w:val="both"/>
      <w:textAlignment w:val="auto"/>
    </w:pPr>
    <w:rPr>
      <w:rFonts w:ascii="Arial" w:eastAsia="ＭＳ 明朝" w:hAnsi="Arial"/>
      <w:szCs w:val="24"/>
      <w:lang w:eastAsia="en-US"/>
    </w:rPr>
  </w:style>
  <w:style w:type="paragraph" w:customStyle="1" w:styleId="ECCTabletitle">
    <w:name w:val="ECC Table title"/>
    <w:basedOn w:val="a0"/>
    <w:next w:val="ECCParagraph"/>
    <w:autoRedefine/>
    <w:rsid w:val="00413606"/>
    <w:pPr>
      <w:overflowPunct/>
      <w:autoSpaceDE/>
      <w:autoSpaceDN/>
      <w:adjustRightInd/>
      <w:spacing w:before="360" w:after="240"/>
      <w:jc w:val="center"/>
      <w:textAlignment w:val="auto"/>
    </w:pPr>
    <w:rPr>
      <w:rFonts w:eastAsia="ＭＳ 明朝"/>
      <w:b/>
      <w:szCs w:val="24"/>
      <w:lang w:eastAsia="en-US"/>
    </w:rPr>
  </w:style>
  <w:style w:type="paragraph" w:customStyle="1" w:styleId="Reporttitledescription">
    <w:name w:val="Report title/description"/>
    <w:basedOn w:val="a0"/>
    <w:uiPriority w:val="99"/>
    <w:rsid w:val="00413606"/>
    <w:pPr>
      <w:overflowPunct/>
      <w:autoSpaceDE/>
      <w:autoSpaceDN/>
      <w:adjustRightInd/>
      <w:spacing w:before="600" w:after="0" w:line="288" w:lineRule="auto"/>
      <w:ind w:left="3402"/>
      <w:textAlignment w:val="auto"/>
    </w:pPr>
    <w:rPr>
      <w:rFonts w:ascii="Arial" w:eastAsia="ＭＳ 明朝" w:hAnsi="Arial"/>
      <w:sz w:val="24"/>
      <w:szCs w:val="24"/>
      <w:lang w:val="en-US" w:eastAsia="en-US"/>
    </w:rPr>
  </w:style>
  <w:style w:type="paragraph" w:customStyle="1" w:styleId="911">
    <w:name w:val="表 (モノトーン)  91"/>
    <w:uiPriority w:val="1"/>
    <w:qFormat/>
    <w:rsid w:val="00413606"/>
    <w:pPr>
      <w:overflowPunct w:val="0"/>
      <w:autoSpaceDE w:val="0"/>
      <w:autoSpaceDN w:val="0"/>
      <w:adjustRightInd w:val="0"/>
    </w:pPr>
    <w:rPr>
      <w:lang w:val="en-GB"/>
    </w:rPr>
  </w:style>
  <w:style w:type="character" w:customStyle="1" w:styleId="510">
    <w:name w:val="標準の表 51"/>
    <w:uiPriority w:val="31"/>
    <w:qFormat/>
    <w:rsid w:val="00413606"/>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13606"/>
    <w:rPr>
      <w:rFonts w:ascii="Arial" w:hAnsi="Arial"/>
      <w:sz w:val="28"/>
      <w:lang w:val="en-GB" w:eastAsia="ko-KR" w:bidi="ar-SA"/>
    </w:rPr>
  </w:style>
  <w:style w:type="character" w:customStyle="1" w:styleId="CharChar3">
    <w:name w:val="Char Char3"/>
    <w:semiHidden/>
    <w:rsid w:val="00413606"/>
    <w:rPr>
      <w:rFonts w:ascii="Arial" w:hAnsi="Arial"/>
      <w:sz w:val="28"/>
      <w:lang w:val="en-GB" w:eastAsia="ko-KR" w:bidi="ar-SA"/>
    </w:rPr>
  </w:style>
  <w:style w:type="character" w:customStyle="1" w:styleId="msoins00">
    <w:name w:val="msoins0"/>
    <w:rsid w:val="00413606"/>
  </w:style>
  <w:style w:type="paragraph" w:customStyle="1" w:styleId="no0">
    <w:name w:val="no"/>
    <w:basedOn w:val="a0"/>
    <w:rsid w:val="00413606"/>
    <w:pPr>
      <w:ind w:left="1135" w:hanging="851"/>
    </w:pPr>
    <w:rPr>
      <w:rFonts w:eastAsia="Calibri"/>
      <w:lang w:val="it-IT" w:eastAsia="it-IT"/>
    </w:rPr>
  </w:style>
  <w:style w:type="character" w:customStyle="1" w:styleId="EditorsNoteChar">
    <w:name w:val="Editor's Note Char"/>
    <w:link w:val="EditorsNote"/>
    <w:rsid w:val="00413606"/>
    <w:rPr>
      <w:rFonts w:eastAsia="Times New Roman"/>
      <w:color w:val="FF0000"/>
      <w:lang w:val="en-GB" w:eastAsia="en-GB"/>
    </w:rPr>
  </w:style>
  <w:style w:type="character" w:customStyle="1" w:styleId="Heading1Char">
    <w:name w:val="Heading 1 Char"/>
    <w:rsid w:val="00413606"/>
    <w:rPr>
      <w:rFonts w:ascii="Arial" w:hAnsi="Arial"/>
      <w:sz w:val="36"/>
      <w:lang w:val="en-GB" w:eastAsia="en-US" w:bidi="ar-SA"/>
    </w:rPr>
  </w:style>
  <w:style w:type="character" w:customStyle="1" w:styleId="BodyTextChar">
    <w:name w:val="Body Text Char"/>
    <w:rsid w:val="00413606"/>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3606"/>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36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3606"/>
    <w:rPr>
      <w:rFonts w:ascii="Arial" w:hAnsi="Arial"/>
      <w:sz w:val="22"/>
      <w:lang w:val="en-GB" w:eastAsia="en-GB" w:bidi="ar-SA"/>
    </w:rPr>
  </w:style>
  <w:style w:type="character" w:customStyle="1" w:styleId="90">
    <w:name w:val="見出し 9 (文字)"/>
    <w:aliases w:val="Figure Heading (文字),FH (文字)"/>
    <w:link w:val="9"/>
    <w:rsid w:val="00413606"/>
    <w:rPr>
      <w:rFonts w:ascii="Arial" w:eastAsia="Times New Roman" w:hAnsi="Arial"/>
      <w:sz w:val="36"/>
      <w:lang w:val="en-GB" w:eastAsia="en-GB"/>
    </w:rPr>
  </w:style>
  <w:style w:type="paragraph" w:customStyle="1" w:styleId="afff6">
    <w:name w:val="样式 页眉"/>
    <w:basedOn w:val="a6"/>
    <w:link w:val="Char0"/>
    <w:rsid w:val="00413606"/>
    <w:rPr>
      <w:rFonts w:eastAsia="Arial"/>
      <w:bCs/>
      <w:sz w:val="22"/>
      <w:lang w:eastAsia="en-US"/>
    </w:rPr>
  </w:style>
  <w:style w:type="character" w:customStyle="1" w:styleId="Char0">
    <w:name w:val="样式 页眉 Char"/>
    <w:link w:val="afff6"/>
    <w:rsid w:val="00413606"/>
    <w:rPr>
      <w:rFonts w:ascii="Arial" w:eastAsia="Arial" w:hAnsi="Arial"/>
      <w:b/>
      <w:bCs/>
      <w:noProof/>
      <w:sz w:val="22"/>
      <w:lang w:val="en-GB" w:eastAsia="en-US"/>
    </w:rPr>
  </w:style>
  <w:style w:type="paragraph" w:customStyle="1" w:styleId="gmail-tal">
    <w:name w:val="gmail-tal"/>
    <w:basedOn w:val="a0"/>
    <w:rsid w:val="005F6C75"/>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89</Pages>
  <Words>38960</Words>
  <Characters>222074</Characters>
  <Application>Microsoft Office Word</Application>
  <DocSecurity>0</DocSecurity>
  <Lines>1850</Lines>
  <Paragraphs>521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260513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5123491</cp:lastModifiedBy>
  <cp:revision>4</cp:revision>
  <dcterms:created xsi:type="dcterms:W3CDTF">2019-05-26T19:51:00Z</dcterms:created>
  <dcterms:modified xsi:type="dcterms:W3CDTF">2019-05-27T08:35:00Z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